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3BF54372"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00269A" w:rsidRPr="0000269A">
        <w:rPr>
          <w:b/>
          <w:i/>
          <w:noProof/>
          <w:sz w:val="28"/>
        </w:rPr>
        <w:t>R5-226868</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5EE08" w:rsidR="001E41F3" w:rsidRPr="00410371" w:rsidRDefault="003C0C1C" w:rsidP="006B0071">
            <w:pPr>
              <w:pStyle w:val="CRCoverPage"/>
              <w:spacing w:after="0"/>
              <w:jc w:val="right"/>
              <w:rPr>
                <w:b/>
                <w:noProof/>
                <w:sz w:val="28"/>
              </w:rPr>
            </w:pPr>
            <w:r>
              <w:rPr>
                <w:b/>
                <w:noProof/>
                <w:sz w:val="28"/>
              </w:rPr>
              <w:t>38.</w:t>
            </w:r>
            <w:r w:rsidR="001E02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35E0B" w:rsidR="001E41F3" w:rsidRPr="00410371" w:rsidRDefault="0000269A" w:rsidP="00547111">
            <w:pPr>
              <w:pStyle w:val="CRCoverPage"/>
              <w:spacing w:after="0"/>
              <w:rPr>
                <w:noProof/>
              </w:rPr>
            </w:pPr>
            <w:r w:rsidRPr="0000269A">
              <w:rPr>
                <w:b/>
                <w:noProof/>
                <w:sz w:val="28"/>
                <w:lang w:eastAsia="zh-CN"/>
              </w:rPr>
              <w:t>2008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1FBC2" w:rsidR="001E41F3" w:rsidRPr="00410371" w:rsidRDefault="008909E5" w:rsidP="001E02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Pr>
                <w:b/>
                <w:noProof/>
                <w:sz w:val="28"/>
              </w:rPr>
              <w:fldChar w:fldCharType="end"/>
            </w:r>
            <w:r w:rsidR="001E023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A2649" w:rsidR="001E41F3" w:rsidRDefault="001E0236">
            <w:pPr>
              <w:pStyle w:val="CRCoverPage"/>
              <w:spacing w:after="0"/>
              <w:ind w:left="100"/>
              <w:rPr>
                <w:noProof/>
              </w:rPr>
            </w:pPr>
            <w:r>
              <w:t>Updating AMPR test case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D6E97" w:rsidR="001E41F3" w:rsidRDefault="001E0236">
            <w:pPr>
              <w:pStyle w:val="CRCoverPage"/>
              <w:spacing w:after="0"/>
              <w:ind w:left="100"/>
              <w:rPr>
                <w:noProof/>
                <w:lang w:eastAsia="zh-CN"/>
              </w:rPr>
            </w:pPr>
            <w:r>
              <w:rPr>
                <w:noProof/>
                <w:lang w:eastAsia="zh-CN"/>
              </w:rPr>
              <w:t>NS_49 requirement for PC3 should include 45MHz, which has been introduced for n1.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BABE93" w:rsidR="001E41F3" w:rsidRDefault="001E0236">
            <w:pPr>
              <w:pStyle w:val="CRCoverPage"/>
              <w:spacing w:after="0"/>
              <w:ind w:left="100"/>
              <w:rPr>
                <w:noProof/>
                <w:lang w:eastAsia="zh-CN"/>
              </w:rPr>
            </w:pPr>
            <w:r>
              <w:rPr>
                <w:noProof/>
                <w:lang w:eastAsia="zh-CN"/>
              </w:rPr>
              <w:t>Updating AMPR for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E8DF2" w:rsidR="001E41F3" w:rsidRDefault="001E0236" w:rsidP="001E0236">
            <w:pPr>
              <w:pStyle w:val="CRCoverPage"/>
              <w:spacing w:after="0"/>
              <w:ind w:left="100"/>
              <w:rPr>
                <w:noProof/>
                <w:lang w:eastAsia="zh-CN"/>
              </w:rPr>
            </w:pPr>
            <w:r>
              <w:rPr>
                <w:noProof/>
                <w:lang w:eastAsia="zh-CN"/>
              </w:rPr>
              <w:t>For PC3 UE, the output power can’t be verified at n1 45MHz CBW when NS_49 is signalled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9C22" w:rsidR="001E41F3" w:rsidRDefault="001E023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F5157" w:rsidR="001E41F3" w:rsidRDefault="001E023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A35C9A" w:rsidR="001E41F3" w:rsidRDefault="001E0236" w:rsidP="001E0236">
            <w:pPr>
              <w:pStyle w:val="CRCoverPage"/>
              <w:spacing w:after="0"/>
              <w:ind w:left="99"/>
              <w:rPr>
                <w:noProof/>
              </w:rPr>
            </w:pPr>
            <w:r>
              <w:rPr>
                <w:noProof/>
              </w:rPr>
              <w:t>T</w:t>
            </w:r>
            <w:r w:rsidR="00145D43">
              <w:rPr>
                <w:noProof/>
              </w:rPr>
              <w:t xml:space="preserve">R </w:t>
            </w:r>
            <w:r>
              <w:rPr>
                <w:noProof/>
              </w:rPr>
              <w:t>38.905</w:t>
            </w:r>
            <w:r w:rsidR="00145D43">
              <w:rPr>
                <w:noProof/>
              </w:rPr>
              <w:t xml:space="preserve"> CR </w:t>
            </w:r>
            <w:r w:rsidR="00B463CE" w:rsidRPr="00B463CE">
              <w:rPr>
                <w:noProof/>
              </w:rPr>
              <w:t>0709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2CE9362" w14:textId="77777777" w:rsidR="001E0236" w:rsidRPr="0053369F" w:rsidRDefault="001E0236" w:rsidP="001E0236">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5249079" w14:textId="77777777" w:rsidR="001E0236" w:rsidRPr="0053369F" w:rsidRDefault="001E0236" w:rsidP="001E0236">
      <w:pPr>
        <w:pStyle w:val="EditorsNote"/>
      </w:pPr>
      <w:r w:rsidRPr="0053369F">
        <w:t>Editor’s note: The following aspects are either missing or not yet determined:</w:t>
      </w:r>
    </w:p>
    <w:p w14:paraId="56C751A4" w14:textId="77777777" w:rsidR="001E0236" w:rsidRPr="0053369F" w:rsidRDefault="001E0236" w:rsidP="001E0236">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3793D8B2" w14:textId="77777777" w:rsidR="001E0236" w:rsidRPr="0053369F" w:rsidRDefault="001E0236" w:rsidP="001E023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3DECEF85" w14:textId="77777777" w:rsidR="001E0236" w:rsidRPr="0053369F" w:rsidRDefault="001E0236" w:rsidP="001E0236">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5AD8666" w14:textId="77777777" w:rsidR="001E0236" w:rsidRPr="0053369F" w:rsidRDefault="001E0236" w:rsidP="001E0236">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2D09E307" w14:textId="77777777" w:rsidR="001E0236" w:rsidRPr="0053369F" w:rsidRDefault="001E0236" w:rsidP="001E0236">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F575390" w14:textId="77777777" w:rsidR="001E0236" w:rsidRPr="0053369F" w:rsidRDefault="001E0236" w:rsidP="001E0236">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53369F">
        <w:t>6.2.3.2</w:t>
      </w:r>
      <w:r w:rsidRPr="0053369F">
        <w:tab/>
        <w:t>Test applicability</w:t>
      </w:r>
      <w:bookmarkEnd w:id="26"/>
      <w:bookmarkEnd w:id="27"/>
      <w:bookmarkEnd w:id="28"/>
      <w:bookmarkEnd w:id="29"/>
      <w:bookmarkEnd w:id="30"/>
      <w:bookmarkEnd w:id="31"/>
      <w:bookmarkEnd w:id="32"/>
      <w:bookmarkEnd w:id="33"/>
      <w:bookmarkEnd w:id="34"/>
      <w:bookmarkEnd w:id="35"/>
      <w:bookmarkEnd w:id="36"/>
    </w:p>
    <w:p w14:paraId="042DBB38" w14:textId="77777777" w:rsidR="001E0236" w:rsidRPr="0053369F" w:rsidRDefault="001E0236" w:rsidP="001E0236">
      <w:bookmarkStart w:id="37" w:name="_Hlk521409288"/>
      <w:r w:rsidRPr="0053369F">
        <w:t>The requirements of this test apply in test case 6.5.2.3 Additional Spectrum Emission mask for network signalling values NS_03, NS_03U, NS_04, NS_06, NS_27 and NS_35 to all types of NR UE release 15 and forward and NR Power Class 1 UE release 15 and forward in NR Band n14.</w:t>
      </w:r>
    </w:p>
    <w:p w14:paraId="69740937" w14:textId="77777777" w:rsidR="001E0236" w:rsidRPr="0053369F" w:rsidRDefault="001E0236" w:rsidP="001E0236">
      <w:r w:rsidRPr="0053369F">
        <w:t>The requirements of this test apply in test case 6.5.2.4</w:t>
      </w:r>
      <w:r w:rsidRPr="0053369F">
        <w:rPr>
          <w:lang w:eastAsia="zh-CN"/>
        </w:rPr>
        <w:t>.2</w:t>
      </w:r>
      <w:r w:rsidRPr="0053369F">
        <w:t xml:space="preserve"> Adjacent channel leakage ratio for network signalling values NS_03U, NS_05U, NS_43U and NS_100 to all types of NR Power Class 3 UE release 15 and forward.</w:t>
      </w:r>
    </w:p>
    <w:p w14:paraId="239273D3" w14:textId="77777777" w:rsidR="001E0236" w:rsidRPr="0053369F" w:rsidRDefault="001E0236" w:rsidP="001E0236">
      <w:bookmarkStart w:id="38" w:name="_Toc27477807"/>
      <w:bookmarkStart w:id="39" w:name="_Toc36226486"/>
      <w:bookmarkStart w:id="40" w:name="_Toc44323741"/>
      <w:bookmarkEnd w:id="37"/>
      <w:r w:rsidRPr="0053369F">
        <w:t>The requirements of this test apply in test case 6.5.2.4</w:t>
      </w:r>
      <w:r w:rsidRPr="0053369F">
        <w:rPr>
          <w:lang w:eastAsia="zh-CN"/>
        </w:rPr>
        <w:t>.2</w:t>
      </w:r>
      <w:r w:rsidRPr="0053369F">
        <w:t xml:space="preserve"> Adjacent channel leakage ratio for network signalling values NS_03U, NS_05U, NS_43U and NS_100 to all types of NR Power Class 2 UE not supporting txDiversity-r16 release 15 and forward.</w:t>
      </w:r>
    </w:p>
    <w:p w14:paraId="44722E42" w14:textId="77777777" w:rsidR="001E0236" w:rsidRPr="0053369F" w:rsidRDefault="001E0236" w:rsidP="001E0236">
      <w:pPr>
        <w:rPr>
          <w:lang w:eastAsia="zh-CN"/>
        </w:rPr>
      </w:pPr>
      <w:r w:rsidRPr="0053369F">
        <w:t xml:space="preserve">The requirements of this test apply in test case 6.5.3.3 Additional Spurious Emissions for network signalling values NS_04, NS_05, NS_05U, NS_12, NS_13, NS_14, NS_15, NS_17, NS_18, NS_21, NS_27, NS_37, NS_38, NS_39, NS_40, NS_41, NS_42, NS_43, NS_43U, NS_44, NS_45, NS_48, NS_49, NS_50 and NS_56 to </w:t>
      </w:r>
      <w:bookmarkStart w:id="41" w:name="_Hlk503991108"/>
      <w:r w:rsidRPr="0053369F">
        <w:t>all types of NR Power Class 3 UE release 15 and forward.</w:t>
      </w:r>
      <w:bookmarkEnd w:id="41"/>
    </w:p>
    <w:p w14:paraId="6B657430" w14:textId="77777777" w:rsidR="001E0236" w:rsidRPr="0053369F" w:rsidRDefault="001E0236" w:rsidP="001E0236">
      <w:pPr>
        <w:rPr>
          <w:lang w:eastAsia="zh-CN"/>
        </w:rPr>
      </w:pPr>
      <w:r w:rsidRPr="0053369F">
        <w:t>The requirements of this test apply in test case 6.5.3.3 Additional Spurious Emissions for network signalling values NS_04, NS_05, NS_05U, NS_12, NS_13, NS_14, NS_15, NS_17, NS_18, NS_21, NS_37, NS_38, NS_39, NS_40, NS_41, NS_42, NS_43, NS_43U, NS_44, NS_45, NS_48, NS_49, NS_50 and NS_56 to all types of NR Power Class 2 UE not supporting txDiversity-r16 release 15 and forward.</w:t>
      </w:r>
    </w:p>
    <w:p w14:paraId="2E2749F4" w14:textId="77777777" w:rsidR="001E0236" w:rsidRPr="0053369F" w:rsidRDefault="001E0236" w:rsidP="001E0236">
      <w:pPr>
        <w:pStyle w:val="NO"/>
        <w:rPr>
          <w:lang w:eastAsia="zh-CN"/>
        </w:rPr>
      </w:pPr>
      <w:r w:rsidRPr="0053369F">
        <w:t>NOTE:</w:t>
      </w:r>
      <w:r w:rsidRPr="0053369F">
        <w:tab/>
        <w:t xml:space="preserve">Test execution </w:t>
      </w:r>
      <w:r w:rsidRPr="0053369F">
        <w:rPr>
          <w:lang w:eastAsia="zh-CN"/>
        </w:rPr>
        <w:t xml:space="preserve">is </w:t>
      </w:r>
      <w:r w:rsidRPr="0053369F">
        <w:t>not necessary if 6.5.2.3</w:t>
      </w:r>
      <w:r w:rsidRPr="0053369F">
        <w:rPr>
          <w:lang w:eastAsia="zh-CN"/>
        </w:rPr>
        <w:t xml:space="preserve">, </w:t>
      </w:r>
      <w:r w:rsidRPr="0053369F">
        <w:t>6.5.2.4</w:t>
      </w:r>
      <w:r w:rsidRPr="0053369F">
        <w:rPr>
          <w:lang w:eastAsia="zh-CN"/>
        </w:rPr>
        <w:t xml:space="preserve">.2 and </w:t>
      </w:r>
      <w:r w:rsidRPr="0053369F">
        <w:t xml:space="preserve">6.5.3.3 </w:t>
      </w:r>
      <w:r w:rsidRPr="0053369F">
        <w:rPr>
          <w:lang w:eastAsia="zh-CN"/>
        </w:rPr>
        <w:t>are</w:t>
      </w:r>
      <w:r w:rsidRPr="0053369F">
        <w:t xml:space="preserve"> executed.</w:t>
      </w:r>
    </w:p>
    <w:p w14:paraId="344CDA80" w14:textId="77777777" w:rsidR="001E0236" w:rsidRPr="0053369F" w:rsidRDefault="001E0236" w:rsidP="001E0236">
      <w:pPr>
        <w:pStyle w:val="H6"/>
      </w:pPr>
      <w:bookmarkStart w:id="42" w:name="_Toc52989906"/>
      <w:bookmarkStart w:id="43" w:name="_Toc60823097"/>
      <w:bookmarkStart w:id="44" w:name="_Toc60825019"/>
      <w:bookmarkStart w:id="45" w:name="_Toc69305916"/>
      <w:bookmarkStart w:id="46" w:name="_Toc69309750"/>
      <w:bookmarkStart w:id="47" w:name="_Toc76020062"/>
      <w:bookmarkStart w:id="48" w:name="_Toc83720534"/>
      <w:bookmarkStart w:id="49" w:name="_Toc90916388"/>
      <w:bookmarkStart w:id="50" w:name="_Toc90916585"/>
      <w:bookmarkStart w:id="51" w:name="_Toc90917341"/>
      <w:r w:rsidRPr="0053369F">
        <w:t>6.2.3.3</w:t>
      </w:r>
      <w:r w:rsidRPr="0053369F">
        <w:tab/>
        <w:t>Minimum conformance requirements</w:t>
      </w:r>
      <w:bookmarkEnd w:id="38"/>
      <w:bookmarkEnd w:id="39"/>
      <w:bookmarkEnd w:id="40"/>
      <w:bookmarkEnd w:id="42"/>
      <w:bookmarkEnd w:id="43"/>
      <w:bookmarkEnd w:id="44"/>
      <w:bookmarkEnd w:id="45"/>
      <w:bookmarkEnd w:id="46"/>
      <w:bookmarkEnd w:id="47"/>
      <w:bookmarkEnd w:id="48"/>
      <w:bookmarkEnd w:id="49"/>
      <w:bookmarkEnd w:id="50"/>
      <w:bookmarkEnd w:id="51"/>
    </w:p>
    <w:p w14:paraId="03673792" w14:textId="77777777" w:rsidR="001E0236" w:rsidRPr="0053369F" w:rsidRDefault="001E0236" w:rsidP="001E0236">
      <w:pPr>
        <w:pStyle w:val="H6"/>
      </w:pPr>
      <w:bookmarkStart w:id="52" w:name="_Toc27477808"/>
      <w:bookmarkStart w:id="53" w:name="_Toc36226487"/>
      <w:bookmarkStart w:id="54" w:name="_Toc44323742"/>
      <w:bookmarkStart w:id="55" w:name="_Toc52989907"/>
      <w:bookmarkStart w:id="56" w:name="_Toc60823098"/>
      <w:bookmarkStart w:id="57" w:name="_Toc60825020"/>
      <w:bookmarkStart w:id="58" w:name="_Toc69305917"/>
      <w:bookmarkStart w:id="59" w:name="_Toc69309751"/>
      <w:bookmarkStart w:id="60" w:name="_Toc76020063"/>
      <w:bookmarkStart w:id="61" w:name="_Toc83720535"/>
      <w:bookmarkStart w:id="62" w:name="_Toc90916389"/>
      <w:bookmarkStart w:id="63" w:name="_Toc90916586"/>
      <w:bookmarkStart w:id="64" w:name="_Toc90917342"/>
      <w:r w:rsidRPr="0053369F">
        <w:t>6.2.3.3.1</w:t>
      </w:r>
      <w:r w:rsidRPr="0053369F">
        <w:tab/>
        <w:t>General</w:t>
      </w:r>
      <w:bookmarkEnd w:id="52"/>
      <w:bookmarkEnd w:id="53"/>
      <w:bookmarkEnd w:id="54"/>
      <w:bookmarkEnd w:id="55"/>
      <w:bookmarkEnd w:id="56"/>
      <w:bookmarkEnd w:id="57"/>
      <w:bookmarkEnd w:id="58"/>
      <w:bookmarkEnd w:id="59"/>
      <w:bookmarkEnd w:id="60"/>
      <w:bookmarkEnd w:id="61"/>
      <w:bookmarkEnd w:id="62"/>
      <w:bookmarkEnd w:id="63"/>
      <w:bookmarkEnd w:id="64"/>
    </w:p>
    <w:p w14:paraId="29CB9210" w14:textId="77777777" w:rsidR="001E0236" w:rsidRPr="0053369F" w:rsidRDefault="001E0236" w:rsidP="001E0236">
      <w:r w:rsidRPr="0053369F">
        <w:t xml:space="preserve">Table 6.2.3.3.1-1 specifies the additional requirements with their associated network signalling values and the allowed A-MPR and applicable operating band(s) for each NS value. In case of a power class 3 UE, when IE </w:t>
      </w:r>
      <w:r w:rsidRPr="0053369F">
        <w:rPr>
          <w:i/>
        </w:rPr>
        <w:t>powerBoostPi2BPSK</w:t>
      </w:r>
      <w:r w:rsidRPr="0053369F" w:rsidDel="00373784">
        <w:t xml:space="preserve"> </w:t>
      </w:r>
      <w:r w:rsidRPr="0053369F">
        <w:t xml:space="preserve">is set to 1, power class 2 A-MPR values apply. The mapping of NR frequency band numbers and values of the </w:t>
      </w:r>
      <w:proofErr w:type="spellStart"/>
      <w:r w:rsidRPr="0053369F">
        <w:rPr>
          <w:i/>
        </w:rPr>
        <w:t>additionalSpectrumEmission</w:t>
      </w:r>
      <w:proofErr w:type="spellEnd"/>
      <w:r w:rsidRPr="0053369F">
        <w:rPr>
          <w:i/>
        </w:rPr>
        <w:t xml:space="preserve"> </w:t>
      </w:r>
      <w:r w:rsidRPr="0053369F">
        <w:t>to network signalling labels is specified in Table 6.2.3.3.1-1A.</w:t>
      </w:r>
    </w:p>
    <w:p w14:paraId="01AF483B" w14:textId="77777777" w:rsidR="001E0236" w:rsidRPr="0053369F" w:rsidRDefault="001E0236" w:rsidP="001E0236">
      <w:r w:rsidRPr="0053369F">
        <w:t>For almost contiguous allocations in CP-OFDM waveforms in power class 3, the allowed A-MPR defined in clause 6.2.3 is increased by</w:t>
      </w:r>
      <w:r w:rsidRPr="0053369F">
        <w:rPr>
          <w:rFonts w:eastAsia="Calibri"/>
        </w:rPr>
        <w:t xml:space="preserve"> </w:t>
      </w:r>
      <w:proofErr w:type="gramStart"/>
      <w:r w:rsidRPr="0053369F">
        <w:t>CEIL{</w:t>
      </w:r>
      <w:proofErr w:type="gramEnd"/>
      <w:r w:rsidRPr="0053369F">
        <w:t xml:space="preserve"> 10 log</w:t>
      </w:r>
      <w:r w:rsidRPr="0053369F">
        <w:rPr>
          <w:vertAlign w:val="subscript"/>
        </w:rPr>
        <w:t>10</w:t>
      </w:r>
      <w:r w:rsidRPr="0053369F">
        <w:t xml:space="preserve">(1 + </w:t>
      </w:r>
      <w:proofErr w:type="spellStart"/>
      <w:r w:rsidRPr="0053369F">
        <w:t>N</w:t>
      </w:r>
      <w:r w:rsidRPr="0053369F">
        <w:rPr>
          <w:vertAlign w:val="subscript"/>
        </w:rPr>
        <w:t>RB_gap</w:t>
      </w:r>
      <w:proofErr w:type="spellEnd"/>
      <w:r w:rsidRPr="0053369F">
        <w:rPr>
          <w:vertAlign w:val="subscript"/>
        </w:rPr>
        <w:t xml:space="preserve"> / </w:t>
      </w:r>
      <w:proofErr w:type="spellStart"/>
      <w:r w:rsidRPr="0053369F">
        <w:t>N</w:t>
      </w:r>
      <w:r w:rsidRPr="0053369F">
        <w:rPr>
          <w:vertAlign w:val="subscript"/>
        </w:rPr>
        <w:t>RB_alloc</w:t>
      </w:r>
      <w:proofErr w:type="spellEnd"/>
      <w:r w:rsidRPr="0053369F">
        <w:t xml:space="preserve">), 0.5 } dB, where CEIL{x, 0.5} means x rounding upwards to closest 0.5dB, </w:t>
      </w:r>
      <w:proofErr w:type="spellStart"/>
      <w:r w:rsidRPr="0053369F">
        <w:t>N</w:t>
      </w:r>
      <w:r w:rsidRPr="0053369F">
        <w:rPr>
          <w:vertAlign w:val="subscript"/>
        </w:rPr>
        <w:t>RB_gap</w:t>
      </w:r>
      <w:proofErr w:type="spellEnd"/>
      <w:r w:rsidRPr="0053369F">
        <w:t xml:space="preserve"> is the total number of unallocated RBs between allocated RBs and </w:t>
      </w:r>
      <w:proofErr w:type="spellStart"/>
      <w:r w:rsidRPr="0053369F">
        <w:t>N</w:t>
      </w:r>
      <w:r w:rsidRPr="0053369F">
        <w:rPr>
          <w:vertAlign w:val="subscript"/>
        </w:rPr>
        <w:t>RB_alloc</w:t>
      </w:r>
      <w:proofErr w:type="spellEnd"/>
      <w:r w:rsidRPr="0053369F">
        <w:t xml:space="preserve"> is the total number of allocated RBs, </w:t>
      </w:r>
      <w:bookmarkStart w:id="65" w:name="_Hlk24102486"/>
      <w:r w:rsidRPr="0053369F">
        <w:t>and the parameter L</w:t>
      </w:r>
      <w:r w:rsidRPr="0053369F">
        <w:rPr>
          <w:vertAlign w:val="subscript"/>
        </w:rPr>
        <w:t>CRB</w:t>
      </w:r>
      <w:r w:rsidRPr="0053369F">
        <w:t xml:space="preserve"> is replaced by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t xml:space="preserve"> in specifying the RB allocation regions</w:t>
      </w:r>
      <w:bookmarkEnd w:id="65"/>
      <w:r w:rsidRPr="0053369F">
        <w:t>.</w:t>
      </w:r>
    </w:p>
    <w:p w14:paraId="3C72BFCC" w14:textId="77777777" w:rsidR="001E0236" w:rsidRPr="0053369F" w:rsidRDefault="001E0236" w:rsidP="001E0236">
      <w:r w:rsidRPr="0053369F">
        <w:lastRenderedPageBreak/>
        <w:t>Unless otherwise specified, pi/2 BPSK in following A-MPR tables refers to both variants of pi/2 BPSK referenced in 6.2.2 Table 6.2.2</w:t>
      </w:r>
      <w:r w:rsidRPr="0053369F">
        <w:rPr>
          <w:lang w:eastAsia="zh-CN"/>
        </w:rPr>
        <w:t>.3</w:t>
      </w:r>
      <w:r w:rsidRPr="0053369F">
        <w:t>-1.</w:t>
      </w:r>
    </w:p>
    <w:p w14:paraId="1934D014" w14:textId="77777777" w:rsidR="001E0236" w:rsidRPr="0053369F" w:rsidRDefault="001E0236" w:rsidP="001E0236">
      <w:pPr>
        <w:pStyle w:val="TH"/>
      </w:pPr>
      <w:r w:rsidRPr="0053369F">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E0236" w:rsidRPr="0053369F" w14:paraId="09B8FF5F" w14:textId="77777777" w:rsidTr="00F0136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A1F4704" w14:textId="77777777" w:rsidR="001E0236" w:rsidRPr="0053369F" w:rsidRDefault="001E0236" w:rsidP="00F01368">
            <w:pPr>
              <w:pStyle w:val="TAH"/>
            </w:pPr>
            <w:r w:rsidRPr="0053369F">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CF41D53" w14:textId="77777777" w:rsidR="001E0236" w:rsidRPr="0053369F" w:rsidRDefault="001E0236" w:rsidP="00F01368">
            <w:pPr>
              <w:pStyle w:val="TAH"/>
            </w:pPr>
            <w:r w:rsidRPr="0053369F">
              <w:t>Requirements (</w:t>
            </w:r>
            <w:proofErr w:type="spellStart"/>
            <w:r w:rsidRPr="0053369F">
              <w:t>subclause</w:t>
            </w:r>
            <w:proofErr w:type="spellEnd"/>
            <w:r w:rsidRPr="0053369F">
              <w:t>)</w:t>
            </w:r>
          </w:p>
        </w:tc>
        <w:tc>
          <w:tcPr>
            <w:tcW w:w="1437" w:type="dxa"/>
            <w:tcBorders>
              <w:top w:val="single" w:sz="4" w:space="0" w:color="auto"/>
              <w:left w:val="single" w:sz="4" w:space="0" w:color="auto"/>
              <w:bottom w:val="single" w:sz="4" w:space="0" w:color="auto"/>
              <w:right w:val="single" w:sz="4" w:space="0" w:color="auto"/>
            </w:tcBorders>
            <w:hideMark/>
          </w:tcPr>
          <w:p w14:paraId="7C15CDD1" w14:textId="77777777" w:rsidR="001E0236" w:rsidRPr="0053369F" w:rsidRDefault="001E0236" w:rsidP="00F01368">
            <w:pPr>
              <w:pStyle w:val="TAH"/>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6B85D4DE" w14:textId="77777777" w:rsidR="001E0236" w:rsidRPr="0053369F" w:rsidRDefault="001E0236" w:rsidP="00F01368">
            <w:pPr>
              <w:pStyle w:val="TAH"/>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84431ED" w14:textId="77777777" w:rsidR="001E0236" w:rsidRPr="0053369F" w:rsidRDefault="001E0236" w:rsidP="00F01368">
            <w:pPr>
              <w:pStyle w:val="TAH"/>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3B3C0C84" w14:textId="77777777" w:rsidR="001E0236" w:rsidRPr="0053369F" w:rsidRDefault="001E0236" w:rsidP="00F01368">
            <w:pPr>
              <w:pStyle w:val="TAH"/>
            </w:pPr>
            <w:r w:rsidRPr="0053369F">
              <w:t>A-MPR (dB)</w:t>
            </w:r>
          </w:p>
        </w:tc>
      </w:tr>
      <w:tr w:rsidR="001E0236" w:rsidRPr="0053369F" w14:paraId="71B782D8" w14:textId="77777777" w:rsidTr="00F01368">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92983B4" w14:textId="77777777" w:rsidR="001E0236" w:rsidRPr="0053369F" w:rsidRDefault="001E0236" w:rsidP="00F01368">
            <w:pPr>
              <w:pStyle w:val="TAC"/>
            </w:pPr>
            <w:r w:rsidRPr="0053369F">
              <w:t>NS_01</w:t>
            </w:r>
          </w:p>
        </w:tc>
        <w:tc>
          <w:tcPr>
            <w:tcW w:w="1443" w:type="dxa"/>
            <w:tcBorders>
              <w:top w:val="single" w:sz="4" w:space="0" w:color="auto"/>
              <w:left w:val="single" w:sz="4" w:space="0" w:color="auto"/>
              <w:bottom w:val="single" w:sz="4" w:space="0" w:color="auto"/>
              <w:right w:val="single" w:sz="4" w:space="0" w:color="auto"/>
            </w:tcBorders>
            <w:vAlign w:val="center"/>
          </w:tcPr>
          <w:p w14:paraId="68AE5FF6" w14:textId="77777777" w:rsidR="001E0236" w:rsidRPr="0053369F" w:rsidRDefault="001E0236" w:rsidP="00F01368">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04A45CD4" w14:textId="77777777" w:rsidR="001E0236" w:rsidRPr="0053369F" w:rsidRDefault="001E0236" w:rsidP="00F01368">
            <w:pPr>
              <w:pStyle w:val="TAC"/>
            </w:pPr>
            <w:r w:rsidRPr="0053369F">
              <w:t>Table 5.2-1</w:t>
            </w:r>
          </w:p>
          <w:p w14:paraId="3089D92E" w14:textId="77777777" w:rsidR="001E0236" w:rsidRPr="0053369F" w:rsidRDefault="001E0236" w:rsidP="00F01368">
            <w:pPr>
              <w:pStyle w:val="TAC"/>
            </w:pPr>
            <w:r w:rsidRPr="0053369F">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335D7AF9" w14:textId="77777777" w:rsidR="001E0236" w:rsidRPr="0053369F" w:rsidRDefault="001E0236" w:rsidP="00F01368">
            <w:pPr>
              <w:pStyle w:val="TAC"/>
              <w:rPr>
                <w:rFonts w:eastAsia="宋体"/>
                <w:lang w:eastAsia="zh-CN"/>
              </w:rPr>
            </w:pPr>
            <w:r w:rsidRPr="0053369F">
              <w:rPr>
                <w:rFonts w:eastAsia="MS Mincho"/>
                <w:lang w:eastAsia="zh-CN"/>
              </w:rPr>
              <w:t>5, 10, 15, 20, 25, 30, 40, 50, 60, 70</w:t>
            </w:r>
            <w:r w:rsidRPr="0053369F">
              <w:rPr>
                <w:lang w:eastAsia="zh-CN"/>
              </w:rPr>
              <w:t xml:space="preserve">, </w:t>
            </w:r>
            <w:r w:rsidRPr="0053369F">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24438451" w14:textId="77777777" w:rsidR="001E0236" w:rsidRPr="0053369F" w:rsidRDefault="001E0236" w:rsidP="00F01368">
            <w:pPr>
              <w:pStyle w:val="TAC"/>
              <w:rPr>
                <w:rFonts w:eastAsia="MS Mincho"/>
                <w:lang w:eastAsia="zh-CN"/>
              </w:rPr>
            </w:pPr>
            <w:r w:rsidRPr="0053369F">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D37D371" w14:textId="77777777" w:rsidR="001E0236" w:rsidRPr="0053369F" w:rsidRDefault="001E0236" w:rsidP="00F01368">
            <w:pPr>
              <w:pStyle w:val="TAC"/>
            </w:pPr>
            <w:r w:rsidRPr="0053369F">
              <w:t>N/A</w:t>
            </w:r>
          </w:p>
        </w:tc>
      </w:tr>
      <w:tr w:rsidR="001E0236" w:rsidRPr="0053369F" w14:paraId="3D007FF7" w14:textId="77777777" w:rsidTr="00F01368">
        <w:trPr>
          <w:trHeight w:val="465"/>
          <w:jc w:val="center"/>
        </w:trPr>
        <w:tc>
          <w:tcPr>
            <w:tcW w:w="1113" w:type="dxa"/>
            <w:tcBorders>
              <w:top w:val="single" w:sz="4" w:space="0" w:color="auto"/>
              <w:left w:val="single" w:sz="4" w:space="0" w:color="auto"/>
              <w:right w:val="single" w:sz="4" w:space="0" w:color="auto"/>
            </w:tcBorders>
            <w:vAlign w:val="center"/>
          </w:tcPr>
          <w:p w14:paraId="28238EC8" w14:textId="77777777" w:rsidR="001E0236" w:rsidRPr="0053369F" w:rsidRDefault="001E0236" w:rsidP="00F01368">
            <w:pPr>
              <w:pStyle w:val="TAC"/>
            </w:pPr>
            <w:r w:rsidRPr="0053369F">
              <w:t>NS_03</w:t>
            </w:r>
          </w:p>
        </w:tc>
        <w:tc>
          <w:tcPr>
            <w:tcW w:w="1443" w:type="dxa"/>
            <w:tcBorders>
              <w:top w:val="single" w:sz="4" w:space="0" w:color="auto"/>
              <w:left w:val="single" w:sz="4" w:space="0" w:color="auto"/>
              <w:right w:val="single" w:sz="4" w:space="0" w:color="auto"/>
            </w:tcBorders>
            <w:vAlign w:val="center"/>
          </w:tcPr>
          <w:p w14:paraId="7729614D" w14:textId="77777777" w:rsidR="001E0236" w:rsidRPr="0053369F" w:rsidRDefault="001E0236" w:rsidP="00F01368">
            <w:pPr>
              <w:pStyle w:val="TAC"/>
              <w:rPr>
                <w:snapToGrid w:val="0"/>
              </w:rPr>
            </w:pPr>
            <w:r w:rsidRPr="0053369F">
              <w:t>6.5.2.3.3.3</w:t>
            </w:r>
          </w:p>
        </w:tc>
        <w:tc>
          <w:tcPr>
            <w:tcW w:w="1437" w:type="dxa"/>
            <w:tcBorders>
              <w:top w:val="single" w:sz="4" w:space="0" w:color="auto"/>
              <w:left w:val="single" w:sz="4" w:space="0" w:color="auto"/>
              <w:right w:val="single" w:sz="4" w:space="0" w:color="auto"/>
            </w:tcBorders>
          </w:tcPr>
          <w:p w14:paraId="0986AE3A" w14:textId="77777777" w:rsidR="001E0236" w:rsidRPr="0053369F" w:rsidRDefault="001E0236" w:rsidP="00F01368">
            <w:pPr>
              <w:pStyle w:val="TAC"/>
              <w:rPr>
                <w:rFonts w:cs="Arial"/>
              </w:rPr>
            </w:pPr>
            <w:r w:rsidRPr="0053369F">
              <w:t>n2, n25, n66,</w:t>
            </w:r>
            <w:r w:rsidRPr="0053369F" w:rsidDel="005E0F23">
              <w:rPr>
                <w:rFonts w:cs="Arial"/>
              </w:rPr>
              <w:t xml:space="preserve"> </w:t>
            </w:r>
            <w:r w:rsidRPr="0053369F">
              <w:t>n70, n86</w:t>
            </w:r>
          </w:p>
        </w:tc>
        <w:tc>
          <w:tcPr>
            <w:tcW w:w="1438" w:type="dxa"/>
            <w:tcBorders>
              <w:top w:val="single" w:sz="4" w:space="0" w:color="auto"/>
              <w:left w:val="single" w:sz="4" w:space="0" w:color="auto"/>
              <w:right w:val="single" w:sz="4" w:space="0" w:color="auto"/>
            </w:tcBorders>
            <w:vAlign w:val="center"/>
          </w:tcPr>
          <w:p w14:paraId="0ED6A63D" w14:textId="77777777" w:rsidR="001E0236" w:rsidRPr="0053369F" w:rsidRDefault="001E0236" w:rsidP="00F01368">
            <w:pPr>
              <w:pStyle w:val="TAC"/>
            </w:pPr>
          </w:p>
        </w:tc>
        <w:tc>
          <w:tcPr>
            <w:tcW w:w="1582" w:type="dxa"/>
            <w:tcBorders>
              <w:top w:val="single" w:sz="4" w:space="0" w:color="auto"/>
              <w:left w:val="single" w:sz="4" w:space="0" w:color="auto"/>
              <w:right w:val="single" w:sz="4" w:space="0" w:color="auto"/>
            </w:tcBorders>
            <w:vAlign w:val="center"/>
          </w:tcPr>
          <w:p w14:paraId="5BB42A5B" w14:textId="77777777" w:rsidR="001E0236" w:rsidRPr="0053369F" w:rsidRDefault="001E0236" w:rsidP="00F01368">
            <w:pPr>
              <w:pStyle w:val="TAC"/>
            </w:pPr>
          </w:p>
        </w:tc>
        <w:tc>
          <w:tcPr>
            <w:tcW w:w="1293" w:type="dxa"/>
            <w:tcBorders>
              <w:top w:val="single" w:sz="4" w:space="0" w:color="auto"/>
              <w:left w:val="single" w:sz="4" w:space="0" w:color="auto"/>
              <w:right w:val="single" w:sz="4" w:space="0" w:color="auto"/>
            </w:tcBorders>
            <w:vAlign w:val="center"/>
          </w:tcPr>
          <w:p w14:paraId="29C9C7BE" w14:textId="77777777" w:rsidR="001E0236" w:rsidRPr="0053369F" w:rsidRDefault="001E0236" w:rsidP="00F01368">
            <w:pPr>
              <w:pStyle w:val="TAC"/>
              <w:rPr>
                <w:rFonts w:cs="Arial"/>
              </w:rPr>
            </w:pPr>
            <w:r w:rsidRPr="0053369F">
              <w:t>Clause 6.2.3.3.7</w:t>
            </w:r>
          </w:p>
        </w:tc>
      </w:tr>
      <w:tr w:rsidR="001E0236" w:rsidRPr="0053369F" w14:paraId="7CAB5B27" w14:textId="77777777" w:rsidTr="00F01368">
        <w:trPr>
          <w:trHeight w:val="167"/>
          <w:jc w:val="center"/>
        </w:trPr>
        <w:tc>
          <w:tcPr>
            <w:tcW w:w="1113" w:type="dxa"/>
            <w:tcBorders>
              <w:left w:val="single" w:sz="4" w:space="0" w:color="auto"/>
              <w:bottom w:val="single" w:sz="4" w:space="0" w:color="auto"/>
              <w:right w:val="single" w:sz="4" w:space="0" w:color="auto"/>
            </w:tcBorders>
            <w:vAlign w:val="center"/>
          </w:tcPr>
          <w:p w14:paraId="573A0C8F" w14:textId="77777777" w:rsidR="001E0236" w:rsidRPr="0053369F" w:rsidRDefault="001E0236" w:rsidP="00F01368">
            <w:pPr>
              <w:pStyle w:val="TAC"/>
            </w:pPr>
            <w:r w:rsidRPr="0053369F">
              <w:t>NS_03U</w:t>
            </w:r>
          </w:p>
        </w:tc>
        <w:tc>
          <w:tcPr>
            <w:tcW w:w="1443" w:type="dxa"/>
            <w:tcBorders>
              <w:left w:val="single" w:sz="4" w:space="0" w:color="auto"/>
              <w:bottom w:val="single" w:sz="4" w:space="0" w:color="auto"/>
              <w:right w:val="single" w:sz="4" w:space="0" w:color="auto"/>
            </w:tcBorders>
            <w:vAlign w:val="center"/>
          </w:tcPr>
          <w:p w14:paraId="69009E04" w14:textId="77777777" w:rsidR="001E0236" w:rsidRPr="0053369F" w:rsidRDefault="001E0236" w:rsidP="00F01368">
            <w:pPr>
              <w:pStyle w:val="TAC"/>
            </w:pPr>
            <w:r w:rsidRPr="0053369F">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57BAF803" w14:textId="77777777" w:rsidR="001E0236" w:rsidRPr="0053369F" w:rsidRDefault="001E0236" w:rsidP="00F01368">
            <w:pPr>
              <w:pStyle w:val="TAC"/>
            </w:pPr>
            <w:r w:rsidRPr="0053369F">
              <w:t>n2, n25, n66, n86</w:t>
            </w:r>
          </w:p>
          <w:p w14:paraId="3AC96EE5" w14:textId="77777777" w:rsidR="001E0236" w:rsidRPr="0053369F" w:rsidRDefault="001E0236" w:rsidP="00F01368">
            <w:pPr>
              <w:pStyle w:val="TAC"/>
            </w:pPr>
            <w:r w:rsidRPr="0053369F">
              <w:rPr>
                <w:lang w:eastAsia="zh-CN"/>
              </w:rPr>
              <w:t>(NOTE 1)</w:t>
            </w:r>
          </w:p>
        </w:tc>
        <w:tc>
          <w:tcPr>
            <w:tcW w:w="1438" w:type="dxa"/>
            <w:tcBorders>
              <w:left w:val="single" w:sz="4" w:space="0" w:color="auto"/>
              <w:bottom w:val="single" w:sz="4" w:space="0" w:color="auto"/>
              <w:right w:val="single" w:sz="4" w:space="0" w:color="auto"/>
            </w:tcBorders>
            <w:vAlign w:val="center"/>
          </w:tcPr>
          <w:p w14:paraId="5CB01EEE" w14:textId="77777777" w:rsidR="001E0236" w:rsidRPr="0053369F" w:rsidRDefault="001E0236" w:rsidP="00F01368">
            <w:pPr>
              <w:pStyle w:val="TAC"/>
            </w:pPr>
          </w:p>
        </w:tc>
        <w:tc>
          <w:tcPr>
            <w:tcW w:w="1582" w:type="dxa"/>
            <w:tcBorders>
              <w:left w:val="single" w:sz="4" w:space="0" w:color="auto"/>
              <w:bottom w:val="single" w:sz="4" w:space="0" w:color="auto"/>
              <w:right w:val="single" w:sz="4" w:space="0" w:color="auto"/>
            </w:tcBorders>
            <w:vAlign w:val="center"/>
          </w:tcPr>
          <w:p w14:paraId="6B9F8532" w14:textId="77777777" w:rsidR="001E0236" w:rsidRPr="0053369F" w:rsidRDefault="001E0236" w:rsidP="00F01368">
            <w:pPr>
              <w:pStyle w:val="TAC"/>
            </w:pPr>
          </w:p>
        </w:tc>
        <w:tc>
          <w:tcPr>
            <w:tcW w:w="1293" w:type="dxa"/>
            <w:tcBorders>
              <w:left w:val="single" w:sz="4" w:space="0" w:color="auto"/>
              <w:bottom w:val="single" w:sz="4" w:space="0" w:color="auto"/>
              <w:right w:val="single" w:sz="4" w:space="0" w:color="auto"/>
            </w:tcBorders>
            <w:vAlign w:val="center"/>
          </w:tcPr>
          <w:p w14:paraId="61C5CF37" w14:textId="77777777" w:rsidR="001E0236" w:rsidRPr="0053369F" w:rsidRDefault="001E0236" w:rsidP="00F01368">
            <w:pPr>
              <w:pStyle w:val="TAC"/>
            </w:pPr>
            <w:r w:rsidRPr="0053369F">
              <w:t>Clause 6.2.3.3.7</w:t>
            </w:r>
          </w:p>
        </w:tc>
      </w:tr>
      <w:tr w:rsidR="001E0236" w:rsidRPr="0053369F" w14:paraId="24E13C2D"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D4CFC4" w14:textId="77777777" w:rsidR="001E0236" w:rsidRPr="0053369F" w:rsidRDefault="001E0236" w:rsidP="00F01368">
            <w:pPr>
              <w:pStyle w:val="TAC"/>
            </w:pPr>
            <w:r w:rsidRPr="0053369F">
              <w:t>NS_04</w:t>
            </w:r>
          </w:p>
        </w:tc>
        <w:tc>
          <w:tcPr>
            <w:tcW w:w="1443" w:type="dxa"/>
            <w:tcBorders>
              <w:top w:val="single" w:sz="4" w:space="0" w:color="auto"/>
              <w:left w:val="single" w:sz="4" w:space="0" w:color="auto"/>
              <w:bottom w:val="single" w:sz="4" w:space="0" w:color="auto"/>
              <w:right w:val="single" w:sz="4" w:space="0" w:color="auto"/>
            </w:tcBorders>
            <w:vAlign w:val="center"/>
          </w:tcPr>
          <w:p w14:paraId="033381ED" w14:textId="77777777" w:rsidR="001E0236" w:rsidRPr="0053369F" w:rsidRDefault="001E0236" w:rsidP="00F01368">
            <w:pPr>
              <w:pStyle w:val="TAC"/>
            </w:pPr>
            <w:r w:rsidRPr="0053369F">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A0C0DE7" w14:textId="77777777" w:rsidR="001E0236" w:rsidRPr="0053369F" w:rsidRDefault="001E0236" w:rsidP="00F01368">
            <w:pPr>
              <w:pStyle w:val="TAC"/>
            </w:pPr>
            <w:r w:rsidRPr="0053369F">
              <w:t>n41</w:t>
            </w:r>
          </w:p>
        </w:tc>
        <w:tc>
          <w:tcPr>
            <w:tcW w:w="1438" w:type="dxa"/>
            <w:tcBorders>
              <w:top w:val="single" w:sz="4" w:space="0" w:color="auto"/>
              <w:left w:val="single" w:sz="4" w:space="0" w:color="auto"/>
              <w:bottom w:val="single" w:sz="4" w:space="0" w:color="auto"/>
              <w:right w:val="single" w:sz="4" w:space="0" w:color="auto"/>
            </w:tcBorders>
            <w:vAlign w:val="center"/>
          </w:tcPr>
          <w:p w14:paraId="6B7E4896" w14:textId="77777777" w:rsidR="001E0236" w:rsidRPr="0053369F" w:rsidRDefault="001E0236" w:rsidP="00F01368">
            <w:pPr>
              <w:pStyle w:val="TAC"/>
            </w:pPr>
            <w:r w:rsidRPr="0053369F">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66B38206"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F9010CD" w14:textId="77777777" w:rsidR="001E0236" w:rsidRPr="0053369F" w:rsidRDefault="001E0236" w:rsidP="00F01368">
            <w:pPr>
              <w:pStyle w:val="TAC"/>
            </w:pPr>
            <w:r w:rsidRPr="0053369F">
              <w:t>Clause 6.2.3.3.2</w:t>
            </w:r>
          </w:p>
        </w:tc>
      </w:tr>
      <w:tr w:rsidR="001E0236" w:rsidRPr="0053369F" w14:paraId="0D87D1B6"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CE4A8F" w14:textId="77777777" w:rsidR="001E0236" w:rsidRPr="0053369F" w:rsidRDefault="001E0236" w:rsidP="00F01368">
            <w:pPr>
              <w:pStyle w:val="TAC"/>
            </w:pPr>
            <w:r w:rsidRPr="0053369F">
              <w:t>NS_05</w:t>
            </w:r>
          </w:p>
        </w:tc>
        <w:tc>
          <w:tcPr>
            <w:tcW w:w="1443" w:type="dxa"/>
            <w:tcBorders>
              <w:top w:val="single" w:sz="4" w:space="0" w:color="auto"/>
              <w:left w:val="single" w:sz="4" w:space="0" w:color="auto"/>
              <w:bottom w:val="single" w:sz="4" w:space="0" w:color="auto"/>
              <w:right w:val="single" w:sz="4" w:space="0" w:color="auto"/>
            </w:tcBorders>
            <w:vAlign w:val="center"/>
          </w:tcPr>
          <w:p w14:paraId="580F4356" w14:textId="77777777" w:rsidR="001E0236" w:rsidRPr="0053369F" w:rsidRDefault="001E0236" w:rsidP="00F01368">
            <w:pPr>
              <w:pStyle w:val="TAC"/>
              <w:rPr>
                <w:snapToGrid w:val="0"/>
              </w:rPr>
            </w:pPr>
            <w:r w:rsidRPr="0053369F">
              <w:t>6.5.3.3.3.4</w:t>
            </w:r>
          </w:p>
        </w:tc>
        <w:tc>
          <w:tcPr>
            <w:tcW w:w="1437" w:type="dxa"/>
            <w:tcBorders>
              <w:top w:val="single" w:sz="4" w:space="0" w:color="auto"/>
              <w:left w:val="single" w:sz="4" w:space="0" w:color="auto"/>
              <w:bottom w:val="single" w:sz="4" w:space="0" w:color="auto"/>
              <w:right w:val="single" w:sz="4" w:space="0" w:color="auto"/>
            </w:tcBorders>
            <w:vAlign w:val="center"/>
          </w:tcPr>
          <w:p w14:paraId="5C972FF4" w14:textId="77777777" w:rsidR="001E0236" w:rsidRPr="0053369F" w:rsidRDefault="001E0236" w:rsidP="00F01368">
            <w:pPr>
              <w:pStyle w:val="TAC"/>
            </w:pPr>
            <w:r w:rsidRPr="0053369F">
              <w:t>n1, n65, n84</w:t>
            </w:r>
          </w:p>
          <w:p w14:paraId="2F178B31" w14:textId="77777777" w:rsidR="001E0236" w:rsidRPr="0053369F" w:rsidRDefault="001E0236" w:rsidP="00F01368">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3543B1B1" w14:textId="77777777" w:rsidR="001E0236" w:rsidRPr="0053369F" w:rsidRDefault="001E0236" w:rsidP="00F01368">
            <w:pPr>
              <w:pStyle w:val="TAC"/>
              <w:rPr>
                <w:vertAlign w:val="superscript"/>
              </w:rPr>
            </w:pPr>
            <w:r w:rsidRPr="0053369F">
              <w:t>5, 10, 15, 20</w:t>
            </w:r>
          </w:p>
          <w:p w14:paraId="01049372" w14:textId="77777777" w:rsidR="001E0236" w:rsidRPr="0053369F" w:rsidRDefault="001E0236" w:rsidP="00F01368">
            <w:pPr>
              <w:pStyle w:val="TAC"/>
            </w:pPr>
            <w:r w:rsidRPr="0053369F">
              <w:t>(Note 2)</w:t>
            </w:r>
          </w:p>
        </w:tc>
        <w:tc>
          <w:tcPr>
            <w:tcW w:w="1582" w:type="dxa"/>
            <w:tcBorders>
              <w:top w:val="single" w:sz="4" w:space="0" w:color="auto"/>
              <w:left w:val="single" w:sz="4" w:space="0" w:color="auto"/>
              <w:bottom w:val="single" w:sz="4" w:space="0" w:color="auto"/>
              <w:right w:val="single" w:sz="4" w:space="0" w:color="auto"/>
            </w:tcBorders>
            <w:vAlign w:val="center"/>
          </w:tcPr>
          <w:p w14:paraId="27991C1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7D831A5" w14:textId="77777777" w:rsidR="001E0236" w:rsidRPr="0053369F" w:rsidRDefault="001E0236" w:rsidP="00F01368">
            <w:pPr>
              <w:pStyle w:val="TAC"/>
            </w:pPr>
            <w:r w:rsidRPr="0053369F">
              <w:t>Clause 6.2.3.3.4</w:t>
            </w:r>
          </w:p>
          <w:p w14:paraId="7BF55341" w14:textId="77777777" w:rsidR="001E0236" w:rsidRPr="0053369F" w:rsidRDefault="001E0236" w:rsidP="00F01368">
            <w:pPr>
              <w:pStyle w:val="TAC"/>
            </w:pPr>
            <w:r w:rsidRPr="0053369F">
              <w:t>(NOTE 7)</w:t>
            </w:r>
          </w:p>
        </w:tc>
      </w:tr>
      <w:tr w:rsidR="001E0236" w:rsidRPr="0053369F" w14:paraId="30B21D6C"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84F894" w14:textId="77777777" w:rsidR="001E0236" w:rsidRPr="0053369F" w:rsidRDefault="001E0236" w:rsidP="00F01368">
            <w:pPr>
              <w:pStyle w:val="TAC"/>
            </w:pPr>
            <w:r w:rsidRPr="0053369F">
              <w:t>NS_05U</w:t>
            </w:r>
          </w:p>
        </w:tc>
        <w:tc>
          <w:tcPr>
            <w:tcW w:w="1443" w:type="dxa"/>
            <w:tcBorders>
              <w:top w:val="single" w:sz="4" w:space="0" w:color="auto"/>
              <w:left w:val="single" w:sz="4" w:space="0" w:color="auto"/>
              <w:bottom w:val="single" w:sz="4" w:space="0" w:color="auto"/>
              <w:right w:val="single" w:sz="4" w:space="0" w:color="auto"/>
            </w:tcBorders>
            <w:vAlign w:val="center"/>
          </w:tcPr>
          <w:p w14:paraId="3E4107DA" w14:textId="77777777" w:rsidR="001E0236" w:rsidRPr="0053369F" w:rsidRDefault="001E0236" w:rsidP="00F01368">
            <w:pPr>
              <w:pStyle w:val="TAC"/>
              <w:rPr>
                <w:snapToGrid w:val="0"/>
              </w:rPr>
            </w:pPr>
            <w:r w:rsidRPr="0053369F">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5FD717FA" w14:textId="77777777" w:rsidR="001E0236" w:rsidRPr="0053369F" w:rsidRDefault="001E0236" w:rsidP="00F01368">
            <w:pPr>
              <w:pStyle w:val="TAC"/>
            </w:pPr>
            <w:r w:rsidRPr="0053369F">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9BFAD3B"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965A15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EBC945" w14:textId="77777777" w:rsidR="001E0236" w:rsidRPr="0053369F" w:rsidRDefault="001E0236" w:rsidP="00F01368">
            <w:pPr>
              <w:pStyle w:val="TAC"/>
            </w:pPr>
            <w:r w:rsidRPr="0053369F">
              <w:t>Clause 6.2.3.3.4</w:t>
            </w:r>
          </w:p>
          <w:p w14:paraId="0295322A" w14:textId="77777777" w:rsidR="001E0236" w:rsidRPr="0053369F" w:rsidRDefault="001E0236" w:rsidP="00F01368">
            <w:pPr>
              <w:pStyle w:val="TAC"/>
            </w:pPr>
            <w:r w:rsidRPr="0053369F">
              <w:t>(NOTE 7)</w:t>
            </w:r>
          </w:p>
        </w:tc>
      </w:tr>
      <w:tr w:rsidR="001E0236" w:rsidRPr="0053369F" w14:paraId="47CC0F8D" w14:textId="77777777" w:rsidTr="00F01368">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C1F7980" w14:textId="77777777" w:rsidR="001E0236" w:rsidRPr="0053369F" w:rsidRDefault="001E0236" w:rsidP="00F01368">
            <w:pPr>
              <w:pStyle w:val="TAC"/>
            </w:pPr>
            <w:r w:rsidRPr="0053369F">
              <w:t>NS_06</w:t>
            </w:r>
          </w:p>
        </w:tc>
        <w:tc>
          <w:tcPr>
            <w:tcW w:w="1443" w:type="dxa"/>
            <w:vMerge w:val="restart"/>
            <w:tcBorders>
              <w:top w:val="single" w:sz="4" w:space="0" w:color="auto"/>
              <w:left w:val="single" w:sz="4" w:space="0" w:color="auto"/>
              <w:right w:val="single" w:sz="4" w:space="0" w:color="auto"/>
            </w:tcBorders>
            <w:vAlign w:val="center"/>
          </w:tcPr>
          <w:p w14:paraId="1E84F600" w14:textId="77777777" w:rsidR="001E0236" w:rsidRPr="0053369F" w:rsidRDefault="001E0236" w:rsidP="00F01368">
            <w:pPr>
              <w:pStyle w:val="TAC"/>
              <w:rPr>
                <w:snapToGrid w:val="0"/>
              </w:rPr>
            </w:pPr>
            <w:r w:rsidRPr="0053369F">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6DDE10F3" w14:textId="77777777" w:rsidR="001E0236" w:rsidRPr="0053369F" w:rsidRDefault="001E0236" w:rsidP="00F01368">
            <w:pPr>
              <w:pStyle w:val="TAC"/>
            </w:pPr>
            <w:r w:rsidRPr="0053369F">
              <w:t>n12</w:t>
            </w:r>
          </w:p>
        </w:tc>
        <w:tc>
          <w:tcPr>
            <w:tcW w:w="1438" w:type="dxa"/>
            <w:tcBorders>
              <w:top w:val="single" w:sz="4" w:space="0" w:color="auto"/>
              <w:left w:val="single" w:sz="4" w:space="0" w:color="auto"/>
              <w:bottom w:val="single" w:sz="4" w:space="0" w:color="auto"/>
              <w:right w:val="single" w:sz="4" w:space="0" w:color="auto"/>
            </w:tcBorders>
            <w:vAlign w:val="center"/>
          </w:tcPr>
          <w:p w14:paraId="7B3D27E5" w14:textId="77777777" w:rsidR="001E0236" w:rsidRPr="0053369F" w:rsidRDefault="001E0236" w:rsidP="00F01368">
            <w:pPr>
              <w:pStyle w:val="TAC"/>
            </w:pPr>
            <w:r w:rsidRPr="0053369F">
              <w:t>5, 10, 15</w:t>
            </w:r>
          </w:p>
        </w:tc>
        <w:tc>
          <w:tcPr>
            <w:tcW w:w="1582" w:type="dxa"/>
            <w:vMerge w:val="restart"/>
            <w:tcBorders>
              <w:top w:val="single" w:sz="4" w:space="0" w:color="auto"/>
              <w:left w:val="single" w:sz="4" w:space="0" w:color="auto"/>
              <w:right w:val="single" w:sz="4" w:space="0" w:color="auto"/>
            </w:tcBorders>
            <w:vAlign w:val="center"/>
          </w:tcPr>
          <w:p w14:paraId="74307280" w14:textId="77777777" w:rsidR="001E0236" w:rsidRPr="0053369F" w:rsidRDefault="001E0236" w:rsidP="00F01368">
            <w:pPr>
              <w:pStyle w:val="TAC"/>
            </w:pPr>
          </w:p>
        </w:tc>
        <w:tc>
          <w:tcPr>
            <w:tcW w:w="1293" w:type="dxa"/>
            <w:vMerge w:val="restart"/>
            <w:tcBorders>
              <w:top w:val="single" w:sz="4" w:space="0" w:color="auto"/>
              <w:left w:val="single" w:sz="4" w:space="0" w:color="auto"/>
              <w:right w:val="single" w:sz="4" w:space="0" w:color="auto"/>
            </w:tcBorders>
            <w:vAlign w:val="center"/>
          </w:tcPr>
          <w:p w14:paraId="01A59183" w14:textId="77777777" w:rsidR="001E0236" w:rsidRPr="0053369F" w:rsidRDefault="001E0236" w:rsidP="00F01368">
            <w:pPr>
              <w:pStyle w:val="TAC"/>
            </w:pPr>
            <w:r w:rsidRPr="0053369F">
              <w:t>N/A</w:t>
            </w:r>
          </w:p>
        </w:tc>
      </w:tr>
      <w:tr w:rsidR="001E0236" w:rsidRPr="0053369F" w14:paraId="69C1AD29" w14:textId="77777777" w:rsidTr="00F01368">
        <w:trPr>
          <w:trHeight w:val="102"/>
          <w:jc w:val="center"/>
        </w:trPr>
        <w:tc>
          <w:tcPr>
            <w:tcW w:w="1113" w:type="dxa"/>
            <w:vMerge/>
            <w:tcBorders>
              <w:left w:val="single" w:sz="4" w:space="0" w:color="auto"/>
              <w:right w:val="single" w:sz="4" w:space="0" w:color="auto"/>
            </w:tcBorders>
            <w:vAlign w:val="center"/>
          </w:tcPr>
          <w:p w14:paraId="7A7D8091" w14:textId="77777777" w:rsidR="001E0236" w:rsidRPr="0053369F" w:rsidRDefault="001E0236" w:rsidP="00F01368">
            <w:pPr>
              <w:pStyle w:val="TAC"/>
            </w:pPr>
          </w:p>
        </w:tc>
        <w:tc>
          <w:tcPr>
            <w:tcW w:w="1443" w:type="dxa"/>
            <w:vMerge/>
            <w:tcBorders>
              <w:left w:val="single" w:sz="4" w:space="0" w:color="auto"/>
              <w:right w:val="single" w:sz="4" w:space="0" w:color="auto"/>
            </w:tcBorders>
            <w:vAlign w:val="center"/>
          </w:tcPr>
          <w:p w14:paraId="3BBA3901" w14:textId="77777777" w:rsidR="001E0236" w:rsidRPr="0053369F" w:rsidRDefault="001E0236" w:rsidP="00F0136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229BECA" w14:textId="77777777" w:rsidR="001E0236" w:rsidRPr="0053369F" w:rsidRDefault="001E0236" w:rsidP="00F01368">
            <w:pPr>
              <w:pStyle w:val="TAC"/>
            </w:pPr>
            <w:r w:rsidRPr="0053369F">
              <w:t>n14</w:t>
            </w:r>
          </w:p>
        </w:tc>
        <w:tc>
          <w:tcPr>
            <w:tcW w:w="1438" w:type="dxa"/>
            <w:tcBorders>
              <w:top w:val="single" w:sz="4" w:space="0" w:color="auto"/>
              <w:left w:val="single" w:sz="4" w:space="0" w:color="auto"/>
              <w:bottom w:val="single" w:sz="4" w:space="0" w:color="auto"/>
              <w:right w:val="single" w:sz="4" w:space="0" w:color="auto"/>
            </w:tcBorders>
            <w:vAlign w:val="center"/>
          </w:tcPr>
          <w:p w14:paraId="46894D02" w14:textId="77777777" w:rsidR="001E0236" w:rsidRPr="0053369F" w:rsidRDefault="001E0236" w:rsidP="00F01368">
            <w:pPr>
              <w:pStyle w:val="TAC"/>
            </w:pPr>
            <w:r w:rsidRPr="0053369F">
              <w:t>5, 10</w:t>
            </w:r>
          </w:p>
        </w:tc>
        <w:tc>
          <w:tcPr>
            <w:tcW w:w="1582" w:type="dxa"/>
            <w:vMerge/>
            <w:tcBorders>
              <w:left w:val="single" w:sz="4" w:space="0" w:color="auto"/>
              <w:right w:val="single" w:sz="4" w:space="0" w:color="auto"/>
            </w:tcBorders>
            <w:vAlign w:val="center"/>
          </w:tcPr>
          <w:p w14:paraId="1C5C28DC" w14:textId="77777777" w:rsidR="001E0236" w:rsidRPr="0053369F" w:rsidRDefault="001E0236" w:rsidP="00F01368">
            <w:pPr>
              <w:pStyle w:val="TAC"/>
            </w:pPr>
          </w:p>
        </w:tc>
        <w:tc>
          <w:tcPr>
            <w:tcW w:w="1293" w:type="dxa"/>
            <w:vMerge/>
            <w:tcBorders>
              <w:left w:val="single" w:sz="4" w:space="0" w:color="auto"/>
              <w:right w:val="single" w:sz="4" w:space="0" w:color="auto"/>
            </w:tcBorders>
            <w:vAlign w:val="center"/>
          </w:tcPr>
          <w:p w14:paraId="16983F50" w14:textId="77777777" w:rsidR="001E0236" w:rsidRPr="0053369F" w:rsidRDefault="001E0236" w:rsidP="00F01368">
            <w:pPr>
              <w:pStyle w:val="TAC"/>
            </w:pPr>
          </w:p>
        </w:tc>
      </w:tr>
      <w:tr w:rsidR="001E0236" w:rsidRPr="0053369F" w14:paraId="6949E180"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1CFA93" w14:textId="77777777" w:rsidR="001E0236" w:rsidRPr="0053369F" w:rsidRDefault="001E0236" w:rsidP="00F01368">
            <w:pPr>
              <w:pStyle w:val="TAC"/>
            </w:pPr>
            <w:r w:rsidRPr="0053369F">
              <w:t>NS_10</w:t>
            </w:r>
          </w:p>
        </w:tc>
        <w:tc>
          <w:tcPr>
            <w:tcW w:w="1443" w:type="dxa"/>
            <w:tcBorders>
              <w:top w:val="single" w:sz="4" w:space="0" w:color="auto"/>
              <w:left w:val="single" w:sz="4" w:space="0" w:color="auto"/>
              <w:bottom w:val="single" w:sz="4" w:space="0" w:color="auto"/>
              <w:right w:val="single" w:sz="4" w:space="0" w:color="auto"/>
            </w:tcBorders>
            <w:vAlign w:val="center"/>
          </w:tcPr>
          <w:p w14:paraId="60C5BCD5" w14:textId="77777777" w:rsidR="001E0236" w:rsidRPr="0053369F" w:rsidRDefault="001E0236" w:rsidP="00F01368">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CEA12A5" w14:textId="77777777" w:rsidR="001E0236" w:rsidRPr="0053369F" w:rsidRDefault="001E0236" w:rsidP="00F01368">
            <w:pPr>
              <w:pStyle w:val="TAC"/>
            </w:pPr>
            <w:r w:rsidRPr="0053369F">
              <w:t>n20</w:t>
            </w:r>
          </w:p>
        </w:tc>
        <w:tc>
          <w:tcPr>
            <w:tcW w:w="1438" w:type="dxa"/>
            <w:tcBorders>
              <w:top w:val="single" w:sz="4" w:space="0" w:color="auto"/>
              <w:left w:val="single" w:sz="4" w:space="0" w:color="auto"/>
              <w:bottom w:val="single" w:sz="4" w:space="0" w:color="auto"/>
              <w:right w:val="single" w:sz="4" w:space="0" w:color="auto"/>
            </w:tcBorders>
            <w:vAlign w:val="center"/>
          </w:tcPr>
          <w:p w14:paraId="5ADA008F" w14:textId="77777777" w:rsidR="001E0236" w:rsidRPr="0053369F" w:rsidRDefault="001E0236" w:rsidP="00F01368">
            <w:pPr>
              <w:pStyle w:val="TAC"/>
            </w:pPr>
            <w:r w:rsidRPr="0053369F">
              <w:t>15, 20</w:t>
            </w:r>
          </w:p>
        </w:tc>
        <w:tc>
          <w:tcPr>
            <w:tcW w:w="1582" w:type="dxa"/>
            <w:tcBorders>
              <w:top w:val="single" w:sz="4" w:space="0" w:color="auto"/>
              <w:left w:val="single" w:sz="4" w:space="0" w:color="auto"/>
              <w:bottom w:val="single" w:sz="4" w:space="0" w:color="auto"/>
              <w:right w:val="single" w:sz="4" w:space="0" w:color="auto"/>
            </w:tcBorders>
            <w:vAlign w:val="center"/>
          </w:tcPr>
          <w:p w14:paraId="785445C3" w14:textId="77777777" w:rsidR="001E0236" w:rsidRPr="0053369F" w:rsidRDefault="001E0236" w:rsidP="00F01368">
            <w:pPr>
              <w:pStyle w:val="TAC"/>
            </w:pPr>
            <w:r w:rsidRPr="0053369F">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5405458C" w14:textId="77777777" w:rsidR="001E0236" w:rsidRPr="0053369F" w:rsidRDefault="001E0236" w:rsidP="00F01368">
            <w:pPr>
              <w:pStyle w:val="TAC"/>
            </w:pPr>
            <w:r w:rsidRPr="0053369F">
              <w:t>Table 6.2.3.3.3-1</w:t>
            </w:r>
          </w:p>
        </w:tc>
      </w:tr>
      <w:tr w:rsidR="001E0236" w:rsidRPr="0053369F" w14:paraId="63F46E65"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5CDCF1" w14:textId="77777777" w:rsidR="001E0236" w:rsidRPr="0053369F" w:rsidRDefault="001E0236" w:rsidP="00F01368">
            <w:pPr>
              <w:pStyle w:val="TAC"/>
            </w:pPr>
            <w:r w:rsidRPr="0053369F">
              <w:t>NS_12</w:t>
            </w:r>
          </w:p>
        </w:tc>
        <w:tc>
          <w:tcPr>
            <w:tcW w:w="1443" w:type="dxa"/>
            <w:tcBorders>
              <w:top w:val="single" w:sz="4" w:space="0" w:color="auto"/>
              <w:left w:val="single" w:sz="4" w:space="0" w:color="auto"/>
              <w:bottom w:val="single" w:sz="4" w:space="0" w:color="auto"/>
              <w:right w:val="single" w:sz="4" w:space="0" w:color="auto"/>
            </w:tcBorders>
            <w:vAlign w:val="center"/>
          </w:tcPr>
          <w:p w14:paraId="4F94E38A" w14:textId="77777777" w:rsidR="001E0236" w:rsidRPr="0053369F" w:rsidRDefault="001E0236" w:rsidP="00F01368">
            <w:pPr>
              <w:pStyle w:val="TAC"/>
              <w:rPr>
                <w:snapToGrid w:val="0"/>
              </w:rPr>
            </w:pPr>
            <w:r w:rsidRPr="0053369F">
              <w:t>6.5.3.3.17</w:t>
            </w:r>
          </w:p>
        </w:tc>
        <w:tc>
          <w:tcPr>
            <w:tcW w:w="1437" w:type="dxa"/>
            <w:tcBorders>
              <w:top w:val="single" w:sz="4" w:space="0" w:color="auto"/>
              <w:left w:val="single" w:sz="4" w:space="0" w:color="auto"/>
              <w:bottom w:val="single" w:sz="4" w:space="0" w:color="auto"/>
              <w:right w:val="single" w:sz="4" w:space="0" w:color="auto"/>
            </w:tcBorders>
            <w:vAlign w:val="center"/>
          </w:tcPr>
          <w:p w14:paraId="1DEA04BE"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35C4BE2C" w14:textId="77777777" w:rsidR="001E0236" w:rsidRPr="0053369F" w:rsidRDefault="001E0236" w:rsidP="00F01368">
            <w:pPr>
              <w:pStyle w:val="TAC"/>
            </w:pPr>
            <w:r w:rsidRPr="0053369F">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57C06CF5" w14:textId="77777777" w:rsidR="001E0236" w:rsidRPr="0053369F" w:rsidRDefault="001E0236" w:rsidP="00F01368">
            <w:pPr>
              <w:pStyle w:val="TAC"/>
            </w:pPr>
            <w:r w:rsidRPr="0053369F">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0C20DE14" w14:textId="77777777" w:rsidR="001E0236" w:rsidRPr="0053369F" w:rsidRDefault="001E0236" w:rsidP="00F01368">
            <w:pPr>
              <w:pStyle w:val="TAC"/>
            </w:pPr>
            <w:r w:rsidRPr="0053369F">
              <w:rPr>
                <w:lang w:eastAsia="zh-CN"/>
              </w:rPr>
              <w:t>Table 6.2.3.3.21-2</w:t>
            </w:r>
          </w:p>
        </w:tc>
      </w:tr>
      <w:tr w:rsidR="001E0236" w:rsidRPr="0053369F" w14:paraId="7E104DC4"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33BFD52" w14:textId="77777777" w:rsidR="001E0236" w:rsidRPr="0053369F" w:rsidRDefault="001E0236" w:rsidP="00F01368">
            <w:pPr>
              <w:pStyle w:val="TAC"/>
            </w:pPr>
            <w:r w:rsidRPr="0053369F">
              <w:t>NS_13</w:t>
            </w:r>
          </w:p>
        </w:tc>
        <w:tc>
          <w:tcPr>
            <w:tcW w:w="1443" w:type="dxa"/>
            <w:tcBorders>
              <w:top w:val="single" w:sz="4" w:space="0" w:color="auto"/>
              <w:left w:val="single" w:sz="4" w:space="0" w:color="auto"/>
              <w:bottom w:val="single" w:sz="4" w:space="0" w:color="auto"/>
              <w:right w:val="single" w:sz="4" w:space="0" w:color="auto"/>
            </w:tcBorders>
            <w:vAlign w:val="center"/>
          </w:tcPr>
          <w:p w14:paraId="1F720A75" w14:textId="77777777" w:rsidR="001E0236" w:rsidRPr="0053369F" w:rsidRDefault="001E0236" w:rsidP="00F01368">
            <w:pPr>
              <w:pStyle w:val="TAC"/>
              <w:rPr>
                <w:snapToGrid w:val="0"/>
              </w:rPr>
            </w:pPr>
            <w:r w:rsidRPr="0053369F">
              <w:t>6.5.3.3.18</w:t>
            </w:r>
          </w:p>
        </w:tc>
        <w:tc>
          <w:tcPr>
            <w:tcW w:w="1437" w:type="dxa"/>
            <w:tcBorders>
              <w:top w:val="single" w:sz="4" w:space="0" w:color="auto"/>
              <w:left w:val="single" w:sz="4" w:space="0" w:color="auto"/>
              <w:bottom w:val="single" w:sz="4" w:space="0" w:color="auto"/>
              <w:right w:val="single" w:sz="4" w:space="0" w:color="auto"/>
            </w:tcBorders>
            <w:vAlign w:val="center"/>
          </w:tcPr>
          <w:p w14:paraId="7507F1E8"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4CD85574" w14:textId="77777777" w:rsidR="001E0236" w:rsidRPr="0053369F" w:rsidRDefault="001E0236" w:rsidP="00F01368">
            <w:pPr>
              <w:pStyle w:val="TAC"/>
            </w:pPr>
            <w:r w:rsidRPr="0053369F">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22532CDE" w14:textId="77777777" w:rsidR="001E0236" w:rsidRPr="0053369F" w:rsidRDefault="001E0236" w:rsidP="00F01368">
            <w:pPr>
              <w:pStyle w:val="TAC"/>
            </w:pPr>
            <w:r w:rsidRPr="0053369F">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BECFF70" w14:textId="77777777" w:rsidR="001E0236" w:rsidRPr="0053369F" w:rsidRDefault="001E0236" w:rsidP="00F01368">
            <w:pPr>
              <w:pStyle w:val="TAC"/>
            </w:pPr>
            <w:r w:rsidRPr="0053369F">
              <w:rPr>
                <w:lang w:eastAsia="zh-CN"/>
              </w:rPr>
              <w:t>Table 6.2.3.3.22-2</w:t>
            </w:r>
          </w:p>
        </w:tc>
      </w:tr>
      <w:tr w:rsidR="001E0236" w:rsidRPr="0053369F" w14:paraId="0BBB24D9"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844F90" w14:textId="77777777" w:rsidR="001E0236" w:rsidRPr="0053369F" w:rsidRDefault="001E0236" w:rsidP="00F01368">
            <w:pPr>
              <w:pStyle w:val="TAC"/>
            </w:pPr>
            <w:r w:rsidRPr="0053369F">
              <w:t>NS_14</w:t>
            </w:r>
          </w:p>
        </w:tc>
        <w:tc>
          <w:tcPr>
            <w:tcW w:w="1443" w:type="dxa"/>
            <w:tcBorders>
              <w:top w:val="single" w:sz="4" w:space="0" w:color="auto"/>
              <w:left w:val="single" w:sz="4" w:space="0" w:color="auto"/>
              <w:bottom w:val="single" w:sz="4" w:space="0" w:color="auto"/>
              <w:right w:val="single" w:sz="4" w:space="0" w:color="auto"/>
            </w:tcBorders>
            <w:vAlign w:val="center"/>
          </w:tcPr>
          <w:p w14:paraId="38ED2ECA" w14:textId="77777777" w:rsidR="001E0236" w:rsidRPr="0053369F" w:rsidRDefault="001E0236" w:rsidP="00F01368">
            <w:pPr>
              <w:pStyle w:val="TAC"/>
              <w:rPr>
                <w:snapToGrid w:val="0"/>
              </w:rPr>
            </w:pPr>
            <w:r w:rsidRPr="0053369F">
              <w:t>6.5.3.3.19</w:t>
            </w:r>
          </w:p>
        </w:tc>
        <w:tc>
          <w:tcPr>
            <w:tcW w:w="1437" w:type="dxa"/>
            <w:tcBorders>
              <w:top w:val="single" w:sz="4" w:space="0" w:color="auto"/>
              <w:left w:val="single" w:sz="4" w:space="0" w:color="auto"/>
              <w:bottom w:val="single" w:sz="4" w:space="0" w:color="auto"/>
              <w:right w:val="single" w:sz="4" w:space="0" w:color="auto"/>
            </w:tcBorders>
            <w:vAlign w:val="center"/>
          </w:tcPr>
          <w:p w14:paraId="7E28CF4D"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7EA5A798" w14:textId="77777777" w:rsidR="001E0236" w:rsidRPr="0053369F" w:rsidRDefault="001E0236" w:rsidP="00F01368">
            <w:pPr>
              <w:pStyle w:val="TAC"/>
            </w:pPr>
            <w:r w:rsidRPr="0053369F">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41B5E57" w14:textId="77777777" w:rsidR="001E0236" w:rsidRPr="0053369F" w:rsidRDefault="001E0236" w:rsidP="00F01368">
            <w:pPr>
              <w:pStyle w:val="TAC"/>
            </w:pPr>
            <w:r w:rsidRPr="0053369F">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18FF0DA5" w14:textId="77777777" w:rsidR="001E0236" w:rsidRPr="0053369F" w:rsidRDefault="001E0236" w:rsidP="00F01368">
            <w:pPr>
              <w:pStyle w:val="TAC"/>
            </w:pPr>
            <w:r w:rsidRPr="0053369F">
              <w:rPr>
                <w:lang w:eastAsia="zh-CN"/>
              </w:rPr>
              <w:t>Table 6.2.3.3.23-2</w:t>
            </w:r>
          </w:p>
        </w:tc>
      </w:tr>
      <w:tr w:rsidR="001E0236" w:rsidRPr="0053369F" w14:paraId="44A88860"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814B43" w14:textId="77777777" w:rsidR="001E0236" w:rsidRPr="0053369F" w:rsidRDefault="001E0236" w:rsidP="00F01368">
            <w:pPr>
              <w:pStyle w:val="TAC"/>
            </w:pPr>
            <w:r w:rsidRPr="0053369F">
              <w:t>NS_15</w:t>
            </w:r>
          </w:p>
        </w:tc>
        <w:tc>
          <w:tcPr>
            <w:tcW w:w="1443" w:type="dxa"/>
            <w:tcBorders>
              <w:top w:val="single" w:sz="4" w:space="0" w:color="auto"/>
              <w:left w:val="single" w:sz="4" w:space="0" w:color="auto"/>
              <w:bottom w:val="single" w:sz="4" w:space="0" w:color="auto"/>
              <w:right w:val="single" w:sz="4" w:space="0" w:color="auto"/>
            </w:tcBorders>
            <w:vAlign w:val="center"/>
          </w:tcPr>
          <w:p w14:paraId="6C31062E" w14:textId="77777777" w:rsidR="001E0236" w:rsidRPr="0053369F" w:rsidRDefault="001E0236" w:rsidP="00F01368">
            <w:pPr>
              <w:pStyle w:val="TAC"/>
              <w:rPr>
                <w:snapToGrid w:val="0"/>
              </w:rPr>
            </w:pPr>
            <w:r w:rsidRPr="0053369F">
              <w:t>6.5.3.3.20</w:t>
            </w:r>
          </w:p>
        </w:tc>
        <w:tc>
          <w:tcPr>
            <w:tcW w:w="1437" w:type="dxa"/>
            <w:tcBorders>
              <w:top w:val="single" w:sz="4" w:space="0" w:color="auto"/>
              <w:left w:val="single" w:sz="4" w:space="0" w:color="auto"/>
              <w:bottom w:val="single" w:sz="4" w:space="0" w:color="auto"/>
              <w:right w:val="single" w:sz="4" w:space="0" w:color="auto"/>
            </w:tcBorders>
            <w:vAlign w:val="center"/>
          </w:tcPr>
          <w:p w14:paraId="2FC6FF6F" w14:textId="77777777" w:rsidR="001E0236" w:rsidRPr="0053369F" w:rsidRDefault="001E0236" w:rsidP="00F01368">
            <w:pPr>
              <w:pStyle w:val="TAC"/>
            </w:pPr>
            <w:r w:rsidRPr="0053369F">
              <w:t>n26</w:t>
            </w:r>
          </w:p>
        </w:tc>
        <w:tc>
          <w:tcPr>
            <w:tcW w:w="1438" w:type="dxa"/>
            <w:tcBorders>
              <w:top w:val="single" w:sz="4" w:space="0" w:color="auto"/>
              <w:left w:val="single" w:sz="4" w:space="0" w:color="auto"/>
              <w:bottom w:val="single" w:sz="4" w:space="0" w:color="auto"/>
              <w:right w:val="single" w:sz="4" w:space="0" w:color="auto"/>
            </w:tcBorders>
            <w:vAlign w:val="center"/>
          </w:tcPr>
          <w:p w14:paraId="00420E62" w14:textId="77777777" w:rsidR="001E0236" w:rsidRPr="0053369F" w:rsidRDefault="001E0236" w:rsidP="00F01368">
            <w:pPr>
              <w:pStyle w:val="TAC"/>
            </w:pPr>
            <w:r w:rsidRPr="0053369F">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12E7CE7" w14:textId="77777777" w:rsidR="001E0236" w:rsidRPr="0053369F" w:rsidRDefault="001E0236" w:rsidP="00F01368">
            <w:pPr>
              <w:pStyle w:val="TAC"/>
            </w:pPr>
            <w:r w:rsidRPr="0053369F">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6F7A5F57" w14:textId="77777777" w:rsidR="001E0236" w:rsidRPr="0053369F" w:rsidRDefault="001E0236" w:rsidP="00F01368">
            <w:pPr>
              <w:pStyle w:val="TAC"/>
            </w:pPr>
            <w:r w:rsidRPr="0053369F">
              <w:rPr>
                <w:lang w:eastAsia="zh-CN"/>
              </w:rPr>
              <w:t>Table 6.2.3.3.24-2</w:t>
            </w:r>
          </w:p>
        </w:tc>
      </w:tr>
      <w:tr w:rsidR="001E0236" w:rsidRPr="0053369F" w14:paraId="26713C83" w14:textId="77777777" w:rsidTr="00F01368">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849C2D" w14:textId="77777777" w:rsidR="001E0236" w:rsidRPr="0053369F" w:rsidRDefault="001E0236" w:rsidP="00F01368">
            <w:pPr>
              <w:pStyle w:val="TAC"/>
            </w:pPr>
            <w:r w:rsidRPr="0053369F">
              <w:t>NS_17</w:t>
            </w:r>
          </w:p>
        </w:tc>
        <w:tc>
          <w:tcPr>
            <w:tcW w:w="1443" w:type="dxa"/>
            <w:tcBorders>
              <w:top w:val="single" w:sz="4" w:space="0" w:color="auto"/>
              <w:left w:val="single" w:sz="4" w:space="0" w:color="auto"/>
              <w:bottom w:val="single" w:sz="4" w:space="0" w:color="auto"/>
              <w:right w:val="single" w:sz="4" w:space="0" w:color="auto"/>
            </w:tcBorders>
            <w:vAlign w:val="center"/>
          </w:tcPr>
          <w:p w14:paraId="4A6820E5" w14:textId="77777777" w:rsidR="001E0236" w:rsidRPr="0053369F" w:rsidRDefault="001E0236" w:rsidP="00F01368">
            <w:pPr>
              <w:pStyle w:val="TAC"/>
              <w:rPr>
                <w:snapToGrid w:val="0"/>
              </w:rPr>
            </w:pPr>
            <w:r w:rsidRPr="0053369F">
              <w:t>6.5.3.3.3.2</w:t>
            </w:r>
          </w:p>
        </w:tc>
        <w:tc>
          <w:tcPr>
            <w:tcW w:w="1437" w:type="dxa"/>
            <w:tcBorders>
              <w:top w:val="single" w:sz="4" w:space="0" w:color="auto"/>
              <w:left w:val="single" w:sz="4" w:space="0" w:color="auto"/>
              <w:bottom w:val="single" w:sz="4" w:space="0" w:color="auto"/>
              <w:right w:val="single" w:sz="4" w:space="0" w:color="auto"/>
            </w:tcBorders>
            <w:vAlign w:val="center"/>
          </w:tcPr>
          <w:p w14:paraId="17C2D406" w14:textId="77777777" w:rsidR="001E0236" w:rsidRPr="0053369F" w:rsidRDefault="001E0236" w:rsidP="00F01368">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284CB410" w14:textId="77777777" w:rsidR="001E0236" w:rsidRPr="0053369F" w:rsidRDefault="001E0236" w:rsidP="00F01368">
            <w:pPr>
              <w:pStyle w:val="TAC"/>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21A48109" w14:textId="77777777" w:rsidR="001E0236" w:rsidRPr="0053369F" w:rsidRDefault="001E0236" w:rsidP="00F01368">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EF70B17" w14:textId="77777777" w:rsidR="001E0236" w:rsidRPr="0053369F" w:rsidRDefault="001E0236" w:rsidP="00F01368">
            <w:pPr>
              <w:pStyle w:val="TAC"/>
            </w:pPr>
            <w:r w:rsidRPr="0053369F">
              <w:t>N/A</w:t>
            </w:r>
          </w:p>
        </w:tc>
      </w:tr>
      <w:tr w:rsidR="001E0236" w:rsidRPr="0053369F" w14:paraId="1A6F6195" w14:textId="77777777" w:rsidTr="00F01368">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12B282F" w14:textId="77777777" w:rsidR="001E0236" w:rsidRPr="0053369F" w:rsidRDefault="001E0236" w:rsidP="00F01368">
            <w:pPr>
              <w:pStyle w:val="TAC"/>
            </w:pPr>
            <w:r w:rsidRPr="0053369F">
              <w:t>NS_18</w:t>
            </w:r>
          </w:p>
        </w:tc>
        <w:tc>
          <w:tcPr>
            <w:tcW w:w="1443" w:type="dxa"/>
            <w:vMerge w:val="restart"/>
            <w:tcBorders>
              <w:top w:val="single" w:sz="4" w:space="0" w:color="auto"/>
              <w:left w:val="single" w:sz="4" w:space="0" w:color="auto"/>
              <w:right w:val="single" w:sz="4" w:space="0" w:color="auto"/>
            </w:tcBorders>
            <w:vAlign w:val="center"/>
          </w:tcPr>
          <w:p w14:paraId="4FB16E90" w14:textId="77777777" w:rsidR="001E0236" w:rsidRPr="0053369F" w:rsidRDefault="001E0236" w:rsidP="00F01368">
            <w:pPr>
              <w:pStyle w:val="TAC"/>
              <w:rPr>
                <w:snapToGrid w:val="0"/>
              </w:rPr>
            </w:pPr>
            <w:r w:rsidRPr="0053369F">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4EB5BD5" w14:textId="77777777" w:rsidR="001E0236" w:rsidRPr="0053369F" w:rsidRDefault="001E0236" w:rsidP="00F01368">
            <w:pPr>
              <w:pStyle w:val="TAC"/>
            </w:pPr>
            <w:r w:rsidRPr="0053369F">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42EEC32" w14:textId="77777777" w:rsidR="001E0236" w:rsidRPr="0053369F" w:rsidRDefault="001E0236" w:rsidP="00F01368">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072810A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12E1DB" w14:textId="77777777" w:rsidR="001E0236" w:rsidRPr="0053369F" w:rsidRDefault="001E0236" w:rsidP="00F01368">
            <w:pPr>
              <w:pStyle w:val="TAC"/>
            </w:pPr>
            <w:r w:rsidRPr="0053369F">
              <w:t>Table 6.2.3.3.13-1, A1</w:t>
            </w:r>
          </w:p>
        </w:tc>
      </w:tr>
      <w:tr w:rsidR="001E0236" w:rsidRPr="0053369F" w14:paraId="40BB9FA4" w14:textId="77777777" w:rsidTr="00F01368">
        <w:trPr>
          <w:trHeight w:val="167"/>
          <w:jc w:val="center"/>
        </w:trPr>
        <w:tc>
          <w:tcPr>
            <w:tcW w:w="1113" w:type="dxa"/>
            <w:vMerge/>
            <w:tcBorders>
              <w:left w:val="single" w:sz="4" w:space="0" w:color="auto"/>
              <w:right w:val="single" w:sz="4" w:space="0" w:color="auto"/>
            </w:tcBorders>
            <w:vAlign w:val="center"/>
          </w:tcPr>
          <w:p w14:paraId="3DFF4E7F" w14:textId="77777777" w:rsidR="001E0236" w:rsidRPr="0053369F" w:rsidRDefault="001E0236" w:rsidP="00F01368">
            <w:pPr>
              <w:pStyle w:val="TAC"/>
            </w:pPr>
          </w:p>
        </w:tc>
        <w:tc>
          <w:tcPr>
            <w:tcW w:w="1443" w:type="dxa"/>
            <w:vMerge/>
            <w:tcBorders>
              <w:left w:val="single" w:sz="4" w:space="0" w:color="auto"/>
              <w:right w:val="single" w:sz="4" w:space="0" w:color="auto"/>
            </w:tcBorders>
            <w:vAlign w:val="center"/>
          </w:tcPr>
          <w:p w14:paraId="06732EEA" w14:textId="77777777" w:rsidR="001E0236" w:rsidRPr="0053369F" w:rsidRDefault="001E0236" w:rsidP="00F01368">
            <w:pPr>
              <w:pStyle w:val="TAC"/>
              <w:rPr>
                <w:snapToGrid w:val="0"/>
              </w:rPr>
            </w:pPr>
          </w:p>
        </w:tc>
        <w:tc>
          <w:tcPr>
            <w:tcW w:w="1437" w:type="dxa"/>
            <w:vMerge/>
            <w:tcBorders>
              <w:left w:val="single" w:sz="4" w:space="0" w:color="auto"/>
              <w:right w:val="single" w:sz="4" w:space="0" w:color="auto"/>
            </w:tcBorders>
            <w:vAlign w:val="center"/>
          </w:tcPr>
          <w:p w14:paraId="0BDB7325" w14:textId="77777777" w:rsidR="001E0236" w:rsidRPr="0053369F" w:rsidRDefault="001E0236" w:rsidP="00F0136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7CDD0564" w14:textId="77777777" w:rsidR="001E0236" w:rsidRPr="0053369F" w:rsidRDefault="001E0236" w:rsidP="00F01368">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624BAF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A24CC3B" w14:textId="77777777" w:rsidR="001E0236" w:rsidRPr="0053369F" w:rsidRDefault="001E0236" w:rsidP="00F01368">
            <w:pPr>
              <w:pStyle w:val="TAC"/>
            </w:pPr>
            <w:r w:rsidRPr="0053369F">
              <w:t>Table 6.2.3.3.13-1, A2</w:t>
            </w:r>
          </w:p>
        </w:tc>
      </w:tr>
      <w:tr w:rsidR="001E0236" w:rsidRPr="0053369F" w14:paraId="57F8FA12" w14:textId="77777777" w:rsidTr="00F01368">
        <w:trPr>
          <w:trHeight w:val="167"/>
          <w:jc w:val="center"/>
        </w:trPr>
        <w:tc>
          <w:tcPr>
            <w:tcW w:w="1113" w:type="dxa"/>
            <w:vMerge/>
            <w:tcBorders>
              <w:left w:val="single" w:sz="4" w:space="0" w:color="auto"/>
              <w:bottom w:val="single" w:sz="4" w:space="0" w:color="auto"/>
              <w:right w:val="single" w:sz="4" w:space="0" w:color="auto"/>
            </w:tcBorders>
            <w:vAlign w:val="center"/>
          </w:tcPr>
          <w:p w14:paraId="78E836DC" w14:textId="77777777" w:rsidR="001E0236" w:rsidRPr="0053369F" w:rsidRDefault="001E0236" w:rsidP="00F01368">
            <w:pPr>
              <w:pStyle w:val="TAC"/>
            </w:pPr>
          </w:p>
        </w:tc>
        <w:tc>
          <w:tcPr>
            <w:tcW w:w="1443" w:type="dxa"/>
            <w:vMerge/>
            <w:tcBorders>
              <w:left w:val="single" w:sz="4" w:space="0" w:color="auto"/>
              <w:bottom w:val="single" w:sz="4" w:space="0" w:color="auto"/>
              <w:right w:val="single" w:sz="4" w:space="0" w:color="auto"/>
            </w:tcBorders>
            <w:vAlign w:val="center"/>
          </w:tcPr>
          <w:p w14:paraId="7F8D7F6B" w14:textId="77777777" w:rsidR="001E0236" w:rsidRPr="0053369F" w:rsidRDefault="001E0236" w:rsidP="00F01368">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25E227B" w14:textId="77777777" w:rsidR="001E0236" w:rsidRPr="0053369F" w:rsidRDefault="001E0236" w:rsidP="00F01368">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05DB735" w14:textId="77777777" w:rsidR="001E0236" w:rsidRPr="0053369F" w:rsidRDefault="001E0236" w:rsidP="00F01368">
            <w:pPr>
              <w:pStyle w:val="TAC"/>
            </w:pPr>
            <w:r w:rsidRPr="0053369F">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64A1CB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43D1FC8" w14:textId="77777777" w:rsidR="001E0236" w:rsidRPr="0053369F" w:rsidRDefault="001E0236" w:rsidP="00F01368">
            <w:pPr>
              <w:pStyle w:val="TAC"/>
            </w:pPr>
            <w:r w:rsidRPr="0053369F">
              <w:t>Table 6.2.3.3.13-1, A3, A4, A5</w:t>
            </w:r>
          </w:p>
        </w:tc>
      </w:tr>
      <w:tr w:rsidR="001E0236" w:rsidRPr="0053369F" w14:paraId="3517E7F8" w14:textId="77777777" w:rsidTr="00F01368">
        <w:trPr>
          <w:trHeight w:val="167"/>
          <w:jc w:val="center"/>
        </w:trPr>
        <w:tc>
          <w:tcPr>
            <w:tcW w:w="1113" w:type="dxa"/>
            <w:tcBorders>
              <w:left w:val="single" w:sz="4" w:space="0" w:color="auto"/>
              <w:bottom w:val="single" w:sz="4" w:space="0" w:color="auto"/>
              <w:right w:val="single" w:sz="4" w:space="0" w:color="auto"/>
            </w:tcBorders>
            <w:vAlign w:val="center"/>
          </w:tcPr>
          <w:p w14:paraId="059E6A25" w14:textId="77777777" w:rsidR="001E0236" w:rsidRPr="0053369F" w:rsidRDefault="001E0236" w:rsidP="00F01368">
            <w:pPr>
              <w:pStyle w:val="TAC"/>
            </w:pPr>
            <w:r w:rsidRPr="0053369F">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295ACC9C" w14:textId="77777777" w:rsidR="001E0236" w:rsidRPr="0053369F" w:rsidRDefault="001E0236" w:rsidP="00F01368">
            <w:pPr>
              <w:pStyle w:val="TAC"/>
              <w:rPr>
                <w:snapToGrid w:val="0"/>
              </w:rPr>
            </w:pPr>
            <w:r w:rsidRPr="0053369F">
              <w:rPr>
                <w:rFonts w:cs="Arial"/>
                <w:szCs w:val="18"/>
              </w:rPr>
              <w:t>6.5.3.3.3.12</w:t>
            </w:r>
          </w:p>
        </w:tc>
        <w:tc>
          <w:tcPr>
            <w:tcW w:w="1437" w:type="dxa"/>
            <w:tcBorders>
              <w:left w:val="single" w:sz="4" w:space="0" w:color="auto"/>
              <w:bottom w:val="single" w:sz="4" w:space="0" w:color="auto"/>
              <w:right w:val="single" w:sz="4" w:space="0" w:color="auto"/>
            </w:tcBorders>
            <w:vAlign w:val="center"/>
          </w:tcPr>
          <w:p w14:paraId="1B6834DF" w14:textId="77777777" w:rsidR="001E0236" w:rsidRPr="0053369F" w:rsidRDefault="001E0236" w:rsidP="00F01368">
            <w:pPr>
              <w:pStyle w:val="TAC"/>
            </w:pPr>
            <w:r w:rsidRPr="0053369F">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7C10B55" w14:textId="77777777" w:rsidR="001E0236" w:rsidRPr="0053369F" w:rsidRDefault="001E0236" w:rsidP="00F01368">
            <w:pPr>
              <w:pStyle w:val="TAC"/>
              <w:rPr>
                <w:lang w:eastAsia="zh-CN"/>
              </w:rPr>
            </w:pPr>
            <w:r w:rsidRPr="0053369F">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13DC77D3"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BED991F" w14:textId="77777777" w:rsidR="001E0236" w:rsidRPr="0053369F" w:rsidRDefault="001E0236" w:rsidP="00F01368">
            <w:pPr>
              <w:pStyle w:val="TAC"/>
            </w:pPr>
            <w:r w:rsidRPr="0053369F">
              <w:rPr>
                <w:rFonts w:cs="Arial"/>
                <w:szCs w:val="18"/>
              </w:rPr>
              <w:t>Table 6.5.3.3.3.12-1</w:t>
            </w:r>
          </w:p>
        </w:tc>
      </w:tr>
      <w:tr w:rsidR="001E0236" w:rsidRPr="0053369F" w14:paraId="270CFDD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AE74A" w14:textId="77777777" w:rsidR="001E0236" w:rsidRPr="0053369F" w:rsidRDefault="001E0236" w:rsidP="00F01368">
            <w:pPr>
              <w:pStyle w:val="TAC"/>
            </w:pPr>
            <w:r w:rsidRPr="0053369F">
              <w:t>NS_24</w:t>
            </w:r>
          </w:p>
        </w:tc>
        <w:tc>
          <w:tcPr>
            <w:tcW w:w="1443" w:type="dxa"/>
            <w:tcBorders>
              <w:top w:val="single" w:sz="4" w:space="0" w:color="auto"/>
              <w:left w:val="single" w:sz="4" w:space="0" w:color="auto"/>
              <w:bottom w:val="single" w:sz="4" w:space="0" w:color="auto"/>
              <w:right w:val="single" w:sz="4" w:space="0" w:color="auto"/>
            </w:tcBorders>
            <w:vAlign w:val="center"/>
          </w:tcPr>
          <w:p w14:paraId="15F7E5B1" w14:textId="77777777" w:rsidR="001E0236" w:rsidRPr="0053369F" w:rsidRDefault="001E0236" w:rsidP="00F01368">
            <w:pPr>
              <w:pStyle w:val="TAC"/>
            </w:pPr>
            <w:r w:rsidRPr="0053369F">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23368AD" w14:textId="77777777" w:rsidR="001E0236" w:rsidRPr="0053369F" w:rsidRDefault="001E0236" w:rsidP="00F01368">
            <w:pPr>
              <w:pStyle w:val="TAC"/>
            </w:pPr>
            <w:r w:rsidRPr="0053369F">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943A995"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3CDB92E" w14:textId="77777777" w:rsidR="001E0236" w:rsidRPr="0053369F" w:rsidRDefault="001E0236" w:rsidP="00F01368">
            <w:pPr>
              <w:pStyle w:val="TAC"/>
            </w:pPr>
            <w:r w:rsidRPr="0053369F">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64603CF" w14:textId="77777777" w:rsidR="001E0236" w:rsidRPr="0053369F" w:rsidRDefault="001E0236" w:rsidP="00F01368">
            <w:pPr>
              <w:pStyle w:val="TAC"/>
            </w:pPr>
            <w:proofErr w:type="spellStart"/>
            <w:r w:rsidRPr="0053369F">
              <w:t>Subclause</w:t>
            </w:r>
            <w:proofErr w:type="spellEnd"/>
            <w:r w:rsidRPr="0053369F">
              <w:t xml:space="preserve"> 6.2.3.3.15</w:t>
            </w:r>
          </w:p>
        </w:tc>
      </w:tr>
      <w:tr w:rsidR="001E0236" w:rsidRPr="0053369F" w14:paraId="12014BB1"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72A1DB" w14:textId="77777777" w:rsidR="001E0236" w:rsidRPr="0053369F" w:rsidRDefault="001E0236" w:rsidP="00F01368">
            <w:pPr>
              <w:pStyle w:val="TAC"/>
              <w:rPr>
                <w:rFonts w:cs="Arial"/>
                <w:szCs w:val="18"/>
              </w:rPr>
            </w:pPr>
            <w:r w:rsidRPr="0053369F">
              <w:t>NS_27</w:t>
            </w:r>
          </w:p>
        </w:tc>
        <w:tc>
          <w:tcPr>
            <w:tcW w:w="1443" w:type="dxa"/>
            <w:tcBorders>
              <w:top w:val="single" w:sz="4" w:space="0" w:color="auto"/>
              <w:left w:val="single" w:sz="4" w:space="0" w:color="auto"/>
              <w:bottom w:val="single" w:sz="4" w:space="0" w:color="auto"/>
              <w:right w:val="single" w:sz="4" w:space="0" w:color="auto"/>
            </w:tcBorders>
            <w:vAlign w:val="center"/>
          </w:tcPr>
          <w:p w14:paraId="20B8215B" w14:textId="77777777" w:rsidR="001E0236" w:rsidRPr="0053369F" w:rsidRDefault="001E0236" w:rsidP="00F01368">
            <w:pPr>
              <w:pStyle w:val="TAC"/>
            </w:pPr>
            <w:r w:rsidRPr="0053369F">
              <w:t>6.5.2.3.3.8</w:t>
            </w:r>
          </w:p>
          <w:p w14:paraId="52E46EE2" w14:textId="77777777" w:rsidR="001E0236" w:rsidRPr="0053369F" w:rsidRDefault="001E0236" w:rsidP="00F01368">
            <w:pPr>
              <w:pStyle w:val="TAC"/>
              <w:rPr>
                <w:rFonts w:cs="Arial"/>
                <w:szCs w:val="18"/>
              </w:rPr>
            </w:pPr>
            <w:r w:rsidRPr="0053369F">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07EB13D" w14:textId="77777777" w:rsidR="001E0236" w:rsidRPr="0053369F" w:rsidRDefault="001E0236" w:rsidP="00F01368">
            <w:pPr>
              <w:pStyle w:val="TAC"/>
              <w:rPr>
                <w:rFonts w:cs="Arial"/>
                <w:szCs w:val="18"/>
              </w:rPr>
            </w:pPr>
            <w:r w:rsidRPr="0053369F">
              <w:t>n48</w:t>
            </w:r>
          </w:p>
        </w:tc>
        <w:tc>
          <w:tcPr>
            <w:tcW w:w="1438" w:type="dxa"/>
            <w:tcBorders>
              <w:top w:val="single" w:sz="4" w:space="0" w:color="auto"/>
              <w:left w:val="single" w:sz="4" w:space="0" w:color="auto"/>
              <w:bottom w:val="single" w:sz="4" w:space="0" w:color="auto"/>
              <w:right w:val="single" w:sz="4" w:space="0" w:color="auto"/>
            </w:tcBorders>
            <w:vAlign w:val="center"/>
          </w:tcPr>
          <w:p w14:paraId="37624288" w14:textId="77777777" w:rsidR="001E0236" w:rsidRPr="0053369F" w:rsidRDefault="001E0236" w:rsidP="00F01368">
            <w:pPr>
              <w:pStyle w:val="TAC"/>
              <w:rPr>
                <w:rFonts w:cs="Arial"/>
                <w:szCs w:val="18"/>
              </w:rPr>
            </w:pPr>
            <w:r w:rsidRPr="0053369F">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4F9F3F49" w14:textId="77777777" w:rsidR="001E0236" w:rsidRPr="0053369F" w:rsidRDefault="001E0236" w:rsidP="00F01368">
            <w:pPr>
              <w:pStyle w:val="TAC"/>
              <w:rPr>
                <w:rFonts w:cs="Arial"/>
                <w:szCs w:val="18"/>
              </w:rPr>
            </w:pPr>
            <w:r w:rsidRPr="0053369F">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B4BB23B" w14:textId="77777777" w:rsidR="001E0236" w:rsidRPr="0053369F" w:rsidRDefault="001E0236" w:rsidP="00F01368">
            <w:pPr>
              <w:pStyle w:val="TAC"/>
              <w:rPr>
                <w:rFonts w:cs="Arial"/>
                <w:szCs w:val="18"/>
              </w:rPr>
            </w:pPr>
            <w:r w:rsidRPr="0053369F">
              <w:t>Table 6.2.3.3.16-2</w:t>
            </w:r>
          </w:p>
        </w:tc>
      </w:tr>
      <w:tr w:rsidR="001E0236" w:rsidRPr="0053369F" w14:paraId="1B7AC42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C17900" w14:textId="77777777" w:rsidR="001E0236" w:rsidRPr="0053369F" w:rsidRDefault="001E0236" w:rsidP="00F01368">
            <w:pPr>
              <w:pStyle w:val="TAC"/>
            </w:pPr>
            <w:r w:rsidRPr="0053369F">
              <w:t>NS_35</w:t>
            </w:r>
          </w:p>
        </w:tc>
        <w:tc>
          <w:tcPr>
            <w:tcW w:w="1443" w:type="dxa"/>
            <w:tcBorders>
              <w:top w:val="single" w:sz="4" w:space="0" w:color="auto"/>
              <w:left w:val="single" w:sz="4" w:space="0" w:color="auto"/>
              <w:bottom w:val="single" w:sz="4" w:space="0" w:color="auto"/>
              <w:right w:val="single" w:sz="4" w:space="0" w:color="auto"/>
            </w:tcBorders>
            <w:vAlign w:val="center"/>
          </w:tcPr>
          <w:p w14:paraId="574BDB93" w14:textId="77777777" w:rsidR="001E0236" w:rsidRPr="0053369F" w:rsidRDefault="001E0236" w:rsidP="00F01368">
            <w:pPr>
              <w:pStyle w:val="TAC"/>
            </w:pPr>
            <w:r w:rsidRPr="0053369F">
              <w:t>6.5.2.3.3.1</w:t>
            </w:r>
          </w:p>
        </w:tc>
        <w:tc>
          <w:tcPr>
            <w:tcW w:w="1437" w:type="dxa"/>
            <w:tcBorders>
              <w:top w:val="single" w:sz="4" w:space="0" w:color="auto"/>
              <w:left w:val="single" w:sz="4" w:space="0" w:color="auto"/>
              <w:bottom w:val="single" w:sz="4" w:space="0" w:color="auto"/>
              <w:right w:val="single" w:sz="4" w:space="0" w:color="auto"/>
            </w:tcBorders>
            <w:vAlign w:val="center"/>
          </w:tcPr>
          <w:p w14:paraId="143389CB" w14:textId="77777777" w:rsidR="001E0236" w:rsidRPr="0053369F" w:rsidRDefault="001E0236" w:rsidP="00F01368">
            <w:pPr>
              <w:pStyle w:val="TAC"/>
            </w:pPr>
            <w:r w:rsidRPr="0053369F">
              <w:t>n71</w:t>
            </w:r>
          </w:p>
        </w:tc>
        <w:tc>
          <w:tcPr>
            <w:tcW w:w="1438" w:type="dxa"/>
            <w:tcBorders>
              <w:top w:val="single" w:sz="4" w:space="0" w:color="auto"/>
              <w:left w:val="single" w:sz="4" w:space="0" w:color="auto"/>
              <w:bottom w:val="single" w:sz="4" w:space="0" w:color="auto"/>
              <w:right w:val="single" w:sz="4" w:space="0" w:color="auto"/>
            </w:tcBorders>
            <w:vAlign w:val="center"/>
          </w:tcPr>
          <w:p w14:paraId="183A0019"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4228046" w14:textId="77777777" w:rsidR="001E0236" w:rsidRPr="0053369F" w:rsidRDefault="001E0236" w:rsidP="00F01368">
            <w:pPr>
              <w:pStyle w:val="TAC"/>
            </w:pPr>
            <w:r w:rsidRPr="0053369F">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A9FB1F5" w14:textId="77777777" w:rsidR="001E0236" w:rsidRPr="0053369F" w:rsidRDefault="001E0236" w:rsidP="00F01368">
            <w:pPr>
              <w:pStyle w:val="TAC"/>
            </w:pPr>
            <w:r w:rsidRPr="0053369F">
              <w:t>N/A</w:t>
            </w:r>
          </w:p>
        </w:tc>
      </w:tr>
      <w:tr w:rsidR="001E0236" w:rsidRPr="0053369F" w14:paraId="7779577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38580" w14:textId="77777777" w:rsidR="001E0236" w:rsidRPr="0053369F" w:rsidRDefault="001E0236" w:rsidP="00F01368">
            <w:pPr>
              <w:pStyle w:val="TAC"/>
            </w:pPr>
            <w:r w:rsidRPr="0053369F">
              <w:t>NS_37</w:t>
            </w:r>
          </w:p>
        </w:tc>
        <w:tc>
          <w:tcPr>
            <w:tcW w:w="1443" w:type="dxa"/>
            <w:tcBorders>
              <w:top w:val="single" w:sz="4" w:space="0" w:color="auto"/>
              <w:left w:val="single" w:sz="4" w:space="0" w:color="auto"/>
              <w:bottom w:val="single" w:sz="4" w:space="0" w:color="auto"/>
              <w:right w:val="single" w:sz="4" w:space="0" w:color="auto"/>
            </w:tcBorders>
            <w:vAlign w:val="center"/>
          </w:tcPr>
          <w:p w14:paraId="1AE552F9" w14:textId="77777777" w:rsidR="001E0236" w:rsidRPr="0053369F" w:rsidRDefault="001E0236" w:rsidP="00F01368">
            <w:pPr>
              <w:pStyle w:val="TAC"/>
            </w:pPr>
            <w:r w:rsidRPr="0053369F">
              <w:t>6.5.3.3.3.6</w:t>
            </w:r>
          </w:p>
        </w:tc>
        <w:tc>
          <w:tcPr>
            <w:tcW w:w="1437" w:type="dxa"/>
            <w:tcBorders>
              <w:top w:val="single" w:sz="4" w:space="0" w:color="auto"/>
              <w:left w:val="single" w:sz="4" w:space="0" w:color="auto"/>
              <w:bottom w:val="single" w:sz="4" w:space="0" w:color="auto"/>
              <w:right w:val="single" w:sz="4" w:space="0" w:color="auto"/>
            </w:tcBorders>
            <w:vAlign w:val="center"/>
          </w:tcPr>
          <w:p w14:paraId="6AACDB45" w14:textId="77777777" w:rsidR="001E0236" w:rsidRPr="0053369F" w:rsidRDefault="001E0236" w:rsidP="00F01368">
            <w:pPr>
              <w:pStyle w:val="TAC"/>
            </w:pPr>
            <w:r w:rsidRPr="0053369F">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464C47B" w14:textId="77777777" w:rsidR="001E0236" w:rsidRPr="0053369F" w:rsidRDefault="001E0236" w:rsidP="00F01368">
            <w:pPr>
              <w:pStyle w:val="TAC"/>
            </w:pPr>
            <w:r w:rsidRPr="0053369F">
              <w:t>10, 15</w:t>
            </w:r>
          </w:p>
        </w:tc>
        <w:tc>
          <w:tcPr>
            <w:tcW w:w="1582" w:type="dxa"/>
            <w:tcBorders>
              <w:top w:val="single" w:sz="4" w:space="0" w:color="auto"/>
              <w:left w:val="single" w:sz="4" w:space="0" w:color="auto"/>
              <w:bottom w:val="single" w:sz="4" w:space="0" w:color="auto"/>
              <w:right w:val="single" w:sz="4" w:space="0" w:color="auto"/>
            </w:tcBorders>
            <w:vAlign w:val="center"/>
          </w:tcPr>
          <w:p w14:paraId="28D25111" w14:textId="77777777" w:rsidR="001E0236" w:rsidRPr="0053369F" w:rsidRDefault="001E0236" w:rsidP="00F01368">
            <w:pPr>
              <w:pStyle w:val="TAC"/>
            </w:pPr>
            <w:r w:rsidRPr="0053369F">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77CBD5D" w14:textId="77777777" w:rsidR="001E0236" w:rsidRPr="0053369F" w:rsidRDefault="001E0236" w:rsidP="00F01368">
            <w:pPr>
              <w:pStyle w:val="TAC"/>
            </w:pPr>
            <w:r w:rsidRPr="0053369F">
              <w:t>Table 6.2.3.3.8-1</w:t>
            </w:r>
          </w:p>
        </w:tc>
      </w:tr>
      <w:tr w:rsidR="001E0236" w:rsidRPr="0053369F" w14:paraId="6D1B6E5D"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1EA49E" w14:textId="77777777" w:rsidR="001E0236" w:rsidRPr="0053369F" w:rsidRDefault="001E0236" w:rsidP="00F01368">
            <w:pPr>
              <w:pStyle w:val="TAC"/>
            </w:pPr>
            <w:r w:rsidRPr="0053369F">
              <w:t>NS_38</w:t>
            </w:r>
          </w:p>
        </w:tc>
        <w:tc>
          <w:tcPr>
            <w:tcW w:w="1443" w:type="dxa"/>
            <w:tcBorders>
              <w:top w:val="single" w:sz="4" w:space="0" w:color="auto"/>
              <w:left w:val="single" w:sz="4" w:space="0" w:color="auto"/>
              <w:bottom w:val="single" w:sz="4" w:space="0" w:color="auto"/>
              <w:right w:val="single" w:sz="4" w:space="0" w:color="auto"/>
            </w:tcBorders>
            <w:vAlign w:val="center"/>
          </w:tcPr>
          <w:p w14:paraId="039DF015" w14:textId="77777777" w:rsidR="001E0236" w:rsidRPr="0053369F" w:rsidRDefault="001E0236" w:rsidP="00F01368">
            <w:pPr>
              <w:pStyle w:val="TAC"/>
            </w:pPr>
            <w:r w:rsidRPr="0053369F">
              <w:t>6.5.3.3.3.7</w:t>
            </w:r>
          </w:p>
        </w:tc>
        <w:tc>
          <w:tcPr>
            <w:tcW w:w="1437" w:type="dxa"/>
            <w:tcBorders>
              <w:top w:val="single" w:sz="4" w:space="0" w:color="auto"/>
              <w:left w:val="single" w:sz="4" w:space="0" w:color="auto"/>
              <w:bottom w:val="single" w:sz="4" w:space="0" w:color="auto"/>
              <w:right w:val="single" w:sz="4" w:space="0" w:color="auto"/>
            </w:tcBorders>
            <w:vAlign w:val="center"/>
          </w:tcPr>
          <w:p w14:paraId="5D100F52" w14:textId="77777777" w:rsidR="001E0236" w:rsidRPr="0053369F" w:rsidRDefault="001E0236" w:rsidP="00F01368">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4C28B7BF" w14:textId="77777777" w:rsidR="001E0236" w:rsidRPr="0053369F" w:rsidRDefault="001E0236" w:rsidP="00F01368">
            <w:pPr>
              <w:pStyle w:val="TAC"/>
            </w:pPr>
            <w:r w:rsidRPr="0053369F">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11DF6FF" w14:textId="77777777" w:rsidR="001E0236" w:rsidRPr="0053369F" w:rsidRDefault="001E0236" w:rsidP="00F01368">
            <w:pPr>
              <w:pStyle w:val="TAC"/>
            </w:pPr>
            <w:r w:rsidRPr="0053369F">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59981F6" w14:textId="77777777" w:rsidR="001E0236" w:rsidRPr="0053369F" w:rsidRDefault="001E0236" w:rsidP="00F01368">
            <w:pPr>
              <w:pStyle w:val="TAC"/>
            </w:pPr>
            <w:r w:rsidRPr="0053369F">
              <w:t>Table 6.2.3.3.9-1</w:t>
            </w:r>
          </w:p>
        </w:tc>
      </w:tr>
      <w:tr w:rsidR="001E0236" w:rsidRPr="0053369F" w14:paraId="1DE9D57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65E83C" w14:textId="77777777" w:rsidR="001E0236" w:rsidRPr="0053369F" w:rsidRDefault="001E0236" w:rsidP="00F01368">
            <w:pPr>
              <w:pStyle w:val="TAC"/>
            </w:pPr>
            <w:r w:rsidRPr="0053369F">
              <w:t>NS_39</w:t>
            </w:r>
          </w:p>
        </w:tc>
        <w:tc>
          <w:tcPr>
            <w:tcW w:w="1443" w:type="dxa"/>
            <w:tcBorders>
              <w:top w:val="single" w:sz="4" w:space="0" w:color="auto"/>
              <w:left w:val="single" w:sz="4" w:space="0" w:color="auto"/>
              <w:bottom w:val="single" w:sz="4" w:space="0" w:color="auto"/>
              <w:right w:val="single" w:sz="4" w:space="0" w:color="auto"/>
            </w:tcBorders>
            <w:vAlign w:val="center"/>
          </w:tcPr>
          <w:p w14:paraId="708B28C6" w14:textId="77777777" w:rsidR="001E0236" w:rsidRPr="0053369F" w:rsidRDefault="001E0236" w:rsidP="00F01368">
            <w:pPr>
              <w:pStyle w:val="TAC"/>
            </w:pPr>
            <w:r w:rsidRPr="0053369F">
              <w:t>6.5.3.3.3.8</w:t>
            </w:r>
          </w:p>
        </w:tc>
        <w:tc>
          <w:tcPr>
            <w:tcW w:w="1437" w:type="dxa"/>
            <w:tcBorders>
              <w:top w:val="single" w:sz="4" w:space="0" w:color="auto"/>
              <w:left w:val="single" w:sz="4" w:space="0" w:color="auto"/>
              <w:bottom w:val="single" w:sz="4" w:space="0" w:color="auto"/>
              <w:right w:val="single" w:sz="4" w:space="0" w:color="auto"/>
            </w:tcBorders>
            <w:vAlign w:val="center"/>
          </w:tcPr>
          <w:p w14:paraId="25A8321C" w14:textId="77777777" w:rsidR="001E0236" w:rsidRPr="0053369F" w:rsidRDefault="001E0236" w:rsidP="00F01368">
            <w:pPr>
              <w:pStyle w:val="TAC"/>
            </w:pPr>
            <w:r w:rsidRPr="0053369F">
              <w:t>n74</w:t>
            </w:r>
          </w:p>
        </w:tc>
        <w:tc>
          <w:tcPr>
            <w:tcW w:w="1438" w:type="dxa"/>
            <w:tcBorders>
              <w:top w:val="single" w:sz="4" w:space="0" w:color="auto"/>
              <w:left w:val="single" w:sz="4" w:space="0" w:color="auto"/>
              <w:bottom w:val="single" w:sz="4" w:space="0" w:color="auto"/>
              <w:right w:val="single" w:sz="4" w:space="0" w:color="auto"/>
            </w:tcBorders>
            <w:vAlign w:val="center"/>
          </w:tcPr>
          <w:p w14:paraId="40973184" w14:textId="77777777" w:rsidR="001E0236" w:rsidRPr="0053369F" w:rsidRDefault="001E0236" w:rsidP="00F01368">
            <w:pPr>
              <w:pStyle w:val="TAC"/>
            </w:pPr>
            <w:r w:rsidRPr="0053369F">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36A86" w14:textId="77777777" w:rsidR="001E0236" w:rsidRPr="0053369F" w:rsidRDefault="001E0236" w:rsidP="00F01368">
            <w:pPr>
              <w:pStyle w:val="TAC"/>
            </w:pPr>
            <w:r w:rsidRPr="0053369F">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22A5ACA" w14:textId="77777777" w:rsidR="001E0236" w:rsidRPr="0053369F" w:rsidRDefault="001E0236" w:rsidP="00F01368">
            <w:pPr>
              <w:pStyle w:val="TAC"/>
            </w:pPr>
            <w:r w:rsidRPr="0053369F">
              <w:t>Table 6.2.3.3.10-1</w:t>
            </w:r>
          </w:p>
        </w:tc>
      </w:tr>
      <w:tr w:rsidR="001E0236" w:rsidRPr="0053369F" w14:paraId="038EDE1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B03903" w14:textId="77777777" w:rsidR="001E0236" w:rsidRPr="0053369F" w:rsidDel="00C7070A" w:rsidRDefault="001E0236" w:rsidP="00F01368">
            <w:pPr>
              <w:pStyle w:val="TAC"/>
            </w:pPr>
            <w:r w:rsidRPr="0053369F">
              <w:t>NS_40</w:t>
            </w:r>
          </w:p>
        </w:tc>
        <w:tc>
          <w:tcPr>
            <w:tcW w:w="1443" w:type="dxa"/>
            <w:tcBorders>
              <w:top w:val="single" w:sz="4" w:space="0" w:color="auto"/>
              <w:left w:val="single" w:sz="4" w:space="0" w:color="auto"/>
              <w:bottom w:val="single" w:sz="4" w:space="0" w:color="auto"/>
              <w:right w:val="single" w:sz="4" w:space="0" w:color="auto"/>
            </w:tcBorders>
            <w:vAlign w:val="center"/>
          </w:tcPr>
          <w:p w14:paraId="3987F3B1" w14:textId="77777777" w:rsidR="001E0236" w:rsidRPr="0053369F" w:rsidRDefault="001E0236" w:rsidP="00F01368">
            <w:pPr>
              <w:pStyle w:val="TAC"/>
            </w:pPr>
            <w:r w:rsidRPr="0053369F">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2F9CB1B5" w14:textId="77777777" w:rsidR="001E0236" w:rsidRPr="0053369F" w:rsidRDefault="001E0236" w:rsidP="00F01368">
            <w:pPr>
              <w:pStyle w:val="TAC"/>
            </w:pPr>
            <w:r w:rsidRPr="0053369F">
              <w:t>n51</w:t>
            </w:r>
          </w:p>
        </w:tc>
        <w:tc>
          <w:tcPr>
            <w:tcW w:w="1438" w:type="dxa"/>
            <w:tcBorders>
              <w:top w:val="single" w:sz="4" w:space="0" w:color="auto"/>
              <w:left w:val="single" w:sz="4" w:space="0" w:color="auto"/>
              <w:bottom w:val="single" w:sz="4" w:space="0" w:color="auto"/>
              <w:right w:val="single" w:sz="4" w:space="0" w:color="auto"/>
            </w:tcBorders>
            <w:vAlign w:val="center"/>
          </w:tcPr>
          <w:p w14:paraId="295A2F84" w14:textId="77777777" w:rsidR="001E0236" w:rsidRPr="0053369F" w:rsidRDefault="001E0236" w:rsidP="00F01368">
            <w:pPr>
              <w:pStyle w:val="TAC"/>
            </w:pPr>
            <w:r w:rsidRPr="0053369F">
              <w:t>5</w:t>
            </w:r>
          </w:p>
        </w:tc>
        <w:tc>
          <w:tcPr>
            <w:tcW w:w="1582" w:type="dxa"/>
            <w:tcBorders>
              <w:top w:val="single" w:sz="4" w:space="0" w:color="auto"/>
              <w:left w:val="single" w:sz="4" w:space="0" w:color="auto"/>
              <w:bottom w:val="single" w:sz="4" w:space="0" w:color="auto"/>
              <w:right w:val="single" w:sz="4" w:space="0" w:color="auto"/>
            </w:tcBorders>
            <w:vAlign w:val="center"/>
          </w:tcPr>
          <w:p w14:paraId="03DDAEB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84CBE4" w14:textId="77777777" w:rsidR="001E0236" w:rsidRPr="0053369F" w:rsidRDefault="001E0236" w:rsidP="00F01368">
            <w:pPr>
              <w:pStyle w:val="TAC"/>
            </w:pPr>
            <w:r w:rsidRPr="0053369F">
              <w:t>Table 6.2.3.3.5-1</w:t>
            </w:r>
          </w:p>
        </w:tc>
      </w:tr>
      <w:tr w:rsidR="001E0236" w:rsidRPr="0053369F" w14:paraId="6C285128"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BFB25" w14:textId="77777777" w:rsidR="001E0236" w:rsidRPr="0053369F" w:rsidRDefault="001E0236" w:rsidP="00F01368">
            <w:pPr>
              <w:pStyle w:val="TAC"/>
            </w:pPr>
            <w:r w:rsidRPr="0053369F">
              <w:t>NS_41</w:t>
            </w:r>
          </w:p>
        </w:tc>
        <w:tc>
          <w:tcPr>
            <w:tcW w:w="1443" w:type="dxa"/>
            <w:tcBorders>
              <w:top w:val="single" w:sz="4" w:space="0" w:color="auto"/>
              <w:left w:val="single" w:sz="4" w:space="0" w:color="auto"/>
              <w:bottom w:val="single" w:sz="4" w:space="0" w:color="auto"/>
              <w:right w:val="single" w:sz="4" w:space="0" w:color="auto"/>
            </w:tcBorders>
            <w:vAlign w:val="center"/>
          </w:tcPr>
          <w:p w14:paraId="6A0E708A" w14:textId="77777777" w:rsidR="001E0236" w:rsidRPr="0053369F" w:rsidRDefault="001E0236" w:rsidP="00F01368">
            <w:pPr>
              <w:pStyle w:val="TAC"/>
              <w:rPr>
                <w:snapToGrid w:val="0"/>
              </w:rPr>
            </w:pPr>
            <w:r w:rsidRPr="0053369F">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7003D84" w14:textId="77777777" w:rsidR="001E0236" w:rsidRPr="0053369F" w:rsidRDefault="001E0236" w:rsidP="00F01368">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6F44D38E" w14:textId="77777777" w:rsidR="001E0236" w:rsidRPr="0053369F" w:rsidRDefault="001E0236" w:rsidP="00F01368">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E74F04A"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7330A8B" w14:textId="77777777" w:rsidR="001E0236" w:rsidRPr="0053369F" w:rsidRDefault="001E0236" w:rsidP="00F01368">
            <w:pPr>
              <w:pStyle w:val="TAC"/>
            </w:pPr>
            <w:r w:rsidRPr="0053369F">
              <w:t>Table 6.2.3.3.11-1</w:t>
            </w:r>
          </w:p>
        </w:tc>
      </w:tr>
      <w:tr w:rsidR="001E0236" w:rsidRPr="0053369F" w14:paraId="1D1BFF86"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BE637D" w14:textId="77777777" w:rsidR="001E0236" w:rsidRPr="0053369F" w:rsidRDefault="001E0236" w:rsidP="00F01368">
            <w:pPr>
              <w:pStyle w:val="TAC"/>
            </w:pPr>
            <w:r w:rsidRPr="0053369F">
              <w:t>NS_42</w:t>
            </w:r>
          </w:p>
        </w:tc>
        <w:tc>
          <w:tcPr>
            <w:tcW w:w="1443" w:type="dxa"/>
            <w:tcBorders>
              <w:top w:val="single" w:sz="4" w:space="0" w:color="auto"/>
              <w:left w:val="single" w:sz="4" w:space="0" w:color="auto"/>
              <w:bottom w:val="single" w:sz="4" w:space="0" w:color="auto"/>
              <w:right w:val="single" w:sz="4" w:space="0" w:color="auto"/>
            </w:tcBorders>
            <w:vAlign w:val="center"/>
          </w:tcPr>
          <w:p w14:paraId="5FFBAB45" w14:textId="77777777" w:rsidR="001E0236" w:rsidRPr="0053369F" w:rsidRDefault="001E0236" w:rsidP="00F01368">
            <w:pPr>
              <w:pStyle w:val="TAC"/>
              <w:rPr>
                <w:snapToGrid w:val="0"/>
              </w:rPr>
            </w:pPr>
            <w:r w:rsidRPr="0053369F">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E64F61" w14:textId="77777777" w:rsidR="001E0236" w:rsidRPr="0053369F" w:rsidRDefault="001E0236" w:rsidP="00F01368">
            <w:pPr>
              <w:pStyle w:val="TAC"/>
            </w:pPr>
            <w:r w:rsidRPr="0053369F">
              <w:t>n50</w:t>
            </w:r>
          </w:p>
        </w:tc>
        <w:tc>
          <w:tcPr>
            <w:tcW w:w="1438" w:type="dxa"/>
            <w:tcBorders>
              <w:top w:val="single" w:sz="4" w:space="0" w:color="auto"/>
              <w:left w:val="single" w:sz="4" w:space="0" w:color="auto"/>
              <w:bottom w:val="single" w:sz="4" w:space="0" w:color="auto"/>
              <w:right w:val="single" w:sz="4" w:space="0" w:color="auto"/>
            </w:tcBorders>
            <w:vAlign w:val="center"/>
          </w:tcPr>
          <w:p w14:paraId="228029DC" w14:textId="77777777" w:rsidR="001E0236" w:rsidRPr="0053369F" w:rsidRDefault="001E0236" w:rsidP="00F01368">
            <w:pPr>
              <w:pStyle w:val="TAC"/>
            </w:pPr>
            <w:r w:rsidRPr="0053369F">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9D2ACCC"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3BD9B7" w14:textId="77777777" w:rsidR="001E0236" w:rsidRPr="0053369F" w:rsidRDefault="001E0236" w:rsidP="00F01368">
            <w:pPr>
              <w:pStyle w:val="TAC"/>
            </w:pPr>
            <w:r w:rsidRPr="0053369F">
              <w:t>Table 6.2.3.3.12-1</w:t>
            </w:r>
          </w:p>
        </w:tc>
      </w:tr>
      <w:tr w:rsidR="001E0236" w:rsidRPr="0053369F" w14:paraId="6CF51ECF"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267A71" w14:textId="77777777" w:rsidR="001E0236" w:rsidRPr="0053369F" w:rsidRDefault="001E0236" w:rsidP="00F01368">
            <w:pPr>
              <w:pStyle w:val="TAC"/>
            </w:pPr>
            <w:r w:rsidRPr="0053369F">
              <w:t>NS_43</w:t>
            </w:r>
          </w:p>
        </w:tc>
        <w:tc>
          <w:tcPr>
            <w:tcW w:w="1443" w:type="dxa"/>
            <w:tcBorders>
              <w:top w:val="single" w:sz="4" w:space="0" w:color="auto"/>
              <w:left w:val="single" w:sz="4" w:space="0" w:color="auto"/>
              <w:bottom w:val="single" w:sz="4" w:space="0" w:color="auto"/>
              <w:right w:val="single" w:sz="4" w:space="0" w:color="auto"/>
            </w:tcBorders>
            <w:vAlign w:val="center"/>
          </w:tcPr>
          <w:p w14:paraId="1D3414D3" w14:textId="77777777" w:rsidR="001E0236" w:rsidRPr="0053369F" w:rsidRDefault="001E0236" w:rsidP="00F01368">
            <w:pPr>
              <w:pStyle w:val="TAC"/>
              <w:rPr>
                <w:snapToGrid w:val="0"/>
              </w:rPr>
            </w:pPr>
            <w:r w:rsidRPr="0053369F">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720F98F9" w14:textId="77777777" w:rsidR="001E0236" w:rsidRPr="0053369F" w:rsidRDefault="001E0236" w:rsidP="00F01368">
            <w:pPr>
              <w:pStyle w:val="TAC"/>
            </w:pPr>
            <w:r w:rsidRPr="0053369F">
              <w:t>n8, n81</w:t>
            </w:r>
          </w:p>
        </w:tc>
        <w:tc>
          <w:tcPr>
            <w:tcW w:w="1438" w:type="dxa"/>
            <w:tcBorders>
              <w:top w:val="single" w:sz="4" w:space="0" w:color="auto"/>
              <w:left w:val="single" w:sz="4" w:space="0" w:color="auto"/>
              <w:bottom w:val="single" w:sz="4" w:space="0" w:color="auto"/>
              <w:right w:val="single" w:sz="4" w:space="0" w:color="auto"/>
            </w:tcBorders>
            <w:vAlign w:val="center"/>
          </w:tcPr>
          <w:p w14:paraId="5B6C7CBF" w14:textId="77777777" w:rsidR="001E0236" w:rsidRPr="0053369F" w:rsidRDefault="001E0236" w:rsidP="00F01368">
            <w:pPr>
              <w:pStyle w:val="TAC"/>
              <w:rPr>
                <w:rFonts w:eastAsia="宋体"/>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BFA81A0"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44BD9F4" w14:textId="77777777" w:rsidR="001E0236" w:rsidRPr="0053369F" w:rsidRDefault="001E0236" w:rsidP="00F01368">
            <w:pPr>
              <w:pStyle w:val="TAC"/>
              <w:rPr>
                <w:rFonts w:eastAsia="宋体"/>
                <w:lang w:eastAsia="zh-CN"/>
              </w:rPr>
            </w:pPr>
            <w:r w:rsidRPr="0053369F">
              <w:rPr>
                <w:rFonts w:eastAsia="MS Mincho"/>
                <w:lang w:eastAsia="zh-CN"/>
              </w:rPr>
              <w:t>Clause 6.2.3.3.6</w:t>
            </w:r>
          </w:p>
        </w:tc>
      </w:tr>
      <w:tr w:rsidR="001E0236" w:rsidRPr="0053369F" w14:paraId="508F791B"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ABDBBF" w14:textId="77777777" w:rsidR="001E0236" w:rsidRPr="0053369F" w:rsidRDefault="001E0236" w:rsidP="00F01368">
            <w:pPr>
              <w:pStyle w:val="TAC"/>
            </w:pPr>
            <w:r w:rsidRPr="0053369F">
              <w:t>NS_43U</w:t>
            </w:r>
          </w:p>
        </w:tc>
        <w:tc>
          <w:tcPr>
            <w:tcW w:w="1443" w:type="dxa"/>
            <w:tcBorders>
              <w:top w:val="single" w:sz="4" w:space="0" w:color="auto"/>
              <w:left w:val="single" w:sz="4" w:space="0" w:color="auto"/>
              <w:bottom w:val="single" w:sz="4" w:space="0" w:color="auto"/>
              <w:right w:val="single" w:sz="4" w:space="0" w:color="auto"/>
            </w:tcBorders>
            <w:vAlign w:val="center"/>
          </w:tcPr>
          <w:p w14:paraId="6619DB44" w14:textId="77777777" w:rsidR="001E0236" w:rsidRPr="0053369F" w:rsidRDefault="001E0236" w:rsidP="00F01368">
            <w:pPr>
              <w:pStyle w:val="TAC"/>
              <w:rPr>
                <w:snapToGrid w:val="0"/>
              </w:rPr>
            </w:pPr>
            <w:r w:rsidRPr="0053369F">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08FDB857" w14:textId="77777777" w:rsidR="001E0236" w:rsidRPr="0053369F" w:rsidRDefault="001E0236" w:rsidP="00F01368">
            <w:pPr>
              <w:pStyle w:val="TAC"/>
            </w:pPr>
            <w:r w:rsidRPr="0053369F">
              <w:t>n8, n81</w:t>
            </w:r>
          </w:p>
          <w:p w14:paraId="0895A605" w14:textId="77777777" w:rsidR="001E0236" w:rsidRPr="0053369F" w:rsidRDefault="001E0236" w:rsidP="00F01368">
            <w:pPr>
              <w:pStyle w:val="TAC"/>
            </w:pPr>
            <w:r w:rsidRPr="0053369F">
              <w:t>(NOTE 1)</w:t>
            </w:r>
          </w:p>
        </w:tc>
        <w:tc>
          <w:tcPr>
            <w:tcW w:w="1438" w:type="dxa"/>
            <w:tcBorders>
              <w:top w:val="single" w:sz="4" w:space="0" w:color="auto"/>
              <w:left w:val="single" w:sz="4" w:space="0" w:color="auto"/>
              <w:bottom w:val="single" w:sz="4" w:space="0" w:color="auto"/>
              <w:right w:val="single" w:sz="4" w:space="0" w:color="auto"/>
            </w:tcBorders>
            <w:vAlign w:val="center"/>
          </w:tcPr>
          <w:p w14:paraId="700EBB12" w14:textId="77777777" w:rsidR="001E0236" w:rsidRPr="0053369F" w:rsidRDefault="001E0236" w:rsidP="00F01368">
            <w:pPr>
              <w:pStyle w:val="TAC"/>
              <w:rPr>
                <w:rFonts w:eastAsia="宋体"/>
                <w:lang w:eastAsia="zh-CN"/>
              </w:rPr>
            </w:pPr>
            <w:r w:rsidRPr="0053369F">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02B96A8"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3F5AEA" w14:textId="77777777" w:rsidR="001E0236" w:rsidRPr="0053369F" w:rsidRDefault="001E0236" w:rsidP="00F01368">
            <w:pPr>
              <w:pStyle w:val="TAC"/>
            </w:pPr>
            <w:r w:rsidRPr="0053369F">
              <w:rPr>
                <w:rFonts w:eastAsia="MS Mincho"/>
                <w:lang w:eastAsia="zh-CN"/>
              </w:rPr>
              <w:t>Clause 6.2.3.3.6</w:t>
            </w:r>
          </w:p>
        </w:tc>
      </w:tr>
      <w:tr w:rsidR="001E0236" w:rsidRPr="0053369F" w14:paraId="67F9EB8A"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25EE95" w14:textId="77777777" w:rsidR="001E0236" w:rsidRPr="0053369F" w:rsidRDefault="001E0236" w:rsidP="00F01368">
            <w:pPr>
              <w:pStyle w:val="TAC"/>
            </w:pPr>
            <w:r w:rsidRPr="0053369F">
              <w:lastRenderedPageBreak/>
              <w:t>NS_44</w:t>
            </w:r>
          </w:p>
        </w:tc>
        <w:tc>
          <w:tcPr>
            <w:tcW w:w="1443" w:type="dxa"/>
            <w:tcBorders>
              <w:top w:val="single" w:sz="4" w:space="0" w:color="auto"/>
              <w:left w:val="single" w:sz="4" w:space="0" w:color="auto"/>
              <w:bottom w:val="single" w:sz="4" w:space="0" w:color="auto"/>
              <w:right w:val="single" w:sz="4" w:space="0" w:color="auto"/>
            </w:tcBorders>
            <w:vAlign w:val="center"/>
          </w:tcPr>
          <w:p w14:paraId="693E8193" w14:textId="77777777" w:rsidR="001E0236" w:rsidRPr="0053369F" w:rsidRDefault="001E0236" w:rsidP="00F01368">
            <w:pPr>
              <w:pStyle w:val="TAC"/>
              <w:rPr>
                <w:snapToGrid w:val="0"/>
              </w:rPr>
            </w:pPr>
            <w:r w:rsidRPr="0053369F">
              <w:t>6.5.3.3.24</w:t>
            </w:r>
          </w:p>
        </w:tc>
        <w:tc>
          <w:tcPr>
            <w:tcW w:w="1437" w:type="dxa"/>
            <w:tcBorders>
              <w:top w:val="single" w:sz="4" w:space="0" w:color="auto"/>
              <w:left w:val="single" w:sz="4" w:space="0" w:color="auto"/>
              <w:bottom w:val="single" w:sz="4" w:space="0" w:color="auto"/>
              <w:right w:val="single" w:sz="4" w:space="0" w:color="auto"/>
            </w:tcBorders>
            <w:vAlign w:val="center"/>
          </w:tcPr>
          <w:p w14:paraId="1DFDCE21" w14:textId="77777777" w:rsidR="001E0236" w:rsidRPr="0053369F" w:rsidRDefault="001E0236" w:rsidP="00F01368">
            <w:pPr>
              <w:pStyle w:val="TAC"/>
            </w:pPr>
            <w:r w:rsidRPr="0053369F">
              <w:t>n38</w:t>
            </w:r>
          </w:p>
        </w:tc>
        <w:tc>
          <w:tcPr>
            <w:tcW w:w="1438" w:type="dxa"/>
            <w:tcBorders>
              <w:top w:val="single" w:sz="4" w:space="0" w:color="auto"/>
              <w:left w:val="single" w:sz="4" w:space="0" w:color="auto"/>
              <w:bottom w:val="single" w:sz="4" w:space="0" w:color="auto"/>
              <w:right w:val="single" w:sz="4" w:space="0" w:color="auto"/>
            </w:tcBorders>
            <w:vAlign w:val="center"/>
          </w:tcPr>
          <w:p w14:paraId="2CD986C8" w14:textId="77777777" w:rsidR="001E0236" w:rsidRPr="0053369F" w:rsidRDefault="001E0236" w:rsidP="00F01368">
            <w:pPr>
              <w:pStyle w:val="TAC"/>
              <w:rPr>
                <w:rFonts w:eastAsia="MS Mincho"/>
                <w:lang w:eastAsia="zh-CN"/>
              </w:rPr>
            </w:pPr>
            <w:r w:rsidRPr="0053369F">
              <w:t>25,30,40</w:t>
            </w:r>
          </w:p>
        </w:tc>
        <w:tc>
          <w:tcPr>
            <w:tcW w:w="1582" w:type="dxa"/>
            <w:tcBorders>
              <w:top w:val="single" w:sz="4" w:space="0" w:color="auto"/>
              <w:left w:val="single" w:sz="4" w:space="0" w:color="auto"/>
              <w:bottom w:val="single" w:sz="4" w:space="0" w:color="auto"/>
              <w:right w:val="single" w:sz="4" w:space="0" w:color="auto"/>
            </w:tcBorders>
            <w:vAlign w:val="center"/>
          </w:tcPr>
          <w:p w14:paraId="30146260" w14:textId="77777777" w:rsidR="001E0236" w:rsidRPr="0053369F" w:rsidRDefault="001E0236" w:rsidP="00F01368">
            <w:pPr>
              <w:pStyle w:val="TAC"/>
            </w:pPr>
            <w:r w:rsidRPr="0053369F">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90ECDCD" w14:textId="77777777" w:rsidR="001E0236" w:rsidRPr="0053369F" w:rsidRDefault="001E0236" w:rsidP="00F01368">
            <w:pPr>
              <w:pStyle w:val="TAC"/>
              <w:rPr>
                <w:rFonts w:eastAsia="MS Mincho" w:cs="Arial"/>
                <w:lang w:eastAsia="zh-CN"/>
              </w:rPr>
            </w:pPr>
            <w:r w:rsidRPr="0053369F">
              <w:t>Table 6.2.3.3.20-1</w:t>
            </w:r>
          </w:p>
        </w:tc>
      </w:tr>
    </w:tbl>
    <w:p w14:paraId="79CE0491" w14:textId="77777777" w:rsidR="001E0236" w:rsidRPr="0053369F" w:rsidRDefault="001E0236" w:rsidP="001E0236"/>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1E0236" w:rsidRPr="0053369F" w14:paraId="5FD1E1BB" w14:textId="77777777" w:rsidTr="00F01368">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F921D0B" w14:textId="77777777" w:rsidR="001E0236" w:rsidRPr="0053369F" w:rsidRDefault="001E0236" w:rsidP="00F01368">
            <w:pPr>
              <w:pStyle w:val="TAC"/>
            </w:pPr>
            <w:r w:rsidRPr="0053369F">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3711E44" w14:textId="77777777" w:rsidR="001E0236" w:rsidRPr="0053369F" w:rsidRDefault="001E0236" w:rsidP="00F01368">
            <w:pPr>
              <w:pStyle w:val="TAC"/>
            </w:pPr>
            <w:r w:rsidRPr="0053369F">
              <w:t>Requirements (</w:t>
            </w:r>
            <w:proofErr w:type="spellStart"/>
            <w:r w:rsidRPr="0053369F">
              <w:t>subclause</w:t>
            </w:r>
            <w:proofErr w:type="spellEnd"/>
            <w:r w:rsidRPr="0053369F">
              <w:t>)</w:t>
            </w:r>
          </w:p>
        </w:tc>
        <w:tc>
          <w:tcPr>
            <w:tcW w:w="1437" w:type="dxa"/>
            <w:tcBorders>
              <w:top w:val="single" w:sz="4" w:space="0" w:color="auto"/>
              <w:left w:val="single" w:sz="4" w:space="0" w:color="auto"/>
              <w:bottom w:val="single" w:sz="4" w:space="0" w:color="auto"/>
              <w:right w:val="single" w:sz="4" w:space="0" w:color="auto"/>
            </w:tcBorders>
            <w:hideMark/>
          </w:tcPr>
          <w:p w14:paraId="35A2E681" w14:textId="77777777" w:rsidR="001E0236" w:rsidRPr="0053369F" w:rsidRDefault="001E0236" w:rsidP="00F01368">
            <w:pPr>
              <w:pStyle w:val="TAC"/>
            </w:pPr>
            <w:r w:rsidRPr="0053369F">
              <w:t>NR Band</w:t>
            </w:r>
          </w:p>
        </w:tc>
        <w:tc>
          <w:tcPr>
            <w:tcW w:w="1438" w:type="dxa"/>
            <w:tcBorders>
              <w:top w:val="single" w:sz="4" w:space="0" w:color="auto"/>
              <w:left w:val="single" w:sz="4" w:space="0" w:color="auto"/>
              <w:bottom w:val="single" w:sz="4" w:space="0" w:color="auto"/>
              <w:right w:val="single" w:sz="4" w:space="0" w:color="auto"/>
            </w:tcBorders>
            <w:hideMark/>
          </w:tcPr>
          <w:p w14:paraId="4571A77F" w14:textId="77777777" w:rsidR="001E0236" w:rsidRPr="0053369F" w:rsidRDefault="001E0236" w:rsidP="00F01368">
            <w:pPr>
              <w:pStyle w:val="TAC"/>
            </w:pPr>
            <w:r w:rsidRPr="0053369F">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4339BAA" w14:textId="77777777" w:rsidR="001E0236" w:rsidRPr="0053369F" w:rsidRDefault="001E0236" w:rsidP="00F01368">
            <w:pPr>
              <w:pStyle w:val="TAC"/>
            </w:pPr>
            <w:r w:rsidRPr="0053369F">
              <w:t>Resources blocks</w:t>
            </w:r>
            <w:r w:rsidRPr="0053369F">
              <w:rPr>
                <w:lang w:eastAsia="zh-CN"/>
              </w:rPr>
              <w:t xml:space="preserve"> </w:t>
            </w:r>
            <w:r w:rsidRPr="0053369F">
              <w:t>(</w:t>
            </w:r>
            <w:r w:rsidRPr="0053369F">
              <w:rPr>
                <w:i/>
                <w:iCs/>
              </w:rPr>
              <w:t>N</w:t>
            </w:r>
            <w:r w:rsidRPr="0053369F">
              <w:rPr>
                <w:vertAlign w:val="subscript"/>
              </w:rPr>
              <w:t>RB</w:t>
            </w:r>
            <w:r w:rsidRPr="0053369F">
              <w:t>)</w:t>
            </w:r>
          </w:p>
        </w:tc>
        <w:tc>
          <w:tcPr>
            <w:tcW w:w="1293" w:type="dxa"/>
            <w:tcBorders>
              <w:top w:val="single" w:sz="4" w:space="0" w:color="auto"/>
              <w:left w:val="single" w:sz="4" w:space="0" w:color="auto"/>
              <w:bottom w:val="single" w:sz="4" w:space="0" w:color="auto"/>
              <w:right w:val="single" w:sz="4" w:space="0" w:color="auto"/>
            </w:tcBorders>
            <w:hideMark/>
          </w:tcPr>
          <w:p w14:paraId="3AE78B25" w14:textId="77777777" w:rsidR="001E0236" w:rsidRPr="0053369F" w:rsidRDefault="001E0236" w:rsidP="00F01368">
            <w:pPr>
              <w:pStyle w:val="TAC"/>
            </w:pPr>
            <w:r w:rsidRPr="0053369F">
              <w:t>A-MPR (dB)</w:t>
            </w:r>
          </w:p>
        </w:tc>
      </w:tr>
      <w:tr w:rsidR="001E0236" w:rsidRPr="0053369F" w14:paraId="2F8527EE"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CDB43A" w14:textId="77777777" w:rsidR="001E0236" w:rsidRPr="0053369F" w:rsidRDefault="001E0236" w:rsidP="00F01368">
            <w:pPr>
              <w:pStyle w:val="TAC"/>
            </w:pPr>
            <w:r w:rsidRPr="0053369F">
              <w:t>NS_45</w:t>
            </w:r>
          </w:p>
        </w:tc>
        <w:tc>
          <w:tcPr>
            <w:tcW w:w="1443" w:type="dxa"/>
            <w:tcBorders>
              <w:top w:val="single" w:sz="4" w:space="0" w:color="auto"/>
              <w:left w:val="single" w:sz="4" w:space="0" w:color="auto"/>
              <w:bottom w:val="single" w:sz="4" w:space="0" w:color="auto"/>
              <w:right w:val="single" w:sz="4" w:space="0" w:color="auto"/>
            </w:tcBorders>
            <w:vAlign w:val="center"/>
          </w:tcPr>
          <w:p w14:paraId="1B87E120" w14:textId="77777777" w:rsidR="001E0236" w:rsidRPr="0053369F" w:rsidRDefault="001E0236" w:rsidP="00F01368">
            <w:pPr>
              <w:pStyle w:val="TAC"/>
              <w:rPr>
                <w:snapToGrid w:val="0"/>
              </w:rPr>
            </w:pPr>
            <w:r w:rsidRPr="0053369F">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46D44A1D" w14:textId="77777777" w:rsidR="001E0236" w:rsidRPr="0053369F" w:rsidRDefault="001E0236" w:rsidP="00F01368">
            <w:pPr>
              <w:pStyle w:val="TAC"/>
            </w:pPr>
            <w:r w:rsidRPr="0053369F">
              <w:t>n53</w:t>
            </w:r>
          </w:p>
        </w:tc>
        <w:tc>
          <w:tcPr>
            <w:tcW w:w="1438" w:type="dxa"/>
            <w:tcBorders>
              <w:top w:val="single" w:sz="4" w:space="0" w:color="auto"/>
              <w:left w:val="single" w:sz="4" w:space="0" w:color="auto"/>
              <w:bottom w:val="single" w:sz="4" w:space="0" w:color="auto"/>
              <w:right w:val="single" w:sz="4" w:space="0" w:color="auto"/>
            </w:tcBorders>
            <w:vAlign w:val="center"/>
          </w:tcPr>
          <w:p w14:paraId="592C0AEF" w14:textId="77777777" w:rsidR="001E0236" w:rsidRPr="0053369F" w:rsidRDefault="001E0236" w:rsidP="00F01368">
            <w:pPr>
              <w:pStyle w:val="TAC"/>
              <w:rPr>
                <w:rFonts w:eastAsia="MS Mincho"/>
                <w:lang w:eastAsia="zh-CN"/>
              </w:rPr>
            </w:pPr>
            <w:r w:rsidRPr="0053369F">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9AC48D8"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1734E07" w14:textId="77777777" w:rsidR="001E0236" w:rsidRPr="0053369F" w:rsidRDefault="001E0236" w:rsidP="00F01368">
            <w:pPr>
              <w:pStyle w:val="TAC"/>
              <w:rPr>
                <w:rFonts w:eastAsia="MS Mincho"/>
                <w:lang w:eastAsia="zh-CN"/>
              </w:rPr>
            </w:pPr>
            <w:r w:rsidRPr="0053369F">
              <w:rPr>
                <w:rFonts w:eastAsia="MS Mincho"/>
                <w:lang w:eastAsia="zh-CN"/>
              </w:rPr>
              <w:t>Clause 6.2.3.3.25</w:t>
            </w:r>
          </w:p>
        </w:tc>
      </w:tr>
      <w:tr w:rsidR="001E0236" w:rsidRPr="0053369F" w14:paraId="34C8F770"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599095" w14:textId="77777777" w:rsidR="001E0236" w:rsidRPr="0053369F" w:rsidRDefault="001E0236" w:rsidP="00F01368">
            <w:pPr>
              <w:pStyle w:val="TAC"/>
            </w:pPr>
            <w:r w:rsidRPr="0053369F">
              <w:t>NS_46</w:t>
            </w:r>
          </w:p>
        </w:tc>
        <w:tc>
          <w:tcPr>
            <w:tcW w:w="1443" w:type="dxa"/>
            <w:tcBorders>
              <w:top w:val="single" w:sz="4" w:space="0" w:color="auto"/>
              <w:left w:val="single" w:sz="4" w:space="0" w:color="auto"/>
              <w:bottom w:val="single" w:sz="4" w:space="0" w:color="auto"/>
              <w:right w:val="single" w:sz="4" w:space="0" w:color="auto"/>
            </w:tcBorders>
          </w:tcPr>
          <w:p w14:paraId="610C63AB" w14:textId="77777777" w:rsidR="001E0236" w:rsidRPr="0053369F" w:rsidRDefault="001E0236" w:rsidP="00F01368">
            <w:pPr>
              <w:pStyle w:val="TAC"/>
              <w:rPr>
                <w:snapToGrid w:val="0"/>
              </w:rPr>
            </w:pPr>
            <w:r w:rsidRPr="0053369F">
              <w:t>6.5.3.3.3.25</w:t>
            </w:r>
          </w:p>
        </w:tc>
        <w:tc>
          <w:tcPr>
            <w:tcW w:w="1437" w:type="dxa"/>
            <w:tcBorders>
              <w:top w:val="single" w:sz="4" w:space="0" w:color="auto"/>
              <w:left w:val="single" w:sz="4" w:space="0" w:color="auto"/>
              <w:bottom w:val="single" w:sz="4" w:space="0" w:color="auto"/>
              <w:right w:val="single" w:sz="4" w:space="0" w:color="auto"/>
            </w:tcBorders>
          </w:tcPr>
          <w:p w14:paraId="33587229" w14:textId="77777777" w:rsidR="001E0236" w:rsidRPr="0053369F" w:rsidRDefault="001E0236" w:rsidP="00F01368">
            <w:pPr>
              <w:pStyle w:val="TAC"/>
            </w:pPr>
            <w:r w:rsidRPr="0053369F">
              <w:t>n7</w:t>
            </w:r>
          </w:p>
        </w:tc>
        <w:tc>
          <w:tcPr>
            <w:tcW w:w="1438" w:type="dxa"/>
            <w:tcBorders>
              <w:top w:val="single" w:sz="4" w:space="0" w:color="auto"/>
              <w:left w:val="single" w:sz="4" w:space="0" w:color="auto"/>
              <w:bottom w:val="single" w:sz="4" w:space="0" w:color="auto"/>
              <w:right w:val="single" w:sz="4" w:space="0" w:color="auto"/>
            </w:tcBorders>
          </w:tcPr>
          <w:p w14:paraId="63205CF8" w14:textId="77777777" w:rsidR="001E0236" w:rsidRPr="0053369F" w:rsidRDefault="001E0236" w:rsidP="00F01368">
            <w:pPr>
              <w:pStyle w:val="TAC"/>
              <w:rPr>
                <w:rFonts w:eastAsia="MS Mincho"/>
                <w:lang w:eastAsia="zh-CN"/>
              </w:rPr>
            </w:pPr>
            <w:r w:rsidRPr="0053369F">
              <w:t>25, 30, 40, 50</w:t>
            </w:r>
          </w:p>
        </w:tc>
        <w:tc>
          <w:tcPr>
            <w:tcW w:w="1582" w:type="dxa"/>
            <w:tcBorders>
              <w:top w:val="single" w:sz="4" w:space="0" w:color="auto"/>
              <w:left w:val="single" w:sz="4" w:space="0" w:color="auto"/>
              <w:bottom w:val="single" w:sz="4" w:space="0" w:color="auto"/>
              <w:right w:val="single" w:sz="4" w:space="0" w:color="auto"/>
            </w:tcBorders>
          </w:tcPr>
          <w:p w14:paraId="6B9B7A45" w14:textId="77777777" w:rsidR="001E0236" w:rsidRPr="0053369F" w:rsidRDefault="001E0236" w:rsidP="00F01368">
            <w:pPr>
              <w:pStyle w:val="TAC"/>
            </w:pPr>
            <w:r w:rsidRPr="0053369F">
              <w:t>Table 6.2.3.3.17-1</w:t>
            </w:r>
          </w:p>
        </w:tc>
        <w:tc>
          <w:tcPr>
            <w:tcW w:w="1293" w:type="dxa"/>
            <w:tcBorders>
              <w:top w:val="single" w:sz="4" w:space="0" w:color="auto"/>
              <w:left w:val="single" w:sz="4" w:space="0" w:color="auto"/>
              <w:bottom w:val="single" w:sz="4" w:space="0" w:color="auto"/>
              <w:right w:val="single" w:sz="4" w:space="0" w:color="auto"/>
            </w:tcBorders>
          </w:tcPr>
          <w:p w14:paraId="46AEA3A6" w14:textId="77777777" w:rsidR="001E0236" w:rsidRPr="0053369F" w:rsidRDefault="001E0236" w:rsidP="00F01368">
            <w:pPr>
              <w:pStyle w:val="TAC"/>
              <w:rPr>
                <w:rFonts w:eastAsia="MS Mincho" w:cs="Arial"/>
                <w:lang w:eastAsia="zh-CN"/>
              </w:rPr>
            </w:pPr>
            <w:r w:rsidRPr="0053369F">
              <w:t>Table 6.2.3.3.17-2</w:t>
            </w:r>
          </w:p>
        </w:tc>
      </w:tr>
      <w:tr w:rsidR="001E0236" w:rsidRPr="0053369F" w14:paraId="3FC467BE"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95F41" w14:textId="77777777" w:rsidR="001E0236" w:rsidRPr="0053369F" w:rsidRDefault="001E0236" w:rsidP="00F01368">
            <w:pPr>
              <w:pStyle w:val="TAC"/>
            </w:pPr>
            <w:r w:rsidRPr="0053369F">
              <w:t>NS_47</w:t>
            </w:r>
          </w:p>
        </w:tc>
        <w:tc>
          <w:tcPr>
            <w:tcW w:w="1443" w:type="dxa"/>
            <w:tcBorders>
              <w:top w:val="single" w:sz="4" w:space="0" w:color="auto"/>
              <w:left w:val="single" w:sz="4" w:space="0" w:color="auto"/>
              <w:bottom w:val="single" w:sz="4" w:space="0" w:color="auto"/>
              <w:right w:val="single" w:sz="4" w:space="0" w:color="auto"/>
            </w:tcBorders>
            <w:vAlign w:val="center"/>
          </w:tcPr>
          <w:p w14:paraId="7457F2BD" w14:textId="77777777" w:rsidR="001E0236" w:rsidRPr="0053369F" w:rsidRDefault="001E0236" w:rsidP="00F01368">
            <w:pPr>
              <w:pStyle w:val="TAC"/>
              <w:rPr>
                <w:snapToGrid w:val="0"/>
              </w:rPr>
            </w:pPr>
            <w:r w:rsidRPr="0053369F">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D082A5A" w14:textId="77777777" w:rsidR="001E0236" w:rsidRPr="0053369F" w:rsidRDefault="001E0236" w:rsidP="00F01368">
            <w:pPr>
              <w:pStyle w:val="TAC"/>
            </w:pPr>
            <w:r w:rsidRPr="0053369F">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D4DBBE6" w14:textId="77777777" w:rsidR="001E0236" w:rsidRPr="0053369F" w:rsidRDefault="001E0236" w:rsidP="00F01368">
            <w:pPr>
              <w:pStyle w:val="TAC"/>
              <w:rPr>
                <w:rFonts w:eastAsia="MS Mincho"/>
                <w:lang w:eastAsia="zh-CN"/>
              </w:rPr>
            </w:pPr>
            <w:r w:rsidRPr="0053369F">
              <w:t>30</w:t>
            </w:r>
          </w:p>
        </w:tc>
        <w:tc>
          <w:tcPr>
            <w:tcW w:w="1582" w:type="dxa"/>
            <w:tcBorders>
              <w:top w:val="single" w:sz="4" w:space="0" w:color="auto"/>
              <w:left w:val="single" w:sz="4" w:space="0" w:color="auto"/>
              <w:bottom w:val="single" w:sz="4" w:space="0" w:color="auto"/>
              <w:right w:val="single" w:sz="4" w:space="0" w:color="auto"/>
            </w:tcBorders>
            <w:vAlign w:val="center"/>
          </w:tcPr>
          <w:p w14:paraId="5A2E5479" w14:textId="77777777" w:rsidR="001E0236" w:rsidRPr="0053369F" w:rsidRDefault="001E0236" w:rsidP="00F01368">
            <w:pPr>
              <w:pStyle w:val="TAC"/>
            </w:pPr>
            <w:r w:rsidRPr="0053369F">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3E6B91C7" w14:textId="77777777" w:rsidR="001E0236" w:rsidRPr="0053369F" w:rsidRDefault="001E0236" w:rsidP="00F01368">
            <w:pPr>
              <w:pStyle w:val="TAC"/>
              <w:rPr>
                <w:rFonts w:eastAsia="MS Mincho" w:cs="Arial"/>
                <w:lang w:eastAsia="zh-CN"/>
              </w:rPr>
            </w:pPr>
            <w:r w:rsidRPr="0053369F">
              <w:t>Table 6.2.3.3.18-2</w:t>
            </w:r>
          </w:p>
        </w:tc>
      </w:tr>
      <w:tr w:rsidR="001E0236" w:rsidRPr="0053369F" w14:paraId="764CCAFB"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CCC5CD" w14:textId="77777777" w:rsidR="001E0236" w:rsidRPr="0053369F" w:rsidRDefault="001E0236" w:rsidP="00F01368">
            <w:pPr>
              <w:pStyle w:val="TAC"/>
            </w:pPr>
            <w:r w:rsidRPr="0053369F">
              <w:t>NS_48</w:t>
            </w:r>
          </w:p>
        </w:tc>
        <w:tc>
          <w:tcPr>
            <w:tcW w:w="1443" w:type="dxa"/>
            <w:tcBorders>
              <w:top w:val="single" w:sz="4" w:space="0" w:color="auto"/>
              <w:left w:val="single" w:sz="4" w:space="0" w:color="auto"/>
              <w:bottom w:val="single" w:sz="4" w:space="0" w:color="auto"/>
              <w:right w:val="single" w:sz="4" w:space="0" w:color="auto"/>
            </w:tcBorders>
            <w:vAlign w:val="center"/>
          </w:tcPr>
          <w:p w14:paraId="06CD4B41" w14:textId="77777777" w:rsidR="001E0236" w:rsidRPr="0053369F" w:rsidRDefault="001E0236" w:rsidP="00F01368">
            <w:pPr>
              <w:pStyle w:val="TAC"/>
              <w:rPr>
                <w:snapToGrid w:val="0"/>
              </w:rPr>
            </w:pPr>
            <w:r w:rsidRPr="0053369F">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CCCA0CF" w14:textId="77777777" w:rsidR="001E0236" w:rsidRPr="0053369F" w:rsidRDefault="001E0236" w:rsidP="00F01368">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141CE69" w14:textId="77777777" w:rsidR="001E0236" w:rsidRPr="0053369F" w:rsidRDefault="001E0236" w:rsidP="00F01368">
            <w:pPr>
              <w:pStyle w:val="TAC"/>
            </w:pPr>
            <w:r w:rsidRPr="0053369F">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7498683C" w14:textId="77777777" w:rsidR="001E0236" w:rsidRPr="0053369F" w:rsidRDefault="001E0236" w:rsidP="00F01368">
            <w:pPr>
              <w:pStyle w:val="TAC"/>
            </w:pPr>
            <w:r w:rsidRPr="0053369F">
              <w:t>Table 6.2.3.3.26-1,</w:t>
            </w:r>
          </w:p>
          <w:p w14:paraId="15E3BAB0" w14:textId="77777777" w:rsidR="001E0236" w:rsidRPr="0053369F" w:rsidRDefault="001E0236" w:rsidP="00F01368">
            <w:pPr>
              <w:pStyle w:val="TAC"/>
            </w:pPr>
            <w:r w:rsidRPr="0053369F">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5C7DB333" w14:textId="77777777" w:rsidR="001E0236" w:rsidRPr="0053369F" w:rsidRDefault="001E0236" w:rsidP="00F01368">
            <w:pPr>
              <w:pStyle w:val="TAC"/>
            </w:pPr>
            <w:r w:rsidRPr="0053369F">
              <w:t>Table 6.2.3.3.26-2,</w:t>
            </w:r>
          </w:p>
          <w:p w14:paraId="5D508D62" w14:textId="77777777" w:rsidR="001E0236" w:rsidRPr="0053369F" w:rsidRDefault="001E0236" w:rsidP="00F01368">
            <w:pPr>
              <w:pStyle w:val="TAC"/>
            </w:pPr>
            <w:r w:rsidRPr="0053369F">
              <w:t>Table 6.2.3.3.26-4 (NOTE 7)</w:t>
            </w:r>
          </w:p>
        </w:tc>
      </w:tr>
      <w:tr w:rsidR="001E0236" w:rsidRPr="0053369F" w14:paraId="0358D848"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3EBFA" w14:textId="77777777" w:rsidR="001E0236" w:rsidRPr="0053369F" w:rsidRDefault="001E0236" w:rsidP="00F01368">
            <w:pPr>
              <w:pStyle w:val="TAC"/>
            </w:pPr>
            <w:r w:rsidRPr="0053369F">
              <w:t>NS_49</w:t>
            </w:r>
          </w:p>
        </w:tc>
        <w:tc>
          <w:tcPr>
            <w:tcW w:w="1443" w:type="dxa"/>
            <w:tcBorders>
              <w:top w:val="single" w:sz="4" w:space="0" w:color="auto"/>
              <w:left w:val="single" w:sz="4" w:space="0" w:color="auto"/>
              <w:bottom w:val="single" w:sz="4" w:space="0" w:color="auto"/>
              <w:right w:val="single" w:sz="4" w:space="0" w:color="auto"/>
            </w:tcBorders>
            <w:vAlign w:val="center"/>
          </w:tcPr>
          <w:p w14:paraId="4650CC22" w14:textId="77777777" w:rsidR="001E0236" w:rsidRPr="0053369F" w:rsidRDefault="001E0236" w:rsidP="00F01368">
            <w:pPr>
              <w:pStyle w:val="TAC"/>
              <w:rPr>
                <w:snapToGrid w:val="0"/>
              </w:rPr>
            </w:pPr>
            <w:r w:rsidRPr="0053369F">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4B40700" w14:textId="77777777" w:rsidR="001E0236" w:rsidRPr="0053369F" w:rsidRDefault="001E0236" w:rsidP="00F01368">
            <w:pPr>
              <w:pStyle w:val="TAC"/>
            </w:pPr>
            <w:r w:rsidRPr="0053369F">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97D4BE4" w14:textId="2566BD20" w:rsidR="001E0236" w:rsidRPr="0053369F" w:rsidRDefault="0037724D" w:rsidP="00F01368">
            <w:pPr>
              <w:pStyle w:val="TAC"/>
            </w:pPr>
            <w:ins w:id="66" w:author="Huawei" w:date="2022-11-04T19:18:00Z">
              <w:r>
                <w:t xml:space="preserve">10, 15, 20, </w:t>
              </w:r>
            </w:ins>
            <w:r w:rsidR="001E0236" w:rsidRPr="0053369F">
              <w:t xml:space="preserve">25, 30, 40, </w:t>
            </w:r>
            <w:ins w:id="67" w:author="Huawei" w:date="2022-11-04T19:18:00Z">
              <w:r>
                <w:t xml:space="preserve">45, </w:t>
              </w:r>
            </w:ins>
            <w:r w:rsidR="001E0236" w:rsidRPr="0053369F">
              <w:t>50</w:t>
            </w:r>
          </w:p>
        </w:tc>
        <w:tc>
          <w:tcPr>
            <w:tcW w:w="1582" w:type="dxa"/>
            <w:tcBorders>
              <w:top w:val="single" w:sz="4" w:space="0" w:color="auto"/>
              <w:left w:val="single" w:sz="4" w:space="0" w:color="auto"/>
              <w:bottom w:val="single" w:sz="4" w:space="0" w:color="auto"/>
              <w:right w:val="single" w:sz="4" w:space="0" w:color="auto"/>
            </w:tcBorders>
            <w:vAlign w:val="center"/>
          </w:tcPr>
          <w:p w14:paraId="2106C934" w14:textId="77777777" w:rsidR="001E0236" w:rsidRDefault="001E0236" w:rsidP="00F01368">
            <w:pPr>
              <w:pStyle w:val="TAC"/>
              <w:rPr>
                <w:ins w:id="68" w:author="Huawei" w:date="2022-11-04T19:18:00Z"/>
              </w:rPr>
            </w:pPr>
            <w:r w:rsidRPr="0053369F">
              <w:t>Table 6.2.3.3.27-1</w:t>
            </w:r>
          </w:p>
          <w:p w14:paraId="46D528D8" w14:textId="35DAF82D" w:rsidR="0037724D" w:rsidRPr="0053369F" w:rsidRDefault="0037724D" w:rsidP="00F01368">
            <w:pPr>
              <w:pStyle w:val="TAC"/>
            </w:pPr>
            <w:ins w:id="69" w:author="Huawei" w:date="2022-11-04T19:18:00Z">
              <w:r>
                <w:t>Table 6.2.3.3.27-3</w:t>
              </w:r>
            </w:ins>
          </w:p>
        </w:tc>
        <w:tc>
          <w:tcPr>
            <w:tcW w:w="1293" w:type="dxa"/>
            <w:tcBorders>
              <w:top w:val="single" w:sz="4" w:space="0" w:color="auto"/>
              <w:left w:val="single" w:sz="4" w:space="0" w:color="auto"/>
              <w:bottom w:val="single" w:sz="4" w:space="0" w:color="auto"/>
              <w:right w:val="single" w:sz="4" w:space="0" w:color="auto"/>
            </w:tcBorders>
            <w:vAlign w:val="center"/>
          </w:tcPr>
          <w:p w14:paraId="3A2F3395" w14:textId="616BC74C" w:rsidR="0037724D" w:rsidRDefault="0037724D" w:rsidP="0037724D">
            <w:pPr>
              <w:pStyle w:val="TAC"/>
              <w:rPr>
                <w:ins w:id="70" w:author="Huawei" w:date="2022-11-04T19:20:00Z"/>
              </w:rPr>
            </w:pPr>
            <w:ins w:id="71" w:author="Huawei" w:date="2022-11-04T19:20:00Z">
              <w:r>
                <w:t>Table 6.2.3.3.27-2,</w:t>
              </w:r>
            </w:ins>
          </w:p>
          <w:p w14:paraId="7A8CB717" w14:textId="197DDC29" w:rsidR="001E0236" w:rsidRPr="0053369F" w:rsidRDefault="0037724D" w:rsidP="0037724D">
            <w:pPr>
              <w:pStyle w:val="TAC"/>
            </w:pPr>
            <w:ins w:id="72" w:author="Huawei" w:date="2022-11-04T19:20:00Z">
              <w:r>
                <w:t>Table 6.2.3.3.27-4 (NOTE 7)</w:t>
              </w:r>
            </w:ins>
            <w:del w:id="73" w:author="Huawei" w:date="2022-11-04T19:20:00Z">
              <w:r w:rsidR="001E0236" w:rsidRPr="0053369F" w:rsidDel="0037724D">
                <w:delText>Table 6.2.3.3.27-1</w:delText>
              </w:r>
            </w:del>
          </w:p>
        </w:tc>
      </w:tr>
      <w:tr w:rsidR="001E0236" w:rsidRPr="0053369F" w14:paraId="6A3FE360"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6DFD6E" w14:textId="77777777" w:rsidR="001E0236" w:rsidRPr="0053369F" w:rsidRDefault="001E0236" w:rsidP="00F01368">
            <w:pPr>
              <w:pStyle w:val="TAC"/>
            </w:pPr>
            <w:r w:rsidRPr="0053369F">
              <w:t>NS_50</w:t>
            </w:r>
          </w:p>
        </w:tc>
        <w:tc>
          <w:tcPr>
            <w:tcW w:w="1443" w:type="dxa"/>
            <w:tcBorders>
              <w:top w:val="single" w:sz="4" w:space="0" w:color="auto"/>
              <w:left w:val="single" w:sz="4" w:space="0" w:color="auto"/>
              <w:bottom w:val="single" w:sz="4" w:space="0" w:color="auto"/>
              <w:right w:val="single" w:sz="4" w:space="0" w:color="auto"/>
            </w:tcBorders>
            <w:vAlign w:val="center"/>
          </w:tcPr>
          <w:p w14:paraId="50A00C13" w14:textId="77777777" w:rsidR="001E0236" w:rsidRPr="0053369F" w:rsidRDefault="001E0236" w:rsidP="00F01368">
            <w:pPr>
              <w:pStyle w:val="TAC"/>
              <w:rPr>
                <w:snapToGrid w:val="0"/>
              </w:rPr>
            </w:pPr>
            <w:r w:rsidRPr="0053369F">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6FC07B4" w14:textId="77777777" w:rsidR="001E0236" w:rsidRPr="0053369F" w:rsidRDefault="001E0236" w:rsidP="00F01368">
            <w:pPr>
              <w:pStyle w:val="TAC"/>
            </w:pPr>
            <w:r w:rsidRPr="0053369F">
              <w:t>n39</w:t>
            </w:r>
          </w:p>
        </w:tc>
        <w:tc>
          <w:tcPr>
            <w:tcW w:w="1438" w:type="dxa"/>
            <w:tcBorders>
              <w:top w:val="single" w:sz="4" w:space="0" w:color="auto"/>
              <w:left w:val="single" w:sz="4" w:space="0" w:color="auto"/>
              <w:bottom w:val="single" w:sz="4" w:space="0" w:color="auto"/>
              <w:right w:val="single" w:sz="4" w:space="0" w:color="auto"/>
            </w:tcBorders>
            <w:vAlign w:val="center"/>
          </w:tcPr>
          <w:p w14:paraId="2DC043DB" w14:textId="77777777" w:rsidR="001E0236" w:rsidRPr="0053369F" w:rsidRDefault="001E0236" w:rsidP="00F01368">
            <w:pPr>
              <w:pStyle w:val="TAC"/>
            </w:pPr>
            <w:r w:rsidRPr="0053369F">
              <w:t xml:space="preserve">10, 15, 20, </w:t>
            </w:r>
            <w:r w:rsidRPr="0053369F">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43F7FCA1"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BA37EB0" w14:textId="77777777" w:rsidR="001E0236" w:rsidRPr="0053369F" w:rsidRDefault="001E0236" w:rsidP="00F01368">
            <w:pPr>
              <w:pStyle w:val="TAC"/>
            </w:pPr>
            <w:r w:rsidRPr="0053369F">
              <w:rPr>
                <w:rFonts w:eastAsia="MS Mincho"/>
              </w:rPr>
              <w:t>Clause 6.2.3.3.19</w:t>
            </w:r>
          </w:p>
        </w:tc>
      </w:tr>
      <w:tr w:rsidR="001E0236" w:rsidRPr="0053369F" w14:paraId="76B5E026"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002D7FB" w14:textId="77777777" w:rsidR="001E0236" w:rsidRPr="0053369F" w:rsidRDefault="001E0236" w:rsidP="00F01368">
            <w:pPr>
              <w:pStyle w:val="TAC"/>
            </w:pPr>
            <w:r w:rsidRPr="0053369F">
              <w:t>NS_55</w:t>
            </w:r>
          </w:p>
        </w:tc>
        <w:tc>
          <w:tcPr>
            <w:tcW w:w="1443" w:type="dxa"/>
            <w:tcBorders>
              <w:top w:val="single" w:sz="4" w:space="0" w:color="auto"/>
              <w:left w:val="single" w:sz="4" w:space="0" w:color="auto"/>
              <w:bottom w:val="single" w:sz="4" w:space="0" w:color="auto"/>
              <w:right w:val="single" w:sz="4" w:space="0" w:color="auto"/>
            </w:tcBorders>
          </w:tcPr>
          <w:p w14:paraId="7824868E" w14:textId="77777777" w:rsidR="001E0236" w:rsidRPr="0053369F" w:rsidRDefault="001E0236" w:rsidP="00F01368">
            <w:pPr>
              <w:pStyle w:val="TAC"/>
              <w:rPr>
                <w:snapToGrid w:val="0"/>
              </w:rPr>
            </w:pPr>
            <w:r w:rsidRPr="0053369F">
              <w:t>NOTE 6</w:t>
            </w:r>
          </w:p>
        </w:tc>
        <w:tc>
          <w:tcPr>
            <w:tcW w:w="1437" w:type="dxa"/>
            <w:tcBorders>
              <w:top w:val="single" w:sz="4" w:space="0" w:color="auto"/>
              <w:left w:val="single" w:sz="4" w:space="0" w:color="auto"/>
              <w:bottom w:val="single" w:sz="4" w:space="0" w:color="auto"/>
              <w:right w:val="single" w:sz="4" w:space="0" w:color="auto"/>
            </w:tcBorders>
          </w:tcPr>
          <w:p w14:paraId="2C4AF5A4" w14:textId="77777777" w:rsidR="001E0236" w:rsidRPr="0053369F" w:rsidRDefault="001E0236" w:rsidP="00F01368">
            <w:pPr>
              <w:pStyle w:val="TAC"/>
            </w:pPr>
            <w:r w:rsidRPr="0053369F">
              <w:t>n77</w:t>
            </w:r>
          </w:p>
        </w:tc>
        <w:tc>
          <w:tcPr>
            <w:tcW w:w="1438" w:type="dxa"/>
            <w:tcBorders>
              <w:top w:val="single" w:sz="4" w:space="0" w:color="auto"/>
              <w:left w:val="single" w:sz="4" w:space="0" w:color="auto"/>
              <w:bottom w:val="single" w:sz="4" w:space="0" w:color="auto"/>
              <w:right w:val="single" w:sz="4" w:space="0" w:color="auto"/>
            </w:tcBorders>
          </w:tcPr>
          <w:p w14:paraId="52BE5863" w14:textId="77777777" w:rsidR="001E0236" w:rsidRPr="0053369F" w:rsidRDefault="001E0236" w:rsidP="00F01368">
            <w:pPr>
              <w:pStyle w:val="TAC"/>
            </w:pPr>
            <w:r w:rsidRPr="0053369F">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B51B690"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tcPr>
          <w:p w14:paraId="38D5A208" w14:textId="77777777" w:rsidR="001E0236" w:rsidRPr="0053369F" w:rsidRDefault="001E0236" w:rsidP="00F01368">
            <w:pPr>
              <w:pStyle w:val="TAC"/>
              <w:rPr>
                <w:rFonts w:eastAsia="MS Mincho"/>
              </w:rPr>
            </w:pPr>
            <w:r w:rsidRPr="0053369F">
              <w:t>N/A</w:t>
            </w:r>
          </w:p>
        </w:tc>
      </w:tr>
      <w:tr w:rsidR="001E0236" w:rsidRPr="0053369F" w14:paraId="72FA20A7"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A650A71" w14:textId="77777777" w:rsidR="001E0236" w:rsidRPr="0053369F" w:rsidRDefault="001E0236" w:rsidP="00F01368">
            <w:pPr>
              <w:pStyle w:val="TAC"/>
            </w:pPr>
            <w:r w:rsidRPr="0053369F">
              <w:t>NS_56</w:t>
            </w:r>
          </w:p>
        </w:tc>
        <w:tc>
          <w:tcPr>
            <w:tcW w:w="1443" w:type="dxa"/>
            <w:tcBorders>
              <w:top w:val="single" w:sz="4" w:space="0" w:color="auto"/>
              <w:left w:val="single" w:sz="4" w:space="0" w:color="auto"/>
              <w:bottom w:val="single" w:sz="4" w:space="0" w:color="auto"/>
              <w:right w:val="single" w:sz="4" w:space="0" w:color="auto"/>
            </w:tcBorders>
            <w:vAlign w:val="center"/>
          </w:tcPr>
          <w:p w14:paraId="514E559C" w14:textId="77777777" w:rsidR="001E0236" w:rsidRPr="0053369F" w:rsidRDefault="001E0236" w:rsidP="00F01368">
            <w:pPr>
              <w:pStyle w:val="TAC"/>
              <w:rPr>
                <w:snapToGrid w:val="0"/>
              </w:rPr>
            </w:pPr>
            <w:r w:rsidRPr="0053369F">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537233B" w14:textId="77777777" w:rsidR="001E0236" w:rsidRPr="0053369F" w:rsidRDefault="001E0236" w:rsidP="00F01368">
            <w:pPr>
              <w:pStyle w:val="TAC"/>
            </w:pPr>
            <w:r w:rsidRPr="0053369F">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F4F54F0" w14:textId="77777777" w:rsidR="001E0236" w:rsidRPr="0053369F" w:rsidRDefault="001E0236" w:rsidP="00F01368">
            <w:pPr>
              <w:pStyle w:val="TAC"/>
              <w:rPr>
                <w:rFonts w:eastAsia="MS Mincho"/>
                <w:lang w:eastAsia="zh-CN"/>
              </w:rPr>
            </w:pPr>
            <w:r w:rsidRPr="0053369F">
              <w:t>5, 10</w:t>
            </w:r>
          </w:p>
        </w:tc>
        <w:tc>
          <w:tcPr>
            <w:tcW w:w="1582" w:type="dxa"/>
            <w:tcBorders>
              <w:top w:val="single" w:sz="4" w:space="0" w:color="auto"/>
              <w:left w:val="single" w:sz="4" w:space="0" w:color="auto"/>
              <w:bottom w:val="single" w:sz="4" w:space="0" w:color="auto"/>
              <w:right w:val="single" w:sz="4" w:space="0" w:color="auto"/>
            </w:tcBorders>
            <w:vAlign w:val="center"/>
          </w:tcPr>
          <w:p w14:paraId="517A7878" w14:textId="77777777" w:rsidR="001E0236" w:rsidRPr="0053369F" w:rsidRDefault="001E0236" w:rsidP="00F01368">
            <w:pPr>
              <w:pStyle w:val="TAC"/>
            </w:pPr>
            <w:r w:rsidRPr="0053369F">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626C620B" w14:textId="77777777" w:rsidR="001E0236" w:rsidRPr="0053369F" w:rsidRDefault="001E0236" w:rsidP="00F01368">
            <w:pPr>
              <w:pStyle w:val="TAC"/>
              <w:rPr>
                <w:rFonts w:eastAsia="MS Mincho"/>
                <w:lang w:eastAsia="zh-CN"/>
              </w:rPr>
            </w:pPr>
            <w:r w:rsidRPr="0053369F">
              <w:t>Clause 6.2.3.3.30</w:t>
            </w:r>
          </w:p>
        </w:tc>
      </w:tr>
      <w:tr w:rsidR="001E0236" w:rsidRPr="0053369F" w14:paraId="1701FFE5" w14:textId="77777777" w:rsidTr="00F01368">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C38CA6" w14:textId="77777777" w:rsidR="001E0236" w:rsidRPr="0053369F" w:rsidRDefault="001E0236" w:rsidP="00F01368">
            <w:pPr>
              <w:pStyle w:val="TAC"/>
            </w:pPr>
            <w:r w:rsidRPr="0053369F">
              <w:t>NS_100</w:t>
            </w:r>
          </w:p>
        </w:tc>
        <w:tc>
          <w:tcPr>
            <w:tcW w:w="1443" w:type="dxa"/>
            <w:tcBorders>
              <w:top w:val="single" w:sz="4" w:space="0" w:color="auto"/>
              <w:left w:val="single" w:sz="4" w:space="0" w:color="auto"/>
              <w:bottom w:val="single" w:sz="4" w:space="0" w:color="auto"/>
              <w:right w:val="single" w:sz="4" w:space="0" w:color="auto"/>
            </w:tcBorders>
            <w:vAlign w:val="center"/>
          </w:tcPr>
          <w:p w14:paraId="68F77805" w14:textId="77777777" w:rsidR="001E0236" w:rsidRPr="0053369F" w:rsidRDefault="001E0236" w:rsidP="00F01368">
            <w:pPr>
              <w:pStyle w:val="TAC"/>
              <w:rPr>
                <w:snapToGrid w:val="0"/>
              </w:rPr>
            </w:pPr>
            <w:r w:rsidRPr="0053369F">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8C44F1A" w14:textId="77777777" w:rsidR="001E0236" w:rsidRPr="0053369F" w:rsidRDefault="001E0236" w:rsidP="00F01368">
            <w:pPr>
              <w:pStyle w:val="TAC"/>
            </w:pPr>
            <w:r w:rsidRPr="0053369F">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E1B8458" w14:textId="77777777" w:rsidR="001E0236" w:rsidRPr="0053369F" w:rsidRDefault="001E0236" w:rsidP="00F01368">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20B0ED07" w14:textId="77777777" w:rsidR="001E0236" w:rsidRPr="0053369F" w:rsidRDefault="001E0236" w:rsidP="00F01368">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81DCD7" w14:textId="77777777" w:rsidR="001E0236" w:rsidRPr="0053369F" w:rsidRDefault="001E0236" w:rsidP="00F01368">
            <w:pPr>
              <w:pStyle w:val="TAC"/>
            </w:pPr>
            <w:r w:rsidRPr="0053369F">
              <w:t>Table 6.2.3.3.1-2</w:t>
            </w:r>
          </w:p>
        </w:tc>
      </w:tr>
      <w:tr w:rsidR="001E0236" w:rsidRPr="0053369F" w14:paraId="7E17C832" w14:textId="77777777" w:rsidTr="00F01368">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2C2BB39" w14:textId="77777777" w:rsidR="001E0236" w:rsidRPr="0053369F" w:rsidRDefault="001E0236" w:rsidP="00F01368">
            <w:pPr>
              <w:pStyle w:val="TAN"/>
            </w:pPr>
            <w:r w:rsidRPr="0053369F">
              <w:t>NOTE 1: This NS can be signalled for NR bands that have UTRA services deployed.</w:t>
            </w:r>
          </w:p>
          <w:p w14:paraId="43955B0A" w14:textId="77777777" w:rsidR="001E0236" w:rsidRPr="0053369F" w:rsidRDefault="001E0236" w:rsidP="00F01368">
            <w:pPr>
              <w:pStyle w:val="TAN"/>
            </w:pPr>
            <w:r w:rsidRPr="0053369F">
              <w:t xml:space="preserve">NOTE 2: No A-MPR is applied for 5 MHz </w:t>
            </w:r>
            <w:proofErr w:type="spellStart"/>
            <w:r w:rsidRPr="0053369F">
              <w:t>BW</w:t>
            </w:r>
            <w:r w:rsidRPr="0053369F">
              <w:rPr>
                <w:vertAlign w:val="subscript"/>
              </w:rPr>
              <w:t>channel</w:t>
            </w:r>
            <w:proofErr w:type="spellEnd"/>
            <w:r w:rsidRPr="0053369F">
              <w:t xml:space="preserve"> where the lower channel edge is ≥1930 MHz</w:t>
            </w:r>
            <w:proofErr w:type="gramStart"/>
            <w:r w:rsidRPr="0053369F">
              <w:t>,10</w:t>
            </w:r>
            <w:proofErr w:type="gramEnd"/>
            <w:r w:rsidRPr="0053369F">
              <w:t xml:space="preserve"> MHz </w:t>
            </w:r>
            <w:proofErr w:type="spellStart"/>
            <w:r w:rsidRPr="0053369F">
              <w:t>BW</w:t>
            </w:r>
            <w:r w:rsidRPr="0053369F">
              <w:rPr>
                <w:vertAlign w:val="subscript"/>
              </w:rPr>
              <w:t>channel</w:t>
            </w:r>
            <w:proofErr w:type="spellEnd"/>
            <w:r w:rsidRPr="0053369F">
              <w:t xml:space="preserve"> where the lower channel edge is ≥1950 MHz and 15 MHz </w:t>
            </w:r>
            <w:proofErr w:type="spellStart"/>
            <w:r w:rsidRPr="0053369F">
              <w:t>BW</w:t>
            </w:r>
            <w:r w:rsidRPr="0053369F">
              <w:rPr>
                <w:vertAlign w:val="subscript"/>
              </w:rPr>
              <w:t>channel</w:t>
            </w:r>
            <w:proofErr w:type="spellEnd"/>
            <w:r w:rsidRPr="0053369F">
              <w:t xml:space="preserve"> where the lower channel edge is ≥1955 </w:t>
            </w:r>
            <w:proofErr w:type="spellStart"/>
            <w:r w:rsidRPr="0053369F">
              <w:t>MHz.</w:t>
            </w:r>
            <w:proofErr w:type="spellEnd"/>
          </w:p>
          <w:p w14:paraId="53D26699" w14:textId="77777777" w:rsidR="001E0236" w:rsidRPr="0053369F" w:rsidRDefault="001E0236" w:rsidP="00F01368">
            <w:pPr>
              <w:pStyle w:val="TAN"/>
            </w:pPr>
            <w:r w:rsidRPr="0053369F">
              <w:t>NOTE 3:</w:t>
            </w:r>
            <w:r w:rsidRPr="0053369F">
              <w:rPr>
                <w:rFonts w:eastAsia="Malgun Gothic"/>
              </w:rPr>
              <w:tab/>
            </w:r>
            <w:r w:rsidRPr="0053369F">
              <w:t xml:space="preserve">Applicable when the NR carrier is within 1447.9 – 1462.9 </w:t>
            </w:r>
            <w:proofErr w:type="spellStart"/>
            <w:r w:rsidRPr="0053369F">
              <w:t>MHz.</w:t>
            </w:r>
            <w:proofErr w:type="spellEnd"/>
          </w:p>
          <w:p w14:paraId="49B6DEDD" w14:textId="77777777" w:rsidR="001E0236" w:rsidRPr="0053369F" w:rsidRDefault="001E0236" w:rsidP="00F01368">
            <w:pPr>
              <w:pStyle w:val="TAN"/>
            </w:pPr>
            <w:r w:rsidRPr="0053369F">
              <w:t>NOTE 4:</w:t>
            </w:r>
            <w:r w:rsidRPr="0053369F">
              <w:tab/>
              <w:t>Applicable when the upper edge of the channel bandwidth frequency is greater than 1980 </w:t>
            </w:r>
            <w:proofErr w:type="spellStart"/>
            <w:r w:rsidRPr="0053369F">
              <w:t>MHz.</w:t>
            </w:r>
            <w:proofErr w:type="spellEnd"/>
          </w:p>
          <w:p w14:paraId="0790919D" w14:textId="77777777" w:rsidR="001E0236" w:rsidRPr="0053369F" w:rsidRDefault="001E0236" w:rsidP="00F01368">
            <w:pPr>
              <w:pStyle w:val="TAN"/>
            </w:pPr>
            <w:r w:rsidRPr="0053369F">
              <w:t>NOTE 5:</w:t>
            </w:r>
            <w:r w:rsidRPr="0053369F">
              <w:tab/>
              <w:t>Applicable when the NR carrier is within 2545 – 2575 </w:t>
            </w:r>
            <w:proofErr w:type="spellStart"/>
            <w:r w:rsidRPr="0053369F">
              <w:t>MHz.</w:t>
            </w:r>
            <w:proofErr w:type="spellEnd"/>
          </w:p>
          <w:p w14:paraId="502EF8E5" w14:textId="77777777" w:rsidR="001E0236" w:rsidRPr="0053369F" w:rsidRDefault="001E0236" w:rsidP="00F01368">
            <w:pPr>
              <w:pStyle w:val="TAN"/>
            </w:pPr>
            <w:r w:rsidRPr="0053369F">
              <w:t>NOTE 6:</w:t>
            </w:r>
            <w:r w:rsidRPr="0053369F">
              <w:tab/>
              <w:t>This NS value is applicable for cells in the range 3450 – 3550 MHz for operations in the USA. This NS value does not indicate any additional spurious emission and maximum output power reduction requirements.</w:t>
            </w:r>
          </w:p>
          <w:p w14:paraId="350F4042" w14:textId="77777777" w:rsidR="001E0236" w:rsidRPr="0053369F" w:rsidRDefault="001E0236" w:rsidP="00F01368">
            <w:pPr>
              <w:pStyle w:val="TAN"/>
            </w:pPr>
            <w:r w:rsidRPr="0053369F">
              <w:rPr>
                <w:rFonts w:cs="Arial"/>
                <w:lang w:eastAsia="zh-CN"/>
              </w:rPr>
              <w:t>NOTE 7:</w:t>
            </w:r>
            <w:r w:rsidRPr="0053369F">
              <w:rPr>
                <w:rFonts w:cs="Arial"/>
                <w:lang w:eastAsia="zh-CN"/>
              </w:rPr>
              <w:tab/>
            </w:r>
            <w:r w:rsidRPr="0053369F">
              <w:t xml:space="preserve">The 1Tx architecture is assumed. For power class 2 UE indicating </w:t>
            </w:r>
            <w:r w:rsidRPr="0053369F">
              <w:rPr>
                <w:i/>
              </w:rPr>
              <w:t>txDiversity-r16</w:t>
            </w:r>
            <w:r w:rsidRPr="0053369F">
              <w:t xml:space="preserve"> [TS 38.306], the additional relaxation of [2] dB is applicable.</w:t>
            </w:r>
          </w:p>
          <w:p w14:paraId="2521005D" w14:textId="77777777" w:rsidR="001E0236" w:rsidRPr="0053369F" w:rsidRDefault="001E0236" w:rsidP="00F01368">
            <w:pPr>
              <w:pStyle w:val="TAN"/>
              <w:rPr>
                <w:rFonts w:cs="Arial"/>
              </w:rPr>
            </w:pPr>
            <w:r w:rsidRPr="0053369F">
              <w:t>NOTE 8:</w:t>
            </w:r>
            <w:r w:rsidRPr="0053369F">
              <w:tab/>
              <w:t xml:space="preserve">The NS_01 label with the field </w:t>
            </w:r>
            <w:proofErr w:type="spellStart"/>
            <w:r w:rsidRPr="0053369F">
              <w:rPr>
                <w:i/>
              </w:rPr>
              <w:t>additionalPmax</w:t>
            </w:r>
            <w:proofErr w:type="spellEnd"/>
            <w:r w:rsidRPr="0053369F">
              <w:t xml:space="preserve"> [7] absent is default for all NR bands.</w:t>
            </w:r>
          </w:p>
        </w:tc>
      </w:tr>
    </w:tbl>
    <w:p w14:paraId="11CF877E" w14:textId="77777777" w:rsidR="004226F9" w:rsidRPr="001E0236"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18A9EAA" w14:textId="77777777" w:rsidR="001E0236" w:rsidRPr="0053369F" w:rsidRDefault="001E0236" w:rsidP="001E0236">
      <w:pPr>
        <w:pStyle w:val="H6"/>
        <w:rPr>
          <w:rFonts w:eastAsia="MS Mincho"/>
        </w:rPr>
      </w:pPr>
      <w:bookmarkStart w:id="74" w:name="_Toc52989928"/>
      <w:bookmarkStart w:id="75" w:name="_Toc60823124"/>
      <w:bookmarkStart w:id="76" w:name="_Toc60825046"/>
      <w:bookmarkStart w:id="77" w:name="_Toc69305943"/>
      <w:bookmarkStart w:id="78" w:name="_Toc69309777"/>
      <w:bookmarkStart w:id="79" w:name="_Toc76020089"/>
      <w:bookmarkStart w:id="80" w:name="_Toc83720561"/>
      <w:bookmarkStart w:id="81" w:name="_Toc90916415"/>
      <w:bookmarkStart w:id="82" w:name="_Toc90916612"/>
      <w:bookmarkStart w:id="83" w:name="_Toc90917368"/>
      <w:r w:rsidRPr="0053369F">
        <w:rPr>
          <w:rFonts w:eastAsia="MS Mincho"/>
        </w:rPr>
        <w:t>6.2.3.3.27</w:t>
      </w:r>
      <w:r w:rsidRPr="0053369F">
        <w:rPr>
          <w:rFonts w:eastAsia="MS Mincho"/>
        </w:rPr>
        <w:tab/>
      </w:r>
      <w:proofErr w:type="gramStart"/>
      <w:r w:rsidRPr="0053369F">
        <w:rPr>
          <w:rFonts w:eastAsia="MS Mincho"/>
        </w:rPr>
        <w:t>A-</w:t>
      </w:r>
      <w:proofErr w:type="gramEnd"/>
      <w:r w:rsidRPr="0053369F">
        <w:rPr>
          <w:rFonts w:eastAsia="MS Mincho"/>
        </w:rPr>
        <w:t>MPR for NS_49</w:t>
      </w:r>
      <w:bookmarkEnd w:id="74"/>
      <w:bookmarkEnd w:id="75"/>
      <w:bookmarkEnd w:id="76"/>
      <w:bookmarkEnd w:id="77"/>
      <w:bookmarkEnd w:id="78"/>
      <w:bookmarkEnd w:id="79"/>
      <w:bookmarkEnd w:id="80"/>
      <w:bookmarkEnd w:id="81"/>
      <w:bookmarkEnd w:id="82"/>
      <w:bookmarkEnd w:id="83"/>
    </w:p>
    <w:p w14:paraId="4DF5CED7" w14:textId="77777777" w:rsidR="001E0236" w:rsidRPr="0053369F" w:rsidRDefault="001E0236" w:rsidP="001E0236">
      <w:pPr>
        <w:pStyle w:val="TH"/>
      </w:pPr>
      <w:r w:rsidRPr="0053369F">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E0236" w:rsidRPr="0053369F" w14:paraId="39C9656E" w14:textId="77777777" w:rsidTr="00F01368">
        <w:trPr>
          <w:trHeight w:val="185"/>
        </w:trPr>
        <w:tc>
          <w:tcPr>
            <w:tcW w:w="1198" w:type="dxa"/>
            <w:vMerge w:val="restart"/>
            <w:vAlign w:val="center"/>
          </w:tcPr>
          <w:p w14:paraId="6A0CDFA0" w14:textId="77777777" w:rsidR="001E0236" w:rsidRPr="0053369F" w:rsidRDefault="001E0236" w:rsidP="00F01368">
            <w:pPr>
              <w:pStyle w:val="TAH"/>
            </w:pPr>
            <w:r w:rsidRPr="0053369F">
              <w:t>Channel Bandwidth (MHz)</w:t>
            </w:r>
          </w:p>
        </w:tc>
        <w:tc>
          <w:tcPr>
            <w:tcW w:w="2002" w:type="dxa"/>
            <w:vMerge w:val="restart"/>
            <w:vAlign w:val="center"/>
          </w:tcPr>
          <w:p w14:paraId="0AEBEEF2" w14:textId="77777777" w:rsidR="001E0236" w:rsidRPr="0053369F" w:rsidRDefault="001E0236" w:rsidP="00F01368">
            <w:pPr>
              <w:pStyle w:val="TAH"/>
            </w:pPr>
            <w:r w:rsidRPr="0053369F">
              <w:t xml:space="preserve">Carrier </w:t>
            </w:r>
            <w:proofErr w:type="spellStart"/>
            <w:r w:rsidRPr="0053369F">
              <w:t>Center</w:t>
            </w:r>
            <w:proofErr w:type="spellEnd"/>
            <w:r w:rsidRPr="0053369F">
              <w:t xml:space="preserve"> Frequency, Fc </w:t>
            </w:r>
          </w:p>
          <w:p w14:paraId="183A6A05" w14:textId="77777777" w:rsidR="001E0236" w:rsidRPr="0053369F" w:rsidRDefault="001E0236" w:rsidP="00F01368">
            <w:pPr>
              <w:pStyle w:val="TAH"/>
            </w:pPr>
            <w:r w:rsidRPr="0053369F">
              <w:t>(MHz)</w:t>
            </w:r>
          </w:p>
        </w:tc>
        <w:tc>
          <w:tcPr>
            <w:tcW w:w="4028" w:type="dxa"/>
            <w:gridSpan w:val="2"/>
          </w:tcPr>
          <w:p w14:paraId="14020CD3" w14:textId="77777777" w:rsidR="001E0236" w:rsidRPr="0053369F" w:rsidRDefault="001E0236" w:rsidP="00F01368">
            <w:pPr>
              <w:pStyle w:val="TAH"/>
            </w:pPr>
            <w:r w:rsidRPr="0053369F">
              <w:t>Regions</w:t>
            </w:r>
          </w:p>
        </w:tc>
        <w:tc>
          <w:tcPr>
            <w:tcW w:w="900" w:type="dxa"/>
            <w:vMerge w:val="restart"/>
            <w:vAlign w:val="center"/>
          </w:tcPr>
          <w:p w14:paraId="2DB2A750" w14:textId="77777777" w:rsidR="001E0236" w:rsidRPr="0053369F" w:rsidRDefault="001E0236" w:rsidP="00F01368">
            <w:pPr>
              <w:pStyle w:val="TAH"/>
            </w:pPr>
            <w:r w:rsidRPr="0053369F">
              <w:t>A-MPR</w:t>
            </w:r>
          </w:p>
        </w:tc>
      </w:tr>
      <w:tr w:rsidR="001E0236" w:rsidRPr="0053369F" w14:paraId="0C308683" w14:textId="77777777" w:rsidTr="00F01368">
        <w:trPr>
          <w:trHeight w:val="185"/>
        </w:trPr>
        <w:tc>
          <w:tcPr>
            <w:tcW w:w="1198" w:type="dxa"/>
            <w:vMerge/>
            <w:vAlign w:val="center"/>
          </w:tcPr>
          <w:p w14:paraId="7E44FDBB" w14:textId="77777777" w:rsidR="001E0236" w:rsidRPr="0053369F" w:rsidRDefault="001E0236" w:rsidP="00F01368">
            <w:pPr>
              <w:pStyle w:val="TAH"/>
            </w:pPr>
          </w:p>
        </w:tc>
        <w:tc>
          <w:tcPr>
            <w:tcW w:w="2002" w:type="dxa"/>
            <w:vMerge/>
            <w:vAlign w:val="center"/>
          </w:tcPr>
          <w:p w14:paraId="37C6E7CB" w14:textId="77777777" w:rsidR="001E0236" w:rsidRPr="0053369F" w:rsidRDefault="001E0236" w:rsidP="00F01368">
            <w:pPr>
              <w:pStyle w:val="TAH"/>
            </w:pPr>
          </w:p>
        </w:tc>
        <w:tc>
          <w:tcPr>
            <w:tcW w:w="1480" w:type="dxa"/>
          </w:tcPr>
          <w:p w14:paraId="64B73022" w14:textId="77777777" w:rsidR="001E0236" w:rsidRPr="0053369F" w:rsidRDefault="001E0236" w:rsidP="00F01368">
            <w:pPr>
              <w:pStyle w:val="TAH"/>
            </w:pPr>
            <w:proofErr w:type="spellStart"/>
            <w:r w:rsidRPr="0053369F">
              <w:t>RB</w:t>
            </w:r>
            <w:r w:rsidRPr="0053369F">
              <w:rPr>
                <w:vertAlign w:val="subscript"/>
              </w:rPr>
              <w:t>end</w:t>
            </w:r>
            <w:proofErr w:type="spellEnd"/>
            <w:r w:rsidRPr="0053369F">
              <w:t>*12*SCS</w:t>
            </w:r>
          </w:p>
          <w:p w14:paraId="62BE7CF0" w14:textId="77777777" w:rsidR="001E0236" w:rsidRPr="0053369F" w:rsidRDefault="001E0236" w:rsidP="00F01368">
            <w:pPr>
              <w:pStyle w:val="TAH"/>
            </w:pPr>
            <w:r w:rsidRPr="0053369F">
              <w:t>(MHz)</w:t>
            </w:r>
          </w:p>
        </w:tc>
        <w:tc>
          <w:tcPr>
            <w:tcW w:w="2548" w:type="dxa"/>
          </w:tcPr>
          <w:p w14:paraId="40CBF54E" w14:textId="77777777" w:rsidR="001E0236" w:rsidRPr="0053369F" w:rsidRDefault="001E0236" w:rsidP="00F01368">
            <w:pPr>
              <w:pStyle w:val="TAH"/>
            </w:pPr>
            <w:r w:rsidRPr="0053369F">
              <w:t>L</w:t>
            </w:r>
            <w:r w:rsidRPr="0053369F">
              <w:rPr>
                <w:vertAlign w:val="subscript"/>
              </w:rPr>
              <w:t>CRB</w:t>
            </w:r>
            <w:r w:rsidRPr="0053369F">
              <w:t>*12*SCS</w:t>
            </w:r>
          </w:p>
          <w:p w14:paraId="6B8E7D50" w14:textId="77777777" w:rsidR="001E0236" w:rsidRPr="0053369F" w:rsidRDefault="001E0236" w:rsidP="00F01368">
            <w:pPr>
              <w:pStyle w:val="TAH"/>
            </w:pPr>
            <w:r w:rsidRPr="0053369F">
              <w:t>(MHz)</w:t>
            </w:r>
          </w:p>
        </w:tc>
        <w:tc>
          <w:tcPr>
            <w:tcW w:w="900" w:type="dxa"/>
            <w:vMerge/>
            <w:vAlign w:val="center"/>
          </w:tcPr>
          <w:p w14:paraId="546A46F2" w14:textId="77777777" w:rsidR="001E0236" w:rsidRPr="0053369F" w:rsidRDefault="001E0236" w:rsidP="00F01368">
            <w:pPr>
              <w:pStyle w:val="TAH"/>
            </w:pPr>
          </w:p>
        </w:tc>
      </w:tr>
      <w:tr w:rsidR="001E0236" w:rsidRPr="0053369F" w14:paraId="0DB5F349" w14:textId="77777777" w:rsidTr="00F01368">
        <w:trPr>
          <w:trHeight w:val="20"/>
        </w:trPr>
        <w:tc>
          <w:tcPr>
            <w:tcW w:w="1198" w:type="dxa"/>
            <w:vMerge w:val="restart"/>
            <w:vAlign w:val="center"/>
          </w:tcPr>
          <w:p w14:paraId="3CA505D7" w14:textId="77777777" w:rsidR="001E0236" w:rsidRPr="0053369F" w:rsidRDefault="001E0236" w:rsidP="00F01368">
            <w:pPr>
              <w:pStyle w:val="TAC"/>
            </w:pPr>
            <w:r w:rsidRPr="0053369F">
              <w:t>25 MHz</w:t>
            </w:r>
          </w:p>
        </w:tc>
        <w:tc>
          <w:tcPr>
            <w:tcW w:w="2002" w:type="dxa"/>
            <w:vMerge w:val="restart"/>
            <w:vAlign w:val="center"/>
          </w:tcPr>
          <w:p w14:paraId="21DDD011" w14:textId="77777777" w:rsidR="001E0236" w:rsidRPr="0053369F" w:rsidRDefault="001E0236" w:rsidP="00F01368">
            <w:pPr>
              <w:pStyle w:val="TAC"/>
              <w:rPr>
                <w:rFonts w:eastAsia="Cambria"/>
              </w:rPr>
            </w:pPr>
            <w:r w:rsidRPr="0053369F">
              <w:rPr>
                <w:rFonts w:eastAsia="Cambria"/>
              </w:rPr>
              <w:t>1932.5≤ F</w:t>
            </w:r>
            <w:r w:rsidRPr="0053369F">
              <w:rPr>
                <w:rFonts w:eastAsia="Cambria"/>
                <w:vertAlign w:val="subscript"/>
              </w:rPr>
              <w:t>C</w:t>
            </w:r>
            <w:r w:rsidRPr="0053369F">
              <w:rPr>
                <w:rFonts w:eastAsia="Cambria"/>
              </w:rPr>
              <w:t xml:space="preserve"> ≤ 1967.5</w:t>
            </w:r>
          </w:p>
        </w:tc>
        <w:tc>
          <w:tcPr>
            <w:tcW w:w="1480" w:type="dxa"/>
            <w:vAlign w:val="center"/>
          </w:tcPr>
          <w:p w14:paraId="5583D02D" w14:textId="77777777" w:rsidR="001E0236" w:rsidRPr="0053369F" w:rsidRDefault="001E0236" w:rsidP="00F01368">
            <w:pPr>
              <w:pStyle w:val="TAC"/>
            </w:pPr>
            <w:r w:rsidRPr="0053369F">
              <w:t>≥0</w:t>
            </w:r>
          </w:p>
        </w:tc>
        <w:tc>
          <w:tcPr>
            <w:tcW w:w="2548" w:type="dxa"/>
            <w:vAlign w:val="center"/>
          </w:tcPr>
          <w:p w14:paraId="3CD62A6F" w14:textId="77777777" w:rsidR="001E0236" w:rsidRPr="0053369F" w:rsidRDefault="001E0236" w:rsidP="00F01368">
            <w:pPr>
              <w:pStyle w:val="TAC"/>
            </w:pPr>
            <w:r w:rsidRPr="0053369F">
              <w:t>≥9.72</w:t>
            </w:r>
          </w:p>
        </w:tc>
        <w:tc>
          <w:tcPr>
            <w:tcW w:w="900" w:type="dxa"/>
            <w:vAlign w:val="center"/>
          </w:tcPr>
          <w:p w14:paraId="7F26C73A" w14:textId="77777777" w:rsidR="001E0236" w:rsidRPr="0053369F" w:rsidRDefault="001E0236" w:rsidP="00F01368">
            <w:pPr>
              <w:pStyle w:val="TAC"/>
              <w:rPr>
                <w:color w:val="FFFFFF"/>
              </w:rPr>
            </w:pPr>
            <w:r w:rsidRPr="0053369F">
              <w:t>A3</w:t>
            </w:r>
          </w:p>
        </w:tc>
      </w:tr>
      <w:tr w:rsidR="001E0236" w:rsidRPr="0053369F" w14:paraId="4E9BBB74" w14:textId="77777777" w:rsidTr="00F01368">
        <w:trPr>
          <w:trHeight w:val="20"/>
        </w:trPr>
        <w:tc>
          <w:tcPr>
            <w:tcW w:w="1198" w:type="dxa"/>
            <w:vMerge/>
            <w:vAlign w:val="center"/>
          </w:tcPr>
          <w:p w14:paraId="1842EAB3" w14:textId="77777777" w:rsidR="001E0236" w:rsidRPr="0053369F" w:rsidRDefault="001E0236" w:rsidP="00F01368">
            <w:pPr>
              <w:pStyle w:val="TAC"/>
            </w:pPr>
          </w:p>
        </w:tc>
        <w:tc>
          <w:tcPr>
            <w:tcW w:w="2002" w:type="dxa"/>
            <w:vMerge/>
            <w:vAlign w:val="center"/>
          </w:tcPr>
          <w:p w14:paraId="5A328AD3" w14:textId="77777777" w:rsidR="001E0236" w:rsidRPr="0053369F" w:rsidRDefault="001E0236" w:rsidP="00F01368">
            <w:pPr>
              <w:pStyle w:val="TAC"/>
              <w:rPr>
                <w:rFonts w:eastAsia="Cambria"/>
              </w:rPr>
            </w:pPr>
          </w:p>
        </w:tc>
        <w:tc>
          <w:tcPr>
            <w:tcW w:w="1480" w:type="dxa"/>
            <w:vAlign w:val="center"/>
          </w:tcPr>
          <w:p w14:paraId="6004AA86" w14:textId="77777777" w:rsidR="001E0236" w:rsidRPr="0053369F" w:rsidRDefault="001E0236" w:rsidP="00F01368">
            <w:pPr>
              <w:pStyle w:val="TAC"/>
            </w:pPr>
            <w:r w:rsidRPr="0053369F">
              <w:t>≥18.72</w:t>
            </w:r>
          </w:p>
        </w:tc>
        <w:tc>
          <w:tcPr>
            <w:tcW w:w="2548" w:type="dxa"/>
          </w:tcPr>
          <w:p w14:paraId="2E0EC9C5" w14:textId="77777777" w:rsidR="001E0236" w:rsidRPr="0053369F" w:rsidRDefault="001E0236" w:rsidP="00F01368">
            <w:pPr>
              <w:pStyle w:val="TAC"/>
            </w:pPr>
            <w:r w:rsidRPr="0053369F">
              <w:t>&lt;1.08</w:t>
            </w:r>
          </w:p>
        </w:tc>
        <w:tc>
          <w:tcPr>
            <w:tcW w:w="900" w:type="dxa"/>
            <w:vAlign w:val="center"/>
          </w:tcPr>
          <w:p w14:paraId="085F6469" w14:textId="77777777" w:rsidR="001E0236" w:rsidRPr="0053369F" w:rsidRDefault="001E0236" w:rsidP="00F01368">
            <w:pPr>
              <w:pStyle w:val="TAC"/>
              <w:rPr>
                <w:color w:val="FFFFFF"/>
              </w:rPr>
            </w:pPr>
            <w:r w:rsidRPr="0053369F">
              <w:t>A3</w:t>
            </w:r>
          </w:p>
        </w:tc>
      </w:tr>
      <w:tr w:rsidR="001E0236" w:rsidRPr="0053369F" w14:paraId="55BF81F0" w14:textId="77777777" w:rsidTr="00F01368">
        <w:trPr>
          <w:trHeight w:val="20"/>
        </w:trPr>
        <w:tc>
          <w:tcPr>
            <w:tcW w:w="1198" w:type="dxa"/>
            <w:vMerge/>
            <w:vAlign w:val="center"/>
          </w:tcPr>
          <w:p w14:paraId="47732A88" w14:textId="77777777" w:rsidR="001E0236" w:rsidRPr="0053369F" w:rsidRDefault="001E0236" w:rsidP="00F01368">
            <w:pPr>
              <w:pStyle w:val="TAC"/>
            </w:pPr>
          </w:p>
        </w:tc>
        <w:tc>
          <w:tcPr>
            <w:tcW w:w="2002" w:type="dxa"/>
            <w:vMerge/>
            <w:vAlign w:val="center"/>
          </w:tcPr>
          <w:p w14:paraId="283371A2" w14:textId="77777777" w:rsidR="001E0236" w:rsidRPr="0053369F" w:rsidRDefault="001E0236" w:rsidP="00F01368">
            <w:pPr>
              <w:pStyle w:val="TAC"/>
              <w:rPr>
                <w:rFonts w:eastAsia="Cambria"/>
              </w:rPr>
            </w:pPr>
          </w:p>
        </w:tc>
        <w:tc>
          <w:tcPr>
            <w:tcW w:w="1480" w:type="dxa"/>
            <w:vAlign w:val="center"/>
          </w:tcPr>
          <w:p w14:paraId="589B1F9A" w14:textId="77777777" w:rsidR="001E0236" w:rsidRPr="0053369F" w:rsidRDefault="001E0236" w:rsidP="00F01368">
            <w:pPr>
              <w:pStyle w:val="TAC"/>
            </w:pPr>
            <w:r w:rsidRPr="0053369F">
              <w:t>≤3.96</w:t>
            </w:r>
          </w:p>
        </w:tc>
        <w:tc>
          <w:tcPr>
            <w:tcW w:w="2548" w:type="dxa"/>
          </w:tcPr>
          <w:p w14:paraId="52184949" w14:textId="77777777" w:rsidR="001E0236" w:rsidRPr="0053369F" w:rsidRDefault="001E0236" w:rsidP="00F01368">
            <w:pPr>
              <w:pStyle w:val="TAC"/>
              <w:rPr>
                <w:color w:val="FFFFFF"/>
              </w:rPr>
            </w:pPr>
            <w:r w:rsidRPr="0053369F">
              <w:t>&lt;1.08</w:t>
            </w:r>
          </w:p>
        </w:tc>
        <w:tc>
          <w:tcPr>
            <w:tcW w:w="900" w:type="dxa"/>
            <w:vAlign w:val="center"/>
          </w:tcPr>
          <w:p w14:paraId="08C05668" w14:textId="77777777" w:rsidR="001E0236" w:rsidRPr="0053369F" w:rsidRDefault="001E0236" w:rsidP="00F01368">
            <w:pPr>
              <w:pStyle w:val="TAC"/>
              <w:rPr>
                <w:color w:val="FFFFFF"/>
              </w:rPr>
            </w:pPr>
            <w:r w:rsidRPr="0053369F">
              <w:t>A3</w:t>
            </w:r>
          </w:p>
        </w:tc>
      </w:tr>
      <w:tr w:rsidR="001E0236" w:rsidRPr="0053369F" w14:paraId="63F592B9" w14:textId="77777777" w:rsidTr="00F01368">
        <w:trPr>
          <w:trHeight w:val="20"/>
        </w:trPr>
        <w:tc>
          <w:tcPr>
            <w:tcW w:w="1198" w:type="dxa"/>
            <w:vMerge w:val="restart"/>
            <w:vAlign w:val="center"/>
          </w:tcPr>
          <w:p w14:paraId="2EE8A9D5" w14:textId="77777777" w:rsidR="001E0236" w:rsidRPr="0053369F" w:rsidRDefault="001E0236" w:rsidP="00F01368">
            <w:pPr>
              <w:pStyle w:val="TAC"/>
            </w:pPr>
            <w:r w:rsidRPr="0053369F">
              <w:t>30 MHz</w:t>
            </w:r>
          </w:p>
        </w:tc>
        <w:tc>
          <w:tcPr>
            <w:tcW w:w="2002" w:type="dxa"/>
            <w:vMerge w:val="restart"/>
            <w:vAlign w:val="center"/>
          </w:tcPr>
          <w:p w14:paraId="2EC81B75" w14:textId="77777777" w:rsidR="001E0236" w:rsidRPr="0053369F" w:rsidRDefault="001E0236" w:rsidP="00F01368">
            <w:pPr>
              <w:pStyle w:val="TAC"/>
              <w:rPr>
                <w:rFonts w:eastAsia="Cambria"/>
              </w:rPr>
            </w:pPr>
            <w:r w:rsidRPr="0053369F">
              <w:rPr>
                <w:rFonts w:eastAsia="Cambria"/>
              </w:rPr>
              <w:t>1935 ≤ F</w:t>
            </w:r>
            <w:r w:rsidRPr="0053369F">
              <w:rPr>
                <w:rFonts w:eastAsia="Cambria"/>
                <w:vertAlign w:val="subscript"/>
              </w:rPr>
              <w:t>C</w:t>
            </w:r>
            <w:r w:rsidRPr="0053369F">
              <w:rPr>
                <w:rFonts w:eastAsia="Cambria"/>
              </w:rPr>
              <w:t xml:space="preserve"> ≤ 1965</w:t>
            </w:r>
          </w:p>
        </w:tc>
        <w:tc>
          <w:tcPr>
            <w:tcW w:w="1480" w:type="dxa"/>
            <w:vAlign w:val="center"/>
          </w:tcPr>
          <w:p w14:paraId="4DD2317E" w14:textId="77777777" w:rsidR="001E0236" w:rsidRPr="0053369F" w:rsidRDefault="001E0236" w:rsidP="00F01368">
            <w:pPr>
              <w:pStyle w:val="TAC"/>
            </w:pPr>
            <w:r w:rsidRPr="0053369F">
              <w:t>≥0, &lt;3.6</w:t>
            </w:r>
          </w:p>
        </w:tc>
        <w:tc>
          <w:tcPr>
            <w:tcW w:w="2548" w:type="dxa"/>
            <w:vAlign w:val="center"/>
          </w:tcPr>
          <w:p w14:paraId="13C18E63" w14:textId="77777777" w:rsidR="001E0236" w:rsidRPr="0053369F" w:rsidRDefault="001E0236" w:rsidP="00F01368">
            <w:pPr>
              <w:pStyle w:val="TAC"/>
              <w:rPr>
                <w:bCs/>
                <w:color w:val="FFFFFF"/>
                <w:kern w:val="24"/>
                <w:szCs w:val="18"/>
              </w:rPr>
            </w:pPr>
            <w:r w:rsidRPr="0053369F">
              <w:t>≥0</w:t>
            </w:r>
          </w:p>
        </w:tc>
        <w:tc>
          <w:tcPr>
            <w:tcW w:w="900" w:type="dxa"/>
            <w:vAlign w:val="center"/>
          </w:tcPr>
          <w:p w14:paraId="038016C1" w14:textId="77777777" w:rsidR="001E0236" w:rsidRPr="0053369F" w:rsidRDefault="001E0236" w:rsidP="00F01368">
            <w:pPr>
              <w:pStyle w:val="TAC"/>
              <w:rPr>
                <w:color w:val="FFFFFF"/>
              </w:rPr>
            </w:pPr>
            <w:r w:rsidRPr="0053369F">
              <w:t>A1</w:t>
            </w:r>
          </w:p>
        </w:tc>
      </w:tr>
      <w:tr w:rsidR="001E0236" w:rsidRPr="0053369F" w14:paraId="7B8C45AB" w14:textId="77777777" w:rsidTr="00F01368">
        <w:trPr>
          <w:trHeight w:val="20"/>
        </w:trPr>
        <w:tc>
          <w:tcPr>
            <w:tcW w:w="1198" w:type="dxa"/>
            <w:vMerge/>
            <w:vAlign w:val="center"/>
          </w:tcPr>
          <w:p w14:paraId="5F0AAE47" w14:textId="77777777" w:rsidR="001E0236" w:rsidRPr="0053369F" w:rsidRDefault="001E0236" w:rsidP="00F01368">
            <w:pPr>
              <w:pStyle w:val="TAC"/>
            </w:pPr>
          </w:p>
        </w:tc>
        <w:tc>
          <w:tcPr>
            <w:tcW w:w="2002" w:type="dxa"/>
            <w:vMerge/>
            <w:vAlign w:val="center"/>
          </w:tcPr>
          <w:p w14:paraId="37CCC949" w14:textId="77777777" w:rsidR="001E0236" w:rsidRPr="0053369F" w:rsidRDefault="001E0236" w:rsidP="00F01368">
            <w:pPr>
              <w:pStyle w:val="TAC"/>
              <w:rPr>
                <w:rFonts w:eastAsia="Cambria"/>
              </w:rPr>
            </w:pPr>
          </w:p>
        </w:tc>
        <w:tc>
          <w:tcPr>
            <w:tcW w:w="1480" w:type="dxa"/>
            <w:vAlign w:val="center"/>
          </w:tcPr>
          <w:p w14:paraId="4652DA26" w14:textId="77777777" w:rsidR="001E0236" w:rsidRPr="0053369F" w:rsidRDefault="001E0236" w:rsidP="00F01368">
            <w:pPr>
              <w:pStyle w:val="TAC"/>
            </w:pPr>
            <w:r w:rsidRPr="0053369F">
              <w:t>≥3.6, &lt;6.48</w:t>
            </w:r>
          </w:p>
        </w:tc>
        <w:tc>
          <w:tcPr>
            <w:tcW w:w="2548" w:type="dxa"/>
            <w:vAlign w:val="center"/>
          </w:tcPr>
          <w:p w14:paraId="7387BB78" w14:textId="77777777" w:rsidR="001E0236" w:rsidRPr="0053369F" w:rsidRDefault="001E0236" w:rsidP="00F01368">
            <w:pPr>
              <w:pStyle w:val="TAC"/>
              <w:rPr>
                <w:bCs/>
                <w:color w:val="FFFFFF"/>
                <w:kern w:val="24"/>
                <w:szCs w:val="18"/>
              </w:rPr>
            </w:pPr>
            <w:r w:rsidRPr="0053369F">
              <w:t>≥0</w:t>
            </w:r>
          </w:p>
        </w:tc>
        <w:tc>
          <w:tcPr>
            <w:tcW w:w="900" w:type="dxa"/>
            <w:vAlign w:val="center"/>
          </w:tcPr>
          <w:p w14:paraId="392FD85D" w14:textId="77777777" w:rsidR="001E0236" w:rsidRPr="0053369F" w:rsidRDefault="001E0236" w:rsidP="00F01368">
            <w:pPr>
              <w:pStyle w:val="TAC"/>
              <w:rPr>
                <w:color w:val="FFFFFF"/>
              </w:rPr>
            </w:pPr>
            <w:r w:rsidRPr="0053369F">
              <w:t>A5</w:t>
            </w:r>
          </w:p>
        </w:tc>
      </w:tr>
      <w:tr w:rsidR="001E0236" w:rsidRPr="0053369F" w14:paraId="4057F936" w14:textId="77777777" w:rsidTr="00F01368">
        <w:trPr>
          <w:trHeight w:val="20"/>
        </w:trPr>
        <w:tc>
          <w:tcPr>
            <w:tcW w:w="1198" w:type="dxa"/>
            <w:vMerge/>
            <w:vAlign w:val="center"/>
          </w:tcPr>
          <w:p w14:paraId="4F59A1D0" w14:textId="77777777" w:rsidR="001E0236" w:rsidRPr="0053369F" w:rsidRDefault="001E0236" w:rsidP="00F01368">
            <w:pPr>
              <w:pStyle w:val="TAC"/>
            </w:pPr>
          </w:p>
        </w:tc>
        <w:tc>
          <w:tcPr>
            <w:tcW w:w="2002" w:type="dxa"/>
            <w:vMerge/>
            <w:vAlign w:val="center"/>
          </w:tcPr>
          <w:p w14:paraId="3CA18998" w14:textId="77777777" w:rsidR="001E0236" w:rsidRPr="0053369F" w:rsidRDefault="001E0236" w:rsidP="00F01368">
            <w:pPr>
              <w:pStyle w:val="TAC"/>
              <w:rPr>
                <w:rFonts w:eastAsia="Cambria"/>
              </w:rPr>
            </w:pPr>
          </w:p>
        </w:tc>
        <w:tc>
          <w:tcPr>
            <w:tcW w:w="1480" w:type="dxa"/>
            <w:vAlign w:val="center"/>
          </w:tcPr>
          <w:p w14:paraId="1C286EAD" w14:textId="77777777" w:rsidR="001E0236" w:rsidRPr="0053369F" w:rsidRDefault="001E0236" w:rsidP="00F01368">
            <w:pPr>
              <w:pStyle w:val="TAC"/>
            </w:pPr>
            <w:r w:rsidRPr="0053369F">
              <w:t>≥6.48, &lt;14.4</w:t>
            </w:r>
          </w:p>
        </w:tc>
        <w:tc>
          <w:tcPr>
            <w:tcW w:w="2548" w:type="dxa"/>
            <w:vAlign w:val="center"/>
          </w:tcPr>
          <w:p w14:paraId="562AB03F" w14:textId="77777777" w:rsidR="001E0236" w:rsidRPr="0053369F" w:rsidRDefault="001E0236" w:rsidP="00F01368">
            <w:pPr>
              <w:pStyle w:val="TAC"/>
              <w:rPr>
                <w:bCs/>
                <w:color w:val="FFFFFF"/>
                <w:kern w:val="24"/>
                <w:szCs w:val="18"/>
              </w:rPr>
            </w:pPr>
            <w:r w:rsidRPr="0053369F">
              <w:t>≥max (0,12*SCS*</w:t>
            </w:r>
            <w:r w:rsidRPr="0053369F">
              <w:rPr>
                <w:kern w:val="24"/>
                <w:szCs w:val="18"/>
              </w:rPr>
              <w:t xml:space="preserve"> RB</w:t>
            </w:r>
            <w:r w:rsidRPr="0053369F">
              <w:rPr>
                <w:kern w:val="24"/>
                <w:position w:val="-5"/>
                <w:szCs w:val="18"/>
                <w:vertAlign w:val="subscript"/>
              </w:rPr>
              <w:t xml:space="preserve">end </w:t>
            </w:r>
            <w:r w:rsidRPr="0053369F">
              <w:rPr>
                <w:kern w:val="24"/>
                <w:szCs w:val="18"/>
              </w:rPr>
              <w:t>- 3.6)</w:t>
            </w:r>
          </w:p>
        </w:tc>
        <w:tc>
          <w:tcPr>
            <w:tcW w:w="900" w:type="dxa"/>
            <w:vAlign w:val="center"/>
          </w:tcPr>
          <w:p w14:paraId="3EB85314" w14:textId="77777777" w:rsidR="001E0236" w:rsidRPr="0053369F" w:rsidRDefault="001E0236" w:rsidP="00F01368">
            <w:pPr>
              <w:pStyle w:val="TAC"/>
              <w:rPr>
                <w:color w:val="FFFFFF"/>
              </w:rPr>
            </w:pPr>
            <w:r w:rsidRPr="0053369F">
              <w:t>A3</w:t>
            </w:r>
          </w:p>
        </w:tc>
      </w:tr>
      <w:tr w:rsidR="001E0236" w:rsidRPr="0053369F" w14:paraId="4B1303AD" w14:textId="77777777" w:rsidTr="00F01368">
        <w:trPr>
          <w:trHeight w:val="20"/>
        </w:trPr>
        <w:tc>
          <w:tcPr>
            <w:tcW w:w="1198" w:type="dxa"/>
            <w:vMerge/>
            <w:vAlign w:val="center"/>
          </w:tcPr>
          <w:p w14:paraId="0A006962" w14:textId="77777777" w:rsidR="001E0236" w:rsidRPr="0053369F" w:rsidRDefault="001E0236" w:rsidP="00F01368">
            <w:pPr>
              <w:pStyle w:val="TAC"/>
            </w:pPr>
          </w:p>
        </w:tc>
        <w:tc>
          <w:tcPr>
            <w:tcW w:w="2002" w:type="dxa"/>
            <w:vMerge/>
            <w:vAlign w:val="center"/>
          </w:tcPr>
          <w:p w14:paraId="4CD78322" w14:textId="77777777" w:rsidR="001E0236" w:rsidRPr="0053369F" w:rsidRDefault="001E0236" w:rsidP="00F01368">
            <w:pPr>
              <w:pStyle w:val="TAC"/>
              <w:rPr>
                <w:rFonts w:eastAsia="Cambria"/>
              </w:rPr>
            </w:pPr>
          </w:p>
        </w:tc>
        <w:tc>
          <w:tcPr>
            <w:tcW w:w="1480" w:type="dxa"/>
            <w:vAlign w:val="center"/>
          </w:tcPr>
          <w:p w14:paraId="02CE817A" w14:textId="77777777" w:rsidR="001E0236" w:rsidRPr="0053369F" w:rsidRDefault="001E0236" w:rsidP="00F01368">
            <w:pPr>
              <w:pStyle w:val="TAC"/>
            </w:pPr>
            <w:r w:rsidRPr="0053369F">
              <w:t>≥14.4, &lt;21.6</w:t>
            </w:r>
          </w:p>
        </w:tc>
        <w:tc>
          <w:tcPr>
            <w:tcW w:w="2548" w:type="dxa"/>
            <w:vAlign w:val="center"/>
          </w:tcPr>
          <w:p w14:paraId="4749DBCB" w14:textId="77777777" w:rsidR="001E0236" w:rsidRPr="0053369F" w:rsidRDefault="001E0236" w:rsidP="00F01368">
            <w:pPr>
              <w:pStyle w:val="TAC"/>
              <w:rPr>
                <w:bCs/>
                <w:color w:val="FFFFFF"/>
                <w:kern w:val="24"/>
                <w:szCs w:val="18"/>
              </w:rPr>
            </w:pPr>
            <w:r w:rsidRPr="0053369F">
              <w:t>≥10.8</w:t>
            </w:r>
          </w:p>
        </w:tc>
        <w:tc>
          <w:tcPr>
            <w:tcW w:w="900" w:type="dxa"/>
            <w:vAlign w:val="center"/>
          </w:tcPr>
          <w:p w14:paraId="7781D69C" w14:textId="77777777" w:rsidR="001E0236" w:rsidRPr="0053369F" w:rsidRDefault="001E0236" w:rsidP="00F01368">
            <w:pPr>
              <w:pStyle w:val="TAC"/>
              <w:rPr>
                <w:color w:val="FFFFFF"/>
              </w:rPr>
            </w:pPr>
            <w:r w:rsidRPr="0053369F">
              <w:t>A4</w:t>
            </w:r>
          </w:p>
        </w:tc>
      </w:tr>
      <w:tr w:rsidR="001E0236" w:rsidRPr="0053369F" w14:paraId="7C0114F0" w14:textId="77777777" w:rsidTr="00F01368">
        <w:trPr>
          <w:trHeight w:val="20"/>
        </w:trPr>
        <w:tc>
          <w:tcPr>
            <w:tcW w:w="1198" w:type="dxa"/>
            <w:vMerge/>
            <w:vAlign w:val="center"/>
          </w:tcPr>
          <w:p w14:paraId="3380D7FE" w14:textId="77777777" w:rsidR="001E0236" w:rsidRPr="0053369F" w:rsidRDefault="001E0236" w:rsidP="00F01368">
            <w:pPr>
              <w:pStyle w:val="TAC"/>
            </w:pPr>
          </w:p>
        </w:tc>
        <w:tc>
          <w:tcPr>
            <w:tcW w:w="2002" w:type="dxa"/>
            <w:vMerge/>
            <w:vAlign w:val="center"/>
          </w:tcPr>
          <w:p w14:paraId="70EB046F" w14:textId="77777777" w:rsidR="001E0236" w:rsidRPr="0053369F" w:rsidRDefault="001E0236" w:rsidP="00F01368">
            <w:pPr>
              <w:pStyle w:val="TAC"/>
              <w:rPr>
                <w:rFonts w:eastAsia="Cambria"/>
              </w:rPr>
            </w:pPr>
          </w:p>
        </w:tc>
        <w:tc>
          <w:tcPr>
            <w:tcW w:w="1480" w:type="dxa"/>
            <w:vAlign w:val="center"/>
          </w:tcPr>
          <w:p w14:paraId="03161C60" w14:textId="77777777" w:rsidR="001E0236" w:rsidRPr="0053369F" w:rsidRDefault="001E0236" w:rsidP="00F01368">
            <w:pPr>
              <w:pStyle w:val="TAC"/>
            </w:pPr>
            <w:r w:rsidRPr="0053369F">
              <w:t>≥21.6</w:t>
            </w:r>
          </w:p>
        </w:tc>
        <w:tc>
          <w:tcPr>
            <w:tcW w:w="2548" w:type="dxa"/>
            <w:vAlign w:val="center"/>
          </w:tcPr>
          <w:p w14:paraId="024B40B5" w14:textId="77777777" w:rsidR="001E0236" w:rsidRPr="0053369F" w:rsidRDefault="001E0236" w:rsidP="00F01368">
            <w:pPr>
              <w:pStyle w:val="TAC"/>
              <w:rPr>
                <w:bCs/>
                <w:color w:val="FFFFFF"/>
                <w:kern w:val="24"/>
                <w:szCs w:val="18"/>
              </w:rPr>
            </w:pPr>
            <w:r w:rsidRPr="0053369F">
              <w:t>≥10.8</w:t>
            </w:r>
          </w:p>
        </w:tc>
        <w:tc>
          <w:tcPr>
            <w:tcW w:w="900" w:type="dxa"/>
            <w:vAlign w:val="center"/>
          </w:tcPr>
          <w:p w14:paraId="1BFE0B38" w14:textId="77777777" w:rsidR="001E0236" w:rsidRPr="0053369F" w:rsidRDefault="001E0236" w:rsidP="00F01368">
            <w:pPr>
              <w:pStyle w:val="TAC"/>
              <w:rPr>
                <w:color w:val="FFFFFF"/>
              </w:rPr>
            </w:pPr>
            <w:r w:rsidRPr="0053369F">
              <w:t>A2</w:t>
            </w:r>
          </w:p>
        </w:tc>
      </w:tr>
      <w:tr w:rsidR="001E0236" w:rsidRPr="0053369F" w14:paraId="39EB5D94" w14:textId="77777777" w:rsidTr="00F01368">
        <w:trPr>
          <w:trHeight w:val="20"/>
        </w:trPr>
        <w:tc>
          <w:tcPr>
            <w:tcW w:w="1198" w:type="dxa"/>
            <w:vMerge/>
            <w:vAlign w:val="center"/>
          </w:tcPr>
          <w:p w14:paraId="508D3D30" w14:textId="77777777" w:rsidR="001E0236" w:rsidRPr="0053369F" w:rsidRDefault="001E0236" w:rsidP="00F01368">
            <w:pPr>
              <w:pStyle w:val="TAC"/>
            </w:pPr>
          </w:p>
        </w:tc>
        <w:tc>
          <w:tcPr>
            <w:tcW w:w="2002" w:type="dxa"/>
            <w:vMerge/>
            <w:vAlign w:val="center"/>
          </w:tcPr>
          <w:p w14:paraId="557139F8" w14:textId="77777777" w:rsidR="001E0236" w:rsidRPr="0053369F" w:rsidRDefault="001E0236" w:rsidP="00F01368">
            <w:pPr>
              <w:pStyle w:val="TAC"/>
              <w:rPr>
                <w:rFonts w:eastAsia="Cambria"/>
              </w:rPr>
            </w:pPr>
          </w:p>
        </w:tc>
        <w:tc>
          <w:tcPr>
            <w:tcW w:w="1480" w:type="dxa"/>
            <w:vAlign w:val="center"/>
          </w:tcPr>
          <w:p w14:paraId="73C9CFA2" w14:textId="77777777" w:rsidR="001E0236" w:rsidRPr="0053369F" w:rsidRDefault="001E0236" w:rsidP="00F01368">
            <w:pPr>
              <w:pStyle w:val="TAC"/>
            </w:pPr>
            <w:r w:rsidRPr="0053369F">
              <w:t>≥21.6</w:t>
            </w:r>
          </w:p>
        </w:tc>
        <w:tc>
          <w:tcPr>
            <w:tcW w:w="2548" w:type="dxa"/>
            <w:vAlign w:val="center"/>
          </w:tcPr>
          <w:p w14:paraId="202F7350" w14:textId="77777777" w:rsidR="001E0236" w:rsidRPr="0053369F" w:rsidRDefault="001E0236" w:rsidP="00F01368">
            <w:pPr>
              <w:pStyle w:val="TAC"/>
              <w:rPr>
                <w:color w:val="FFFFFF"/>
              </w:rPr>
            </w:pPr>
            <w:r w:rsidRPr="0053369F">
              <w:t>&lt;1.08</w:t>
            </w:r>
          </w:p>
        </w:tc>
        <w:tc>
          <w:tcPr>
            <w:tcW w:w="900" w:type="dxa"/>
            <w:vAlign w:val="center"/>
          </w:tcPr>
          <w:p w14:paraId="57678879" w14:textId="77777777" w:rsidR="001E0236" w:rsidRPr="0053369F" w:rsidRDefault="001E0236" w:rsidP="00F01368">
            <w:pPr>
              <w:pStyle w:val="TAC"/>
              <w:rPr>
                <w:color w:val="FFFFFF"/>
              </w:rPr>
            </w:pPr>
            <w:r w:rsidRPr="0053369F">
              <w:t>A5</w:t>
            </w:r>
          </w:p>
        </w:tc>
      </w:tr>
      <w:tr w:rsidR="001E0236" w:rsidRPr="0053369F" w14:paraId="16273A6D" w14:textId="77777777" w:rsidTr="00F01368">
        <w:trPr>
          <w:trHeight w:val="20"/>
        </w:trPr>
        <w:tc>
          <w:tcPr>
            <w:tcW w:w="1198" w:type="dxa"/>
            <w:vMerge w:val="restart"/>
            <w:vAlign w:val="center"/>
            <w:hideMark/>
          </w:tcPr>
          <w:p w14:paraId="1571C585" w14:textId="77777777" w:rsidR="001E0236" w:rsidRPr="0053369F" w:rsidRDefault="001E0236" w:rsidP="00F01368">
            <w:pPr>
              <w:pStyle w:val="TAC"/>
            </w:pPr>
            <w:r w:rsidRPr="0053369F">
              <w:t>40 MHz</w:t>
            </w:r>
          </w:p>
        </w:tc>
        <w:tc>
          <w:tcPr>
            <w:tcW w:w="2002" w:type="dxa"/>
            <w:vMerge w:val="restart"/>
            <w:vAlign w:val="center"/>
          </w:tcPr>
          <w:p w14:paraId="48B32F1F" w14:textId="77777777" w:rsidR="001E0236" w:rsidRPr="0053369F" w:rsidRDefault="001E0236" w:rsidP="00F01368">
            <w:pPr>
              <w:pStyle w:val="TAC"/>
              <w:rPr>
                <w:rFonts w:eastAsia="Cambria"/>
              </w:rPr>
            </w:pPr>
            <w:r w:rsidRPr="0053369F">
              <w:rPr>
                <w:rFonts w:eastAsia="Cambria"/>
              </w:rPr>
              <w:t>1940 ≤ F</w:t>
            </w:r>
            <w:r w:rsidRPr="0053369F">
              <w:rPr>
                <w:rFonts w:eastAsia="Cambria"/>
                <w:vertAlign w:val="subscript"/>
              </w:rPr>
              <w:t>C</w:t>
            </w:r>
            <w:r w:rsidRPr="0053369F">
              <w:rPr>
                <w:rFonts w:eastAsia="Cambria"/>
              </w:rPr>
              <w:t xml:space="preserve"> ≤ 1960</w:t>
            </w:r>
          </w:p>
        </w:tc>
        <w:tc>
          <w:tcPr>
            <w:tcW w:w="1480" w:type="dxa"/>
            <w:vAlign w:val="center"/>
          </w:tcPr>
          <w:p w14:paraId="1D238DC2" w14:textId="77777777" w:rsidR="001E0236" w:rsidRPr="0053369F" w:rsidRDefault="001E0236" w:rsidP="00F01368">
            <w:pPr>
              <w:pStyle w:val="TAC"/>
            </w:pPr>
            <w:r w:rsidRPr="0053369F">
              <w:t>≥0, &lt;7.2</w:t>
            </w:r>
          </w:p>
        </w:tc>
        <w:tc>
          <w:tcPr>
            <w:tcW w:w="2548" w:type="dxa"/>
            <w:vAlign w:val="center"/>
          </w:tcPr>
          <w:p w14:paraId="7802089D" w14:textId="77777777" w:rsidR="001E0236" w:rsidRPr="0053369F" w:rsidRDefault="001E0236" w:rsidP="00F01368">
            <w:pPr>
              <w:pStyle w:val="TAC"/>
            </w:pPr>
            <w:r w:rsidRPr="0053369F">
              <w:t>≥0</w:t>
            </w:r>
          </w:p>
        </w:tc>
        <w:tc>
          <w:tcPr>
            <w:tcW w:w="900" w:type="dxa"/>
            <w:vAlign w:val="center"/>
          </w:tcPr>
          <w:p w14:paraId="011177A2" w14:textId="77777777" w:rsidR="001E0236" w:rsidRPr="0053369F" w:rsidRDefault="001E0236" w:rsidP="00F01368">
            <w:pPr>
              <w:pStyle w:val="TAC"/>
            </w:pPr>
            <w:r w:rsidRPr="0053369F">
              <w:t>A1</w:t>
            </w:r>
          </w:p>
        </w:tc>
      </w:tr>
      <w:tr w:rsidR="001E0236" w:rsidRPr="0053369F" w14:paraId="45862366" w14:textId="77777777" w:rsidTr="00F01368">
        <w:trPr>
          <w:trHeight w:val="20"/>
        </w:trPr>
        <w:tc>
          <w:tcPr>
            <w:tcW w:w="1198" w:type="dxa"/>
            <w:vMerge/>
            <w:vAlign w:val="center"/>
          </w:tcPr>
          <w:p w14:paraId="79F92064" w14:textId="77777777" w:rsidR="001E0236" w:rsidRPr="0053369F" w:rsidRDefault="001E0236" w:rsidP="00F01368">
            <w:pPr>
              <w:pStyle w:val="TAC"/>
            </w:pPr>
          </w:p>
        </w:tc>
        <w:tc>
          <w:tcPr>
            <w:tcW w:w="2002" w:type="dxa"/>
            <w:vMerge/>
            <w:vAlign w:val="center"/>
          </w:tcPr>
          <w:p w14:paraId="655C9BE4" w14:textId="77777777" w:rsidR="001E0236" w:rsidRPr="0053369F" w:rsidRDefault="001E0236" w:rsidP="00F01368">
            <w:pPr>
              <w:pStyle w:val="TAC"/>
              <w:rPr>
                <w:rFonts w:eastAsia="Cambria"/>
              </w:rPr>
            </w:pPr>
          </w:p>
        </w:tc>
        <w:tc>
          <w:tcPr>
            <w:tcW w:w="1480" w:type="dxa"/>
            <w:vAlign w:val="center"/>
          </w:tcPr>
          <w:p w14:paraId="2CD5704B" w14:textId="77777777" w:rsidR="001E0236" w:rsidRPr="0053369F" w:rsidRDefault="001E0236" w:rsidP="00F01368">
            <w:pPr>
              <w:pStyle w:val="TAC"/>
            </w:pPr>
            <w:r w:rsidRPr="0053369F">
              <w:t>≥7.2, &lt;10.44</w:t>
            </w:r>
          </w:p>
        </w:tc>
        <w:tc>
          <w:tcPr>
            <w:tcW w:w="2548" w:type="dxa"/>
            <w:vAlign w:val="center"/>
          </w:tcPr>
          <w:p w14:paraId="1341A765" w14:textId="77777777" w:rsidR="001E0236" w:rsidRPr="0053369F" w:rsidRDefault="001E0236" w:rsidP="00F01368">
            <w:pPr>
              <w:pStyle w:val="TAC"/>
            </w:pPr>
            <w:r w:rsidRPr="0053369F">
              <w:t>&lt;1.08</w:t>
            </w:r>
          </w:p>
        </w:tc>
        <w:tc>
          <w:tcPr>
            <w:tcW w:w="900" w:type="dxa"/>
            <w:vAlign w:val="center"/>
          </w:tcPr>
          <w:p w14:paraId="58BF7F5E" w14:textId="77777777" w:rsidR="001E0236" w:rsidRPr="0053369F" w:rsidRDefault="001E0236" w:rsidP="00F01368">
            <w:pPr>
              <w:pStyle w:val="TAC"/>
            </w:pPr>
            <w:r w:rsidRPr="0053369F">
              <w:t>A5</w:t>
            </w:r>
          </w:p>
        </w:tc>
      </w:tr>
      <w:tr w:rsidR="001E0236" w:rsidRPr="0053369F" w14:paraId="2989D4C8" w14:textId="77777777" w:rsidTr="00F01368">
        <w:trPr>
          <w:trHeight w:val="20"/>
        </w:trPr>
        <w:tc>
          <w:tcPr>
            <w:tcW w:w="1198" w:type="dxa"/>
            <w:vMerge/>
            <w:vAlign w:val="center"/>
          </w:tcPr>
          <w:p w14:paraId="4608C942" w14:textId="77777777" w:rsidR="001E0236" w:rsidRPr="0053369F" w:rsidRDefault="001E0236" w:rsidP="00F01368">
            <w:pPr>
              <w:pStyle w:val="TAC"/>
            </w:pPr>
          </w:p>
        </w:tc>
        <w:tc>
          <w:tcPr>
            <w:tcW w:w="2002" w:type="dxa"/>
            <w:vMerge/>
            <w:vAlign w:val="center"/>
          </w:tcPr>
          <w:p w14:paraId="5A1DD493" w14:textId="77777777" w:rsidR="001E0236" w:rsidRPr="0053369F" w:rsidRDefault="001E0236" w:rsidP="00F01368">
            <w:pPr>
              <w:pStyle w:val="TAC"/>
              <w:rPr>
                <w:rFonts w:eastAsia="Cambria"/>
              </w:rPr>
            </w:pPr>
          </w:p>
        </w:tc>
        <w:tc>
          <w:tcPr>
            <w:tcW w:w="1480" w:type="dxa"/>
            <w:vAlign w:val="center"/>
          </w:tcPr>
          <w:p w14:paraId="4570DEF3" w14:textId="77777777" w:rsidR="001E0236" w:rsidRPr="0053369F" w:rsidRDefault="001E0236" w:rsidP="00F01368">
            <w:pPr>
              <w:pStyle w:val="TAC"/>
            </w:pPr>
            <w:r w:rsidRPr="0053369F">
              <w:t>≥7.2, &lt;18</w:t>
            </w:r>
          </w:p>
        </w:tc>
        <w:tc>
          <w:tcPr>
            <w:tcW w:w="2548" w:type="dxa"/>
            <w:vAlign w:val="center"/>
          </w:tcPr>
          <w:p w14:paraId="1625D810" w14:textId="77777777" w:rsidR="001E0236" w:rsidRPr="0053369F" w:rsidRDefault="001E0236" w:rsidP="00F01368">
            <w:pPr>
              <w:pStyle w:val="TAC"/>
            </w:pPr>
            <w:r w:rsidRPr="0053369F">
              <w:t>≥max (0, 12*SCS*RB</w:t>
            </w:r>
            <w:r w:rsidRPr="0053369F">
              <w:rPr>
                <w:position w:val="-5"/>
                <w:vertAlign w:val="subscript"/>
              </w:rPr>
              <w:t xml:space="preserve">end </w:t>
            </w:r>
            <w:r w:rsidRPr="0053369F">
              <w:t>- 3.6)</w:t>
            </w:r>
          </w:p>
        </w:tc>
        <w:tc>
          <w:tcPr>
            <w:tcW w:w="900" w:type="dxa"/>
            <w:vAlign w:val="center"/>
          </w:tcPr>
          <w:p w14:paraId="44DE91BD" w14:textId="77777777" w:rsidR="001E0236" w:rsidRPr="0053369F" w:rsidRDefault="001E0236" w:rsidP="00F01368">
            <w:pPr>
              <w:pStyle w:val="TAC"/>
            </w:pPr>
            <w:r w:rsidRPr="0053369F">
              <w:t>A4</w:t>
            </w:r>
          </w:p>
        </w:tc>
      </w:tr>
      <w:tr w:rsidR="001E0236" w:rsidRPr="0053369F" w14:paraId="7065FC03" w14:textId="77777777" w:rsidTr="00F01368">
        <w:trPr>
          <w:trHeight w:val="20"/>
        </w:trPr>
        <w:tc>
          <w:tcPr>
            <w:tcW w:w="1198" w:type="dxa"/>
            <w:vMerge/>
            <w:vAlign w:val="center"/>
          </w:tcPr>
          <w:p w14:paraId="27B4BD52" w14:textId="77777777" w:rsidR="001E0236" w:rsidRPr="0053369F" w:rsidRDefault="001E0236" w:rsidP="00F01368">
            <w:pPr>
              <w:pStyle w:val="TAC"/>
            </w:pPr>
          </w:p>
        </w:tc>
        <w:tc>
          <w:tcPr>
            <w:tcW w:w="2002" w:type="dxa"/>
            <w:vMerge/>
            <w:vAlign w:val="center"/>
          </w:tcPr>
          <w:p w14:paraId="5BCFC343" w14:textId="77777777" w:rsidR="001E0236" w:rsidRPr="0053369F" w:rsidRDefault="001E0236" w:rsidP="00F01368">
            <w:pPr>
              <w:pStyle w:val="TAC"/>
              <w:rPr>
                <w:rFonts w:eastAsia="Cambria"/>
              </w:rPr>
            </w:pPr>
          </w:p>
        </w:tc>
        <w:tc>
          <w:tcPr>
            <w:tcW w:w="1480" w:type="dxa"/>
            <w:vAlign w:val="center"/>
          </w:tcPr>
          <w:p w14:paraId="4C82BE53" w14:textId="77777777" w:rsidR="001E0236" w:rsidRPr="0053369F" w:rsidRDefault="001E0236" w:rsidP="00F01368">
            <w:pPr>
              <w:pStyle w:val="TAC"/>
            </w:pPr>
            <w:r w:rsidRPr="0053369F">
              <w:t>≥18, &lt;34.56</w:t>
            </w:r>
          </w:p>
        </w:tc>
        <w:tc>
          <w:tcPr>
            <w:tcW w:w="2548" w:type="dxa"/>
            <w:vAlign w:val="center"/>
          </w:tcPr>
          <w:p w14:paraId="4ECC5FF3" w14:textId="77777777" w:rsidR="001E0236" w:rsidRPr="0053369F" w:rsidRDefault="001E0236" w:rsidP="00F01368">
            <w:pPr>
              <w:pStyle w:val="TAC"/>
            </w:pPr>
            <w:r w:rsidRPr="0053369F">
              <w:t>≥14.4, &lt;28.8</w:t>
            </w:r>
          </w:p>
        </w:tc>
        <w:tc>
          <w:tcPr>
            <w:tcW w:w="900" w:type="dxa"/>
            <w:vAlign w:val="center"/>
          </w:tcPr>
          <w:p w14:paraId="1189D967" w14:textId="77777777" w:rsidR="001E0236" w:rsidRPr="0053369F" w:rsidRDefault="001E0236" w:rsidP="00F01368">
            <w:pPr>
              <w:pStyle w:val="TAC"/>
            </w:pPr>
            <w:r w:rsidRPr="0053369F">
              <w:t>A2</w:t>
            </w:r>
          </w:p>
        </w:tc>
      </w:tr>
      <w:tr w:rsidR="001E0236" w:rsidRPr="0053369F" w14:paraId="3D444D58" w14:textId="77777777" w:rsidTr="00F01368">
        <w:trPr>
          <w:trHeight w:val="20"/>
        </w:trPr>
        <w:tc>
          <w:tcPr>
            <w:tcW w:w="1198" w:type="dxa"/>
            <w:vMerge/>
            <w:vAlign w:val="center"/>
          </w:tcPr>
          <w:p w14:paraId="1381F6C1" w14:textId="77777777" w:rsidR="001E0236" w:rsidRPr="0053369F" w:rsidRDefault="001E0236" w:rsidP="00F01368">
            <w:pPr>
              <w:pStyle w:val="TAC"/>
            </w:pPr>
          </w:p>
        </w:tc>
        <w:tc>
          <w:tcPr>
            <w:tcW w:w="2002" w:type="dxa"/>
            <w:vMerge/>
            <w:vAlign w:val="center"/>
          </w:tcPr>
          <w:p w14:paraId="7BE400BC" w14:textId="77777777" w:rsidR="001E0236" w:rsidRPr="0053369F" w:rsidRDefault="001E0236" w:rsidP="00F01368">
            <w:pPr>
              <w:pStyle w:val="TAC"/>
              <w:rPr>
                <w:rFonts w:eastAsia="Cambria"/>
              </w:rPr>
            </w:pPr>
          </w:p>
        </w:tc>
        <w:tc>
          <w:tcPr>
            <w:tcW w:w="1480" w:type="dxa"/>
            <w:vAlign w:val="center"/>
          </w:tcPr>
          <w:p w14:paraId="74FD1618" w14:textId="77777777" w:rsidR="001E0236" w:rsidRPr="0053369F" w:rsidRDefault="001E0236" w:rsidP="00F01368">
            <w:pPr>
              <w:pStyle w:val="TAC"/>
            </w:pPr>
            <w:r w:rsidRPr="0053369F">
              <w:t>≥27.36, &lt;34.56</w:t>
            </w:r>
          </w:p>
        </w:tc>
        <w:tc>
          <w:tcPr>
            <w:tcW w:w="2548" w:type="dxa"/>
            <w:vAlign w:val="center"/>
          </w:tcPr>
          <w:p w14:paraId="2C4582D8" w14:textId="77777777" w:rsidR="001E0236" w:rsidRPr="0053369F" w:rsidRDefault="001E0236" w:rsidP="00F01368">
            <w:pPr>
              <w:pStyle w:val="TAC"/>
            </w:pPr>
            <w:r w:rsidRPr="0053369F">
              <w:t>&lt;1.08</w:t>
            </w:r>
          </w:p>
        </w:tc>
        <w:tc>
          <w:tcPr>
            <w:tcW w:w="900" w:type="dxa"/>
            <w:vAlign w:val="center"/>
          </w:tcPr>
          <w:p w14:paraId="01B95025" w14:textId="77777777" w:rsidR="001E0236" w:rsidRPr="0053369F" w:rsidRDefault="001E0236" w:rsidP="00F01368">
            <w:pPr>
              <w:pStyle w:val="TAC"/>
            </w:pPr>
            <w:r w:rsidRPr="0053369F">
              <w:t>A5</w:t>
            </w:r>
          </w:p>
        </w:tc>
      </w:tr>
      <w:tr w:rsidR="001E0236" w:rsidRPr="0053369F" w14:paraId="7AB29B3D" w14:textId="77777777" w:rsidTr="00F01368">
        <w:trPr>
          <w:trHeight w:val="20"/>
        </w:trPr>
        <w:tc>
          <w:tcPr>
            <w:tcW w:w="1198" w:type="dxa"/>
            <w:vMerge/>
            <w:vAlign w:val="center"/>
          </w:tcPr>
          <w:p w14:paraId="005801C4" w14:textId="77777777" w:rsidR="001E0236" w:rsidRPr="0053369F" w:rsidRDefault="001E0236" w:rsidP="00F01368">
            <w:pPr>
              <w:pStyle w:val="TAC"/>
            </w:pPr>
          </w:p>
        </w:tc>
        <w:tc>
          <w:tcPr>
            <w:tcW w:w="2002" w:type="dxa"/>
            <w:vMerge/>
            <w:vAlign w:val="center"/>
          </w:tcPr>
          <w:p w14:paraId="4B4869AF" w14:textId="77777777" w:rsidR="001E0236" w:rsidRPr="0053369F" w:rsidRDefault="001E0236" w:rsidP="00F01368">
            <w:pPr>
              <w:pStyle w:val="TAC"/>
              <w:rPr>
                <w:rFonts w:eastAsia="Cambria"/>
              </w:rPr>
            </w:pPr>
          </w:p>
        </w:tc>
        <w:tc>
          <w:tcPr>
            <w:tcW w:w="1480" w:type="dxa"/>
            <w:vAlign w:val="center"/>
          </w:tcPr>
          <w:p w14:paraId="340B423B" w14:textId="77777777" w:rsidR="001E0236" w:rsidRPr="0053369F" w:rsidRDefault="001E0236" w:rsidP="00F01368">
            <w:pPr>
              <w:pStyle w:val="TAC"/>
            </w:pPr>
            <w:r w:rsidRPr="0053369F">
              <w:t>&lt;34.56</w:t>
            </w:r>
          </w:p>
        </w:tc>
        <w:tc>
          <w:tcPr>
            <w:tcW w:w="2548" w:type="dxa"/>
            <w:vAlign w:val="center"/>
          </w:tcPr>
          <w:p w14:paraId="2EF8A9A0" w14:textId="77777777" w:rsidR="001E0236" w:rsidRPr="0053369F" w:rsidRDefault="001E0236" w:rsidP="00F01368">
            <w:pPr>
              <w:pStyle w:val="TAC"/>
              <w:rPr>
                <w:kern w:val="24"/>
                <w:szCs w:val="18"/>
              </w:rPr>
            </w:pPr>
            <w:r w:rsidRPr="0053369F">
              <w:t>≥28.8</w:t>
            </w:r>
          </w:p>
        </w:tc>
        <w:tc>
          <w:tcPr>
            <w:tcW w:w="900" w:type="dxa"/>
            <w:vAlign w:val="center"/>
          </w:tcPr>
          <w:p w14:paraId="149030F3" w14:textId="77777777" w:rsidR="001E0236" w:rsidRPr="0053369F" w:rsidRDefault="001E0236" w:rsidP="00F01368">
            <w:pPr>
              <w:pStyle w:val="TAC"/>
            </w:pPr>
            <w:r w:rsidRPr="0053369F">
              <w:t>A1</w:t>
            </w:r>
          </w:p>
        </w:tc>
      </w:tr>
      <w:tr w:rsidR="001E0236" w:rsidRPr="0053369F" w14:paraId="43905A81" w14:textId="77777777" w:rsidTr="0037724D">
        <w:trPr>
          <w:trHeight w:val="20"/>
        </w:trPr>
        <w:tc>
          <w:tcPr>
            <w:tcW w:w="1198" w:type="dxa"/>
            <w:vMerge/>
            <w:tcBorders>
              <w:bottom w:val="single" w:sz="4" w:space="0" w:color="auto"/>
            </w:tcBorders>
            <w:vAlign w:val="center"/>
          </w:tcPr>
          <w:p w14:paraId="30FA5F82" w14:textId="77777777" w:rsidR="001E0236" w:rsidRPr="0053369F" w:rsidRDefault="001E0236" w:rsidP="00F01368">
            <w:pPr>
              <w:pStyle w:val="TAC"/>
            </w:pPr>
          </w:p>
        </w:tc>
        <w:tc>
          <w:tcPr>
            <w:tcW w:w="2002" w:type="dxa"/>
            <w:vMerge/>
            <w:tcBorders>
              <w:bottom w:val="single" w:sz="4" w:space="0" w:color="auto"/>
            </w:tcBorders>
            <w:vAlign w:val="center"/>
          </w:tcPr>
          <w:p w14:paraId="102ECAE2" w14:textId="77777777" w:rsidR="001E0236" w:rsidRPr="0053369F" w:rsidRDefault="001E0236" w:rsidP="00F01368">
            <w:pPr>
              <w:pStyle w:val="TAC"/>
              <w:rPr>
                <w:rFonts w:eastAsia="Cambria"/>
              </w:rPr>
            </w:pPr>
          </w:p>
        </w:tc>
        <w:tc>
          <w:tcPr>
            <w:tcW w:w="1480" w:type="dxa"/>
            <w:vAlign w:val="center"/>
          </w:tcPr>
          <w:p w14:paraId="6E29EC9B" w14:textId="77777777" w:rsidR="001E0236" w:rsidRPr="0053369F" w:rsidRDefault="001E0236" w:rsidP="00F01368">
            <w:pPr>
              <w:pStyle w:val="TAC"/>
            </w:pPr>
            <w:r w:rsidRPr="0053369F">
              <w:t>≥34.56</w:t>
            </w:r>
          </w:p>
        </w:tc>
        <w:tc>
          <w:tcPr>
            <w:tcW w:w="2548" w:type="dxa"/>
            <w:vAlign w:val="center"/>
          </w:tcPr>
          <w:p w14:paraId="5966F277" w14:textId="77777777" w:rsidR="001E0236" w:rsidRPr="0053369F" w:rsidRDefault="001E0236" w:rsidP="00F01368">
            <w:pPr>
              <w:pStyle w:val="TAC"/>
              <w:rPr>
                <w:kern w:val="24"/>
                <w:szCs w:val="18"/>
              </w:rPr>
            </w:pPr>
            <w:r w:rsidRPr="0053369F">
              <w:t>≥0</w:t>
            </w:r>
          </w:p>
        </w:tc>
        <w:tc>
          <w:tcPr>
            <w:tcW w:w="900" w:type="dxa"/>
            <w:vAlign w:val="center"/>
          </w:tcPr>
          <w:p w14:paraId="5D709852" w14:textId="77777777" w:rsidR="001E0236" w:rsidRPr="0053369F" w:rsidRDefault="001E0236" w:rsidP="00F01368">
            <w:pPr>
              <w:pStyle w:val="TAC"/>
            </w:pPr>
            <w:r w:rsidRPr="0053369F">
              <w:t>A1</w:t>
            </w:r>
          </w:p>
        </w:tc>
      </w:tr>
      <w:tr w:rsidR="0037724D" w:rsidRPr="0053369F" w14:paraId="587BFD41" w14:textId="77777777" w:rsidTr="0037724D">
        <w:trPr>
          <w:trHeight w:val="20"/>
          <w:ins w:id="84" w:author="Huawei" w:date="2022-11-04T19:14:00Z"/>
        </w:trPr>
        <w:tc>
          <w:tcPr>
            <w:tcW w:w="1198" w:type="dxa"/>
            <w:tcBorders>
              <w:bottom w:val="nil"/>
            </w:tcBorders>
            <w:vAlign w:val="center"/>
          </w:tcPr>
          <w:p w14:paraId="275A6F0F" w14:textId="77777777" w:rsidR="0037724D" w:rsidRPr="0053369F" w:rsidRDefault="0037724D" w:rsidP="0037724D">
            <w:pPr>
              <w:pStyle w:val="TAC"/>
              <w:rPr>
                <w:ins w:id="85" w:author="Huawei" w:date="2022-11-04T19:14:00Z"/>
              </w:rPr>
            </w:pPr>
          </w:p>
        </w:tc>
        <w:tc>
          <w:tcPr>
            <w:tcW w:w="2002" w:type="dxa"/>
            <w:tcBorders>
              <w:bottom w:val="nil"/>
            </w:tcBorders>
            <w:vAlign w:val="center"/>
          </w:tcPr>
          <w:p w14:paraId="5363482C" w14:textId="77777777" w:rsidR="0037724D" w:rsidRPr="0053369F" w:rsidRDefault="0037724D" w:rsidP="0037724D">
            <w:pPr>
              <w:pStyle w:val="TAC"/>
              <w:rPr>
                <w:ins w:id="86" w:author="Huawei" w:date="2022-11-04T19:14:00Z"/>
                <w:rFonts w:eastAsia="Cambria"/>
              </w:rPr>
            </w:pPr>
          </w:p>
        </w:tc>
        <w:tc>
          <w:tcPr>
            <w:tcW w:w="1480" w:type="dxa"/>
            <w:vAlign w:val="center"/>
          </w:tcPr>
          <w:p w14:paraId="22D4A2E4" w14:textId="29D75C7C" w:rsidR="0037724D" w:rsidRPr="0053369F" w:rsidRDefault="0037724D" w:rsidP="0037724D">
            <w:pPr>
              <w:pStyle w:val="TAC"/>
              <w:rPr>
                <w:ins w:id="87" w:author="Huawei" w:date="2022-11-04T19:14:00Z"/>
              </w:rPr>
            </w:pPr>
            <w:ins w:id="88" w:author="Huawei" w:date="2022-11-04T19:35:00Z">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ins>
          </w:p>
        </w:tc>
        <w:tc>
          <w:tcPr>
            <w:tcW w:w="2548" w:type="dxa"/>
            <w:vAlign w:val="center"/>
          </w:tcPr>
          <w:p w14:paraId="5279D5AD" w14:textId="4603D857" w:rsidR="0037724D" w:rsidRPr="0053369F" w:rsidRDefault="0037724D" w:rsidP="0037724D">
            <w:pPr>
              <w:pStyle w:val="TAC"/>
              <w:rPr>
                <w:ins w:id="89" w:author="Huawei" w:date="2022-11-04T19:14:00Z"/>
              </w:rPr>
            </w:pPr>
            <w:ins w:id="90" w:author="Huawei" w:date="2022-11-04T19:35:00Z">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ins>
          </w:p>
        </w:tc>
        <w:tc>
          <w:tcPr>
            <w:tcW w:w="900" w:type="dxa"/>
            <w:vAlign w:val="center"/>
          </w:tcPr>
          <w:p w14:paraId="27072750" w14:textId="1C8F4C89" w:rsidR="0037724D" w:rsidRPr="0053369F" w:rsidRDefault="0037724D" w:rsidP="0037724D">
            <w:pPr>
              <w:pStyle w:val="TAC"/>
              <w:rPr>
                <w:ins w:id="91" w:author="Huawei" w:date="2022-11-04T19:14:00Z"/>
              </w:rPr>
            </w:pPr>
            <w:ins w:id="92" w:author="Huawei" w:date="2022-11-04T19:35:00Z">
              <w:r>
                <w:rPr>
                  <w:rFonts w:cs="Arial"/>
                  <w:color w:val="000000"/>
                  <w:kern w:val="24"/>
                  <w:szCs w:val="18"/>
                </w:rPr>
                <w:t>A5</w:t>
              </w:r>
            </w:ins>
          </w:p>
        </w:tc>
      </w:tr>
      <w:tr w:rsidR="0037724D" w:rsidRPr="0053369F" w14:paraId="124289F3" w14:textId="77777777" w:rsidTr="0037724D">
        <w:trPr>
          <w:trHeight w:val="20"/>
          <w:ins w:id="93" w:author="Huawei" w:date="2022-11-04T19:34:00Z"/>
        </w:trPr>
        <w:tc>
          <w:tcPr>
            <w:tcW w:w="1198" w:type="dxa"/>
            <w:tcBorders>
              <w:top w:val="nil"/>
              <w:bottom w:val="nil"/>
            </w:tcBorders>
            <w:vAlign w:val="center"/>
          </w:tcPr>
          <w:p w14:paraId="1D03D6BF" w14:textId="77777777" w:rsidR="0037724D" w:rsidRPr="0053369F" w:rsidRDefault="0037724D" w:rsidP="0037724D">
            <w:pPr>
              <w:pStyle w:val="TAC"/>
              <w:rPr>
                <w:ins w:id="94" w:author="Huawei" w:date="2022-11-04T19:34:00Z"/>
              </w:rPr>
            </w:pPr>
          </w:p>
        </w:tc>
        <w:tc>
          <w:tcPr>
            <w:tcW w:w="2002" w:type="dxa"/>
            <w:tcBorders>
              <w:top w:val="nil"/>
              <w:bottom w:val="nil"/>
            </w:tcBorders>
            <w:vAlign w:val="center"/>
          </w:tcPr>
          <w:p w14:paraId="375230B5" w14:textId="77777777" w:rsidR="0037724D" w:rsidRPr="0053369F" w:rsidRDefault="0037724D" w:rsidP="0037724D">
            <w:pPr>
              <w:pStyle w:val="TAC"/>
              <w:rPr>
                <w:ins w:id="95" w:author="Huawei" w:date="2022-11-04T19:34:00Z"/>
                <w:rFonts w:eastAsia="Cambria"/>
              </w:rPr>
            </w:pPr>
          </w:p>
        </w:tc>
        <w:tc>
          <w:tcPr>
            <w:tcW w:w="1480" w:type="dxa"/>
            <w:vAlign w:val="center"/>
          </w:tcPr>
          <w:p w14:paraId="672368FE" w14:textId="4077EFD2" w:rsidR="0037724D" w:rsidRPr="0053369F" w:rsidRDefault="0037724D" w:rsidP="0037724D">
            <w:pPr>
              <w:pStyle w:val="TAC"/>
              <w:rPr>
                <w:ins w:id="96" w:author="Huawei" w:date="2022-11-04T19:34:00Z"/>
              </w:rPr>
            </w:pPr>
            <w:ins w:id="97" w:author="Huawei" w:date="2022-11-04T19:35:00Z">
              <w:r w:rsidRPr="00A1115A">
                <w:rPr>
                  <w:rFonts w:cs="Arial"/>
                </w:rPr>
                <w:t>≥</w:t>
              </w:r>
              <w:r>
                <w:rPr>
                  <w:rFonts w:cs="Arial"/>
                </w:rPr>
                <w:t>30.76</w:t>
              </w:r>
              <w:r w:rsidRPr="00A1115A">
                <w:rPr>
                  <w:rFonts w:cs="Arial"/>
                </w:rPr>
                <w:t>, &lt;</w:t>
              </w:r>
              <w:r>
                <w:rPr>
                  <w:rFonts w:cs="Arial"/>
                </w:rPr>
                <w:t>36.72</w:t>
              </w:r>
            </w:ins>
          </w:p>
        </w:tc>
        <w:tc>
          <w:tcPr>
            <w:tcW w:w="2548" w:type="dxa"/>
            <w:vAlign w:val="center"/>
          </w:tcPr>
          <w:p w14:paraId="547FBEED" w14:textId="54383324" w:rsidR="0037724D" w:rsidRPr="0053369F" w:rsidRDefault="0037724D" w:rsidP="0037724D">
            <w:pPr>
              <w:pStyle w:val="TAC"/>
              <w:rPr>
                <w:ins w:id="98" w:author="Huawei" w:date="2022-11-04T19:34:00Z"/>
              </w:rPr>
            </w:pPr>
            <w:ins w:id="99" w:author="Huawei" w:date="2022-11-04T19:35:00Z">
              <w:r w:rsidRPr="00A1115A">
                <w:rPr>
                  <w:rFonts w:cs="Arial"/>
                  <w:color w:val="000000"/>
                  <w:kern w:val="24"/>
                  <w:szCs w:val="18"/>
                </w:rPr>
                <w:t>&lt;1.08</w:t>
              </w:r>
            </w:ins>
          </w:p>
        </w:tc>
        <w:tc>
          <w:tcPr>
            <w:tcW w:w="900" w:type="dxa"/>
            <w:vAlign w:val="center"/>
          </w:tcPr>
          <w:p w14:paraId="43CC5E18" w14:textId="0B0EBC7B" w:rsidR="0037724D" w:rsidRPr="0053369F" w:rsidRDefault="0037724D" w:rsidP="0037724D">
            <w:pPr>
              <w:pStyle w:val="TAC"/>
              <w:rPr>
                <w:ins w:id="100" w:author="Huawei" w:date="2022-11-04T19:34:00Z"/>
              </w:rPr>
            </w:pPr>
            <w:ins w:id="101" w:author="Huawei" w:date="2022-11-04T19:35:00Z">
              <w:r>
                <w:rPr>
                  <w:rFonts w:cs="Arial"/>
                  <w:color w:val="000000"/>
                  <w:kern w:val="24"/>
                  <w:szCs w:val="18"/>
                </w:rPr>
                <w:t>A5</w:t>
              </w:r>
            </w:ins>
          </w:p>
        </w:tc>
      </w:tr>
      <w:tr w:rsidR="0037724D" w:rsidRPr="0053369F" w14:paraId="6B92E2E5" w14:textId="77777777" w:rsidTr="0037724D">
        <w:trPr>
          <w:trHeight w:val="20"/>
          <w:ins w:id="102" w:author="Huawei" w:date="2022-11-04T19:34:00Z"/>
        </w:trPr>
        <w:tc>
          <w:tcPr>
            <w:tcW w:w="1198" w:type="dxa"/>
            <w:tcBorders>
              <w:top w:val="nil"/>
              <w:bottom w:val="nil"/>
            </w:tcBorders>
            <w:vAlign w:val="center"/>
          </w:tcPr>
          <w:p w14:paraId="7C917F2D" w14:textId="3FEBC399" w:rsidR="0037724D" w:rsidRPr="0053369F" w:rsidRDefault="0037724D" w:rsidP="0037724D">
            <w:pPr>
              <w:pStyle w:val="TAC"/>
              <w:rPr>
                <w:ins w:id="103" w:author="Huawei" w:date="2022-11-04T19:34:00Z"/>
              </w:rPr>
            </w:pPr>
            <w:ins w:id="104" w:author="Huawei" w:date="2022-11-04T19:35:00Z">
              <w:r>
                <w:t>45 MHz</w:t>
              </w:r>
            </w:ins>
          </w:p>
        </w:tc>
        <w:tc>
          <w:tcPr>
            <w:tcW w:w="2002" w:type="dxa"/>
            <w:tcBorders>
              <w:top w:val="nil"/>
              <w:bottom w:val="nil"/>
            </w:tcBorders>
            <w:vAlign w:val="center"/>
          </w:tcPr>
          <w:p w14:paraId="74C8DD47" w14:textId="52BB94FB" w:rsidR="0037724D" w:rsidRPr="0053369F" w:rsidRDefault="0037724D" w:rsidP="0037724D">
            <w:pPr>
              <w:pStyle w:val="TAC"/>
              <w:rPr>
                <w:ins w:id="105" w:author="Huawei" w:date="2022-11-04T19:34:00Z"/>
                <w:rFonts w:eastAsia="Cambria"/>
              </w:rPr>
            </w:pPr>
            <w:ins w:id="106" w:author="Huawei" w:date="2022-11-04T19:35:00Z">
              <w:r w:rsidRPr="008B5729">
                <w:rPr>
                  <w:rFonts w:eastAsia="MS PGothic" w:cs="Arial"/>
                  <w:kern w:val="24"/>
                  <w:szCs w:val="18"/>
                  <w:lang w:val="en-US" w:eastAsia="ja-JP"/>
                </w:rPr>
                <w:t>1942.5 ≤ FC ≤ 1957.5</w:t>
              </w:r>
            </w:ins>
          </w:p>
        </w:tc>
        <w:tc>
          <w:tcPr>
            <w:tcW w:w="1480" w:type="dxa"/>
            <w:vAlign w:val="center"/>
          </w:tcPr>
          <w:p w14:paraId="58DDE2CE" w14:textId="4F616A56" w:rsidR="0037724D" w:rsidRPr="0053369F" w:rsidRDefault="0037724D" w:rsidP="0037724D">
            <w:pPr>
              <w:pStyle w:val="TAC"/>
              <w:rPr>
                <w:ins w:id="107" w:author="Huawei" w:date="2022-11-04T19:34:00Z"/>
              </w:rPr>
            </w:pPr>
            <w:ins w:id="108" w:author="Huawei" w:date="2022-11-04T19:35:00Z">
              <w:r w:rsidRPr="00A1115A">
                <w:rPr>
                  <w:rFonts w:cs="Arial"/>
                </w:rPr>
                <w:t>&lt;3</w:t>
              </w:r>
              <w:r>
                <w:rPr>
                  <w:rFonts w:cs="Arial"/>
                </w:rPr>
                <w:t>6.72</w:t>
              </w:r>
            </w:ins>
          </w:p>
        </w:tc>
        <w:tc>
          <w:tcPr>
            <w:tcW w:w="2548" w:type="dxa"/>
            <w:vAlign w:val="center"/>
          </w:tcPr>
          <w:p w14:paraId="5352D5F9" w14:textId="67395329" w:rsidR="0037724D" w:rsidRPr="0053369F" w:rsidRDefault="0037724D" w:rsidP="0037724D">
            <w:pPr>
              <w:pStyle w:val="TAC"/>
              <w:rPr>
                <w:ins w:id="109" w:author="Huawei" w:date="2022-11-04T19:34:00Z"/>
              </w:rPr>
            </w:pPr>
            <w:ins w:id="110" w:author="Huawei" w:date="2022-11-04T19:35:00Z">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900" w:type="dxa"/>
            <w:vAlign w:val="center"/>
          </w:tcPr>
          <w:p w14:paraId="2BE782D5" w14:textId="1D3837A5" w:rsidR="0037724D" w:rsidRPr="0053369F" w:rsidRDefault="0037724D" w:rsidP="0037724D">
            <w:pPr>
              <w:pStyle w:val="TAC"/>
              <w:rPr>
                <w:ins w:id="111" w:author="Huawei" w:date="2022-11-04T19:34:00Z"/>
              </w:rPr>
            </w:pPr>
            <w:ins w:id="112" w:author="Huawei" w:date="2022-11-04T19:35:00Z">
              <w:r>
                <w:rPr>
                  <w:rFonts w:cs="Arial"/>
                  <w:color w:val="000000"/>
                  <w:kern w:val="24"/>
                  <w:szCs w:val="18"/>
                </w:rPr>
                <w:t>A2</w:t>
              </w:r>
            </w:ins>
          </w:p>
        </w:tc>
      </w:tr>
      <w:tr w:rsidR="0037724D" w:rsidRPr="0053369F" w14:paraId="2079559C" w14:textId="77777777" w:rsidTr="0037724D">
        <w:trPr>
          <w:trHeight w:val="20"/>
          <w:ins w:id="113" w:author="Huawei" w:date="2022-11-04T19:34:00Z"/>
        </w:trPr>
        <w:tc>
          <w:tcPr>
            <w:tcW w:w="1198" w:type="dxa"/>
            <w:tcBorders>
              <w:top w:val="nil"/>
              <w:bottom w:val="nil"/>
            </w:tcBorders>
            <w:vAlign w:val="center"/>
          </w:tcPr>
          <w:p w14:paraId="7AB91B23" w14:textId="77777777" w:rsidR="0037724D" w:rsidRPr="0053369F" w:rsidRDefault="0037724D" w:rsidP="0037724D">
            <w:pPr>
              <w:pStyle w:val="TAC"/>
              <w:rPr>
                <w:ins w:id="114" w:author="Huawei" w:date="2022-11-04T19:34:00Z"/>
              </w:rPr>
            </w:pPr>
          </w:p>
        </w:tc>
        <w:tc>
          <w:tcPr>
            <w:tcW w:w="2002" w:type="dxa"/>
            <w:tcBorders>
              <w:top w:val="nil"/>
              <w:bottom w:val="nil"/>
            </w:tcBorders>
            <w:vAlign w:val="center"/>
          </w:tcPr>
          <w:p w14:paraId="2A52F4AB" w14:textId="77777777" w:rsidR="0037724D" w:rsidRPr="0053369F" w:rsidRDefault="0037724D" w:rsidP="0037724D">
            <w:pPr>
              <w:pStyle w:val="TAC"/>
              <w:rPr>
                <w:ins w:id="115" w:author="Huawei" w:date="2022-11-04T19:34:00Z"/>
                <w:rFonts w:eastAsia="Cambria"/>
              </w:rPr>
            </w:pPr>
          </w:p>
        </w:tc>
        <w:tc>
          <w:tcPr>
            <w:tcW w:w="1480" w:type="dxa"/>
            <w:vAlign w:val="center"/>
          </w:tcPr>
          <w:p w14:paraId="4B810DC6" w14:textId="10BB7010" w:rsidR="0037724D" w:rsidRPr="0053369F" w:rsidRDefault="0037724D" w:rsidP="0037724D">
            <w:pPr>
              <w:pStyle w:val="TAC"/>
              <w:rPr>
                <w:ins w:id="116" w:author="Huawei" w:date="2022-11-04T19:34:00Z"/>
              </w:rPr>
            </w:pPr>
            <w:ins w:id="117" w:author="Huawei" w:date="2022-11-04T19:35:00Z">
              <w:r w:rsidRPr="00A1115A">
                <w:rPr>
                  <w:rFonts w:cs="Arial"/>
                </w:rPr>
                <w:t>&lt;3</w:t>
              </w:r>
              <w:r>
                <w:rPr>
                  <w:rFonts w:cs="Arial"/>
                </w:rPr>
                <w:t>6.72</w:t>
              </w:r>
            </w:ins>
          </w:p>
        </w:tc>
        <w:tc>
          <w:tcPr>
            <w:tcW w:w="2548" w:type="dxa"/>
            <w:vAlign w:val="center"/>
          </w:tcPr>
          <w:p w14:paraId="30FA53FA" w14:textId="01C6D55B" w:rsidR="0037724D" w:rsidRPr="0053369F" w:rsidRDefault="0037724D" w:rsidP="0037724D">
            <w:pPr>
              <w:pStyle w:val="TAC"/>
              <w:rPr>
                <w:ins w:id="118" w:author="Huawei" w:date="2022-11-04T19:34:00Z"/>
              </w:rPr>
            </w:pPr>
            <w:ins w:id="119" w:author="Huawei" w:date="2022-11-04T19:35:00Z">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900" w:type="dxa"/>
            <w:vAlign w:val="center"/>
          </w:tcPr>
          <w:p w14:paraId="0E7458A4" w14:textId="43F3B8BC" w:rsidR="0037724D" w:rsidRPr="0053369F" w:rsidRDefault="0037724D" w:rsidP="0037724D">
            <w:pPr>
              <w:pStyle w:val="TAC"/>
              <w:rPr>
                <w:ins w:id="120" w:author="Huawei" w:date="2022-11-04T19:34:00Z"/>
              </w:rPr>
            </w:pPr>
            <w:ins w:id="121" w:author="Huawei" w:date="2022-11-04T19:35:00Z">
              <w:r>
                <w:rPr>
                  <w:rFonts w:cs="Arial"/>
                  <w:color w:val="000000"/>
                  <w:kern w:val="24"/>
                  <w:szCs w:val="18"/>
                </w:rPr>
                <w:t>A1</w:t>
              </w:r>
            </w:ins>
          </w:p>
        </w:tc>
      </w:tr>
      <w:tr w:rsidR="0037724D" w:rsidRPr="0053369F" w14:paraId="30A4E4F9" w14:textId="77777777" w:rsidTr="0037724D">
        <w:trPr>
          <w:trHeight w:val="20"/>
          <w:ins w:id="122" w:author="Huawei" w:date="2022-11-04T19:34:00Z"/>
        </w:trPr>
        <w:tc>
          <w:tcPr>
            <w:tcW w:w="1198" w:type="dxa"/>
            <w:tcBorders>
              <w:top w:val="nil"/>
            </w:tcBorders>
            <w:vAlign w:val="center"/>
          </w:tcPr>
          <w:p w14:paraId="429A5BC1" w14:textId="77777777" w:rsidR="0037724D" w:rsidRPr="0053369F" w:rsidRDefault="0037724D" w:rsidP="0037724D">
            <w:pPr>
              <w:pStyle w:val="TAC"/>
              <w:rPr>
                <w:ins w:id="123" w:author="Huawei" w:date="2022-11-04T19:34:00Z"/>
              </w:rPr>
            </w:pPr>
          </w:p>
        </w:tc>
        <w:tc>
          <w:tcPr>
            <w:tcW w:w="2002" w:type="dxa"/>
            <w:tcBorders>
              <w:top w:val="nil"/>
            </w:tcBorders>
            <w:vAlign w:val="center"/>
          </w:tcPr>
          <w:p w14:paraId="36BEE536" w14:textId="77777777" w:rsidR="0037724D" w:rsidRPr="0053369F" w:rsidRDefault="0037724D" w:rsidP="0037724D">
            <w:pPr>
              <w:pStyle w:val="TAC"/>
              <w:rPr>
                <w:ins w:id="124" w:author="Huawei" w:date="2022-11-04T19:34:00Z"/>
                <w:rFonts w:eastAsia="Cambria"/>
              </w:rPr>
            </w:pPr>
          </w:p>
        </w:tc>
        <w:tc>
          <w:tcPr>
            <w:tcW w:w="1480" w:type="dxa"/>
            <w:vAlign w:val="center"/>
          </w:tcPr>
          <w:p w14:paraId="546C2A3F" w14:textId="7802D25F" w:rsidR="0037724D" w:rsidRPr="0053369F" w:rsidRDefault="0037724D" w:rsidP="0037724D">
            <w:pPr>
              <w:pStyle w:val="TAC"/>
              <w:rPr>
                <w:ins w:id="125" w:author="Huawei" w:date="2022-11-04T19:34:00Z"/>
              </w:rPr>
            </w:pPr>
            <w:ins w:id="126" w:author="Huawei" w:date="2022-11-04T19:35:00Z">
              <w:r w:rsidRPr="00A1115A">
                <w:rPr>
                  <w:rFonts w:cs="Arial"/>
                </w:rPr>
                <w:t>≥3</w:t>
              </w:r>
              <w:r>
                <w:rPr>
                  <w:rFonts w:cs="Arial"/>
                </w:rPr>
                <w:t>6.72</w:t>
              </w:r>
            </w:ins>
          </w:p>
        </w:tc>
        <w:tc>
          <w:tcPr>
            <w:tcW w:w="2548" w:type="dxa"/>
            <w:vAlign w:val="center"/>
          </w:tcPr>
          <w:p w14:paraId="549DA6BA" w14:textId="1F4D81B2" w:rsidR="0037724D" w:rsidRPr="0053369F" w:rsidRDefault="0037724D" w:rsidP="0037724D">
            <w:pPr>
              <w:pStyle w:val="TAC"/>
              <w:rPr>
                <w:ins w:id="127" w:author="Huawei" w:date="2022-11-04T19:34:00Z"/>
              </w:rPr>
            </w:pPr>
            <w:ins w:id="128" w:author="Huawei" w:date="2022-11-04T19:35:00Z">
              <w:r w:rsidRPr="00A1115A">
                <w:rPr>
                  <w:color w:val="000000"/>
                  <w:kern w:val="24"/>
                  <w:szCs w:val="18"/>
                  <w:lang w:val="x-none"/>
                </w:rPr>
                <w:t>&gt;0</w:t>
              </w:r>
            </w:ins>
          </w:p>
        </w:tc>
        <w:tc>
          <w:tcPr>
            <w:tcW w:w="900" w:type="dxa"/>
            <w:vAlign w:val="center"/>
          </w:tcPr>
          <w:p w14:paraId="3F12005E" w14:textId="7B7554D0" w:rsidR="0037724D" w:rsidRPr="0053369F" w:rsidRDefault="0037724D" w:rsidP="0037724D">
            <w:pPr>
              <w:pStyle w:val="TAC"/>
              <w:rPr>
                <w:ins w:id="129" w:author="Huawei" w:date="2022-11-04T19:34:00Z"/>
              </w:rPr>
            </w:pPr>
            <w:ins w:id="130" w:author="Huawei" w:date="2022-11-04T19:35:00Z">
              <w:r>
                <w:rPr>
                  <w:rFonts w:cs="Arial"/>
                  <w:color w:val="000000"/>
                  <w:kern w:val="24"/>
                  <w:szCs w:val="18"/>
                </w:rPr>
                <w:t>A1</w:t>
              </w:r>
            </w:ins>
          </w:p>
        </w:tc>
      </w:tr>
      <w:tr w:rsidR="0037724D" w:rsidRPr="0053369F" w14:paraId="433F00F3" w14:textId="77777777" w:rsidTr="00F01368">
        <w:trPr>
          <w:trHeight w:val="20"/>
        </w:trPr>
        <w:tc>
          <w:tcPr>
            <w:tcW w:w="1198" w:type="dxa"/>
            <w:vMerge w:val="restart"/>
            <w:vAlign w:val="center"/>
            <w:hideMark/>
          </w:tcPr>
          <w:p w14:paraId="13ECE31A" w14:textId="77777777" w:rsidR="0037724D" w:rsidRPr="0053369F" w:rsidRDefault="0037724D" w:rsidP="0037724D">
            <w:pPr>
              <w:pStyle w:val="TAC"/>
            </w:pPr>
            <w:r w:rsidRPr="0053369F">
              <w:t>50 MHz</w:t>
            </w:r>
          </w:p>
        </w:tc>
        <w:tc>
          <w:tcPr>
            <w:tcW w:w="2002" w:type="dxa"/>
            <w:vMerge w:val="restart"/>
            <w:vAlign w:val="center"/>
          </w:tcPr>
          <w:p w14:paraId="01D126EE" w14:textId="77777777" w:rsidR="0037724D" w:rsidRPr="0053369F" w:rsidRDefault="0037724D" w:rsidP="0037724D">
            <w:pPr>
              <w:pStyle w:val="TAC"/>
              <w:rPr>
                <w:rFonts w:eastAsia="MS PGothic"/>
              </w:rPr>
            </w:pPr>
            <w:r w:rsidRPr="0053369F">
              <w:rPr>
                <w:rFonts w:eastAsia="MS PGothic"/>
              </w:rPr>
              <w:t>1945 ≤ F</w:t>
            </w:r>
            <w:r w:rsidRPr="0053369F">
              <w:rPr>
                <w:rFonts w:eastAsia="MS PGothic"/>
                <w:vertAlign w:val="subscript"/>
              </w:rPr>
              <w:t>C</w:t>
            </w:r>
            <w:r w:rsidRPr="0053369F">
              <w:rPr>
                <w:rFonts w:eastAsia="MS PGothic"/>
              </w:rPr>
              <w:t xml:space="preserve"> ≤ 1955</w:t>
            </w:r>
          </w:p>
        </w:tc>
        <w:tc>
          <w:tcPr>
            <w:tcW w:w="1480" w:type="dxa"/>
            <w:vAlign w:val="center"/>
          </w:tcPr>
          <w:p w14:paraId="4FCF1AB4" w14:textId="77777777" w:rsidR="0037724D" w:rsidRPr="0053369F" w:rsidRDefault="0037724D" w:rsidP="0037724D">
            <w:pPr>
              <w:pStyle w:val="TAC"/>
              <w:rPr>
                <w:rFonts w:cs="Courier New"/>
              </w:rPr>
            </w:pPr>
            <w:r w:rsidRPr="0053369F">
              <w:t>≥7.74, &lt;14.4</w:t>
            </w:r>
          </w:p>
        </w:tc>
        <w:tc>
          <w:tcPr>
            <w:tcW w:w="2548" w:type="dxa"/>
            <w:vAlign w:val="center"/>
          </w:tcPr>
          <w:p w14:paraId="5740459B" w14:textId="77777777" w:rsidR="0037724D" w:rsidRPr="0053369F" w:rsidRDefault="0037724D" w:rsidP="0037724D">
            <w:pPr>
              <w:pStyle w:val="TAC"/>
              <w:rPr>
                <w:rFonts w:cs="Courier New"/>
              </w:rPr>
            </w:pPr>
            <w:r w:rsidRPr="0053369F">
              <w:t>&lt; min (1.08, max(0,12*SCS*</w:t>
            </w:r>
            <w:r w:rsidRPr="0053369F">
              <w:rPr>
                <w:rFonts w:cs="Arial"/>
                <w:kern w:val="24"/>
                <w:szCs w:val="18"/>
              </w:rPr>
              <w:t xml:space="preserve"> RB</w:t>
            </w:r>
            <w:r w:rsidRPr="0053369F">
              <w:rPr>
                <w:rFonts w:cs="Arial"/>
                <w:kern w:val="24"/>
                <w:position w:val="-5"/>
                <w:szCs w:val="18"/>
                <w:vertAlign w:val="subscript"/>
              </w:rPr>
              <w:t>end</w:t>
            </w:r>
            <w:r w:rsidRPr="0053369F">
              <w:t>-7.74))</w:t>
            </w:r>
          </w:p>
        </w:tc>
        <w:tc>
          <w:tcPr>
            <w:tcW w:w="900" w:type="dxa"/>
            <w:vAlign w:val="center"/>
          </w:tcPr>
          <w:p w14:paraId="57BB3076" w14:textId="77777777" w:rsidR="0037724D" w:rsidRPr="0053369F" w:rsidRDefault="0037724D" w:rsidP="0037724D">
            <w:pPr>
              <w:pStyle w:val="TAC"/>
              <w:rPr>
                <w:rFonts w:cs="Courier New"/>
              </w:rPr>
            </w:pPr>
            <w:r w:rsidRPr="0053369F">
              <w:t>A5</w:t>
            </w:r>
          </w:p>
        </w:tc>
      </w:tr>
      <w:tr w:rsidR="0037724D" w:rsidRPr="0053369F" w14:paraId="3BFFF2EA" w14:textId="77777777" w:rsidTr="00F01368">
        <w:trPr>
          <w:trHeight w:val="20"/>
        </w:trPr>
        <w:tc>
          <w:tcPr>
            <w:tcW w:w="1198" w:type="dxa"/>
            <w:vMerge/>
            <w:vAlign w:val="center"/>
          </w:tcPr>
          <w:p w14:paraId="63143B33" w14:textId="77777777" w:rsidR="0037724D" w:rsidRPr="0053369F" w:rsidRDefault="0037724D" w:rsidP="0037724D">
            <w:pPr>
              <w:pStyle w:val="TAC"/>
            </w:pPr>
          </w:p>
        </w:tc>
        <w:tc>
          <w:tcPr>
            <w:tcW w:w="2002" w:type="dxa"/>
            <w:vMerge/>
            <w:vAlign w:val="center"/>
          </w:tcPr>
          <w:p w14:paraId="1A2FF3F6" w14:textId="77777777" w:rsidR="0037724D" w:rsidRPr="0053369F" w:rsidRDefault="0037724D" w:rsidP="0037724D">
            <w:pPr>
              <w:pStyle w:val="TAC"/>
              <w:rPr>
                <w:rFonts w:eastAsia="Cambria"/>
              </w:rPr>
            </w:pPr>
          </w:p>
        </w:tc>
        <w:tc>
          <w:tcPr>
            <w:tcW w:w="1480" w:type="dxa"/>
            <w:vAlign w:val="center"/>
          </w:tcPr>
          <w:p w14:paraId="3CAEF571" w14:textId="77777777" w:rsidR="0037724D" w:rsidRPr="0053369F" w:rsidRDefault="0037724D" w:rsidP="0037724D">
            <w:pPr>
              <w:pStyle w:val="TAC"/>
              <w:rPr>
                <w:rFonts w:cs="Courier New"/>
              </w:rPr>
            </w:pPr>
            <w:r w:rsidRPr="0053369F">
              <w:t>≥36, &lt;39.6</w:t>
            </w:r>
          </w:p>
        </w:tc>
        <w:tc>
          <w:tcPr>
            <w:tcW w:w="2548" w:type="dxa"/>
            <w:vAlign w:val="center"/>
          </w:tcPr>
          <w:p w14:paraId="1F0AB80F" w14:textId="77777777" w:rsidR="0037724D" w:rsidRPr="0053369F" w:rsidRDefault="0037724D" w:rsidP="0037724D">
            <w:pPr>
              <w:pStyle w:val="TAC"/>
              <w:rPr>
                <w:rFonts w:cs="Courier New"/>
              </w:rPr>
            </w:pPr>
            <w:r w:rsidRPr="0053369F">
              <w:t>&lt;1.08</w:t>
            </w:r>
          </w:p>
        </w:tc>
        <w:tc>
          <w:tcPr>
            <w:tcW w:w="900" w:type="dxa"/>
            <w:vAlign w:val="center"/>
          </w:tcPr>
          <w:p w14:paraId="7943E047" w14:textId="77777777" w:rsidR="0037724D" w:rsidRPr="0053369F" w:rsidRDefault="0037724D" w:rsidP="0037724D">
            <w:pPr>
              <w:pStyle w:val="TAC"/>
              <w:rPr>
                <w:rFonts w:cs="Courier New"/>
              </w:rPr>
            </w:pPr>
            <w:r w:rsidRPr="0053369F">
              <w:t>A5</w:t>
            </w:r>
          </w:p>
        </w:tc>
      </w:tr>
      <w:tr w:rsidR="0037724D" w:rsidRPr="0053369F" w14:paraId="7C78BBD6" w14:textId="77777777" w:rsidTr="00F01368">
        <w:trPr>
          <w:trHeight w:val="20"/>
        </w:trPr>
        <w:tc>
          <w:tcPr>
            <w:tcW w:w="1198" w:type="dxa"/>
            <w:vMerge/>
            <w:vAlign w:val="center"/>
          </w:tcPr>
          <w:p w14:paraId="6516BCDE" w14:textId="77777777" w:rsidR="0037724D" w:rsidRPr="0053369F" w:rsidRDefault="0037724D" w:rsidP="0037724D">
            <w:pPr>
              <w:pStyle w:val="TAC"/>
            </w:pPr>
          </w:p>
        </w:tc>
        <w:tc>
          <w:tcPr>
            <w:tcW w:w="2002" w:type="dxa"/>
            <w:vMerge/>
            <w:vAlign w:val="center"/>
          </w:tcPr>
          <w:p w14:paraId="345883E4" w14:textId="77777777" w:rsidR="0037724D" w:rsidRPr="0053369F" w:rsidRDefault="0037724D" w:rsidP="0037724D">
            <w:pPr>
              <w:pStyle w:val="TAC"/>
              <w:rPr>
                <w:rFonts w:eastAsia="Cambria"/>
              </w:rPr>
            </w:pPr>
          </w:p>
        </w:tc>
        <w:tc>
          <w:tcPr>
            <w:tcW w:w="1480" w:type="dxa"/>
            <w:vAlign w:val="center"/>
          </w:tcPr>
          <w:p w14:paraId="42C8833E" w14:textId="77777777" w:rsidR="0037724D" w:rsidRPr="0053369F" w:rsidRDefault="0037724D" w:rsidP="0037724D">
            <w:pPr>
              <w:pStyle w:val="TAC"/>
              <w:rPr>
                <w:rFonts w:cs="Courier New"/>
              </w:rPr>
            </w:pPr>
            <w:r w:rsidRPr="0053369F">
              <w:t>&lt;39.6</w:t>
            </w:r>
          </w:p>
        </w:tc>
        <w:tc>
          <w:tcPr>
            <w:tcW w:w="2548" w:type="dxa"/>
            <w:vAlign w:val="center"/>
          </w:tcPr>
          <w:p w14:paraId="215FAAF5" w14:textId="77777777" w:rsidR="0037724D" w:rsidRPr="0053369F" w:rsidRDefault="0037724D" w:rsidP="0037724D">
            <w:pPr>
              <w:pStyle w:val="TAC"/>
              <w:rPr>
                <w:rFonts w:cs="Courier New"/>
              </w:rPr>
            </w:pPr>
            <w:r w:rsidRPr="0053369F">
              <w:rPr>
                <w:rFonts w:cs="Arial"/>
              </w:rPr>
              <w:t>≥</w:t>
            </w:r>
            <w:r w:rsidRPr="0053369F">
              <w:t>18, &lt;max (0, 12*SCS*RB</w:t>
            </w:r>
            <w:r w:rsidRPr="0053369F">
              <w:rPr>
                <w:position w:val="-5"/>
                <w:vertAlign w:val="subscript"/>
              </w:rPr>
              <w:t xml:space="preserve">end </w:t>
            </w:r>
            <w:r w:rsidRPr="0053369F">
              <w:t>– 7.74)</w:t>
            </w:r>
          </w:p>
        </w:tc>
        <w:tc>
          <w:tcPr>
            <w:tcW w:w="900" w:type="dxa"/>
            <w:vAlign w:val="center"/>
          </w:tcPr>
          <w:p w14:paraId="6E2E2CC7" w14:textId="77777777" w:rsidR="0037724D" w:rsidRPr="0053369F" w:rsidRDefault="0037724D" w:rsidP="0037724D">
            <w:pPr>
              <w:pStyle w:val="TAC"/>
              <w:rPr>
                <w:rFonts w:cs="Courier New"/>
              </w:rPr>
            </w:pPr>
            <w:r w:rsidRPr="0053369F">
              <w:t>A2</w:t>
            </w:r>
          </w:p>
        </w:tc>
      </w:tr>
      <w:tr w:rsidR="0037724D" w:rsidRPr="0053369F" w14:paraId="57A2B93D" w14:textId="77777777" w:rsidTr="00F01368">
        <w:trPr>
          <w:trHeight w:val="20"/>
        </w:trPr>
        <w:tc>
          <w:tcPr>
            <w:tcW w:w="1198" w:type="dxa"/>
            <w:vMerge/>
            <w:vAlign w:val="center"/>
          </w:tcPr>
          <w:p w14:paraId="3ECAF029" w14:textId="77777777" w:rsidR="0037724D" w:rsidRPr="0053369F" w:rsidRDefault="0037724D" w:rsidP="0037724D">
            <w:pPr>
              <w:pStyle w:val="TAC"/>
            </w:pPr>
          </w:p>
        </w:tc>
        <w:tc>
          <w:tcPr>
            <w:tcW w:w="2002" w:type="dxa"/>
            <w:vMerge/>
            <w:vAlign w:val="center"/>
          </w:tcPr>
          <w:p w14:paraId="0A6C32A2" w14:textId="77777777" w:rsidR="0037724D" w:rsidRPr="0053369F" w:rsidRDefault="0037724D" w:rsidP="0037724D">
            <w:pPr>
              <w:pStyle w:val="TAC"/>
              <w:rPr>
                <w:rFonts w:eastAsia="Cambria"/>
              </w:rPr>
            </w:pPr>
          </w:p>
        </w:tc>
        <w:tc>
          <w:tcPr>
            <w:tcW w:w="1480" w:type="dxa"/>
            <w:vAlign w:val="center"/>
          </w:tcPr>
          <w:p w14:paraId="73DF2D3E" w14:textId="77777777" w:rsidR="0037724D" w:rsidRPr="0053369F" w:rsidRDefault="0037724D" w:rsidP="0037724D">
            <w:pPr>
              <w:pStyle w:val="TAC"/>
              <w:rPr>
                <w:rFonts w:cs="Courier New"/>
              </w:rPr>
            </w:pPr>
            <w:r w:rsidRPr="0053369F">
              <w:t>&lt;39.6</w:t>
            </w:r>
          </w:p>
        </w:tc>
        <w:tc>
          <w:tcPr>
            <w:tcW w:w="2548" w:type="dxa"/>
            <w:vAlign w:val="center"/>
          </w:tcPr>
          <w:p w14:paraId="53D78CCC" w14:textId="77777777" w:rsidR="0037724D" w:rsidRPr="0053369F" w:rsidRDefault="0037724D" w:rsidP="0037724D">
            <w:pPr>
              <w:pStyle w:val="TAC"/>
              <w:rPr>
                <w:rFonts w:cs="Courier New"/>
              </w:rPr>
            </w:pPr>
            <w:r w:rsidRPr="0053369F">
              <w:t>≥max (0, 12*SCS*RB</w:t>
            </w:r>
            <w:r w:rsidRPr="0053369F">
              <w:rPr>
                <w:position w:val="-5"/>
                <w:vertAlign w:val="subscript"/>
              </w:rPr>
              <w:t xml:space="preserve">end </w:t>
            </w:r>
            <w:r w:rsidRPr="0053369F">
              <w:t>– 7.74)</w:t>
            </w:r>
          </w:p>
        </w:tc>
        <w:tc>
          <w:tcPr>
            <w:tcW w:w="900" w:type="dxa"/>
            <w:vAlign w:val="center"/>
          </w:tcPr>
          <w:p w14:paraId="0F414FE5" w14:textId="77777777" w:rsidR="0037724D" w:rsidRPr="0053369F" w:rsidRDefault="0037724D" w:rsidP="0037724D">
            <w:pPr>
              <w:pStyle w:val="TAC"/>
              <w:rPr>
                <w:rFonts w:cs="Courier New"/>
              </w:rPr>
            </w:pPr>
            <w:r w:rsidRPr="0053369F">
              <w:t>A1</w:t>
            </w:r>
          </w:p>
        </w:tc>
      </w:tr>
      <w:tr w:rsidR="0037724D" w:rsidRPr="0053369F" w14:paraId="387CAB31" w14:textId="77777777" w:rsidTr="00F01368">
        <w:trPr>
          <w:trHeight w:val="20"/>
        </w:trPr>
        <w:tc>
          <w:tcPr>
            <w:tcW w:w="1198" w:type="dxa"/>
            <w:vMerge/>
            <w:vAlign w:val="center"/>
          </w:tcPr>
          <w:p w14:paraId="18A94A14" w14:textId="77777777" w:rsidR="0037724D" w:rsidRPr="0053369F" w:rsidRDefault="0037724D" w:rsidP="0037724D">
            <w:pPr>
              <w:pStyle w:val="TAC"/>
            </w:pPr>
          </w:p>
        </w:tc>
        <w:tc>
          <w:tcPr>
            <w:tcW w:w="2002" w:type="dxa"/>
            <w:vMerge/>
            <w:vAlign w:val="center"/>
          </w:tcPr>
          <w:p w14:paraId="318BB0D7" w14:textId="77777777" w:rsidR="0037724D" w:rsidRPr="0053369F" w:rsidRDefault="0037724D" w:rsidP="0037724D">
            <w:pPr>
              <w:pStyle w:val="TAC"/>
              <w:rPr>
                <w:rFonts w:eastAsia="Cambria"/>
              </w:rPr>
            </w:pPr>
          </w:p>
        </w:tc>
        <w:tc>
          <w:tcPr>
            <w:tcW w:w="1480" w:type="dxa"/>
            <w:vAlign w:val="center"/>
          </w:tcPr>
          <w:p w14:paraId="570BFE32" w14:textId="77777777" w:rsidR="0037724D" w:rsidRPr="0053369F" w:rsidRDefault="0037724D" w:rsidP="0037724D">
            <w:pPr>
              <w:pStyle w:val="TAC"/>
              <w:rPr>
                <w:rFonts w:cs="Courier New"/>
              </w:rPr>
            </w:pPr>
            <w:r w:rsidRPr="0053369F">
              <w:t>≥39.6</w:t>
            </w:r>
          </w:p>
        </w:tc>
        <w:tc>
          <w:tcPr>
            <w:tcW w:w="2548" w:type="dxa"/>
            <w:vAlign w:val="center"/>
          </w:tcPr>
          <w:p w14:paraId="0223B90E" w14:textId="77777777" w:rsidR="0037724D" w:rsidRPr="0053369F" w:rsidRDefault="0037724D" w:rsidP="0037724D">
            <w:pPr>
              <w:pStyle w:val="TAC"/>
              <w:rPr>
                <w:rFonts w:cs="Courier New"/>
              </w:rPr>
            </w:pPr>
            <w:r w:rsidRPr="0053369F">
              <w:t>&gt;0</w:t>
            </w:r>
          </w:p>
        </w:tc>
        <w:tc>
          <w:tcPr>
            <w:tcW w:w="900" w:type="dxa"/>
            <w:vAlign w:val="center"/>
          </w:tcPr>
          <w:p w14:paraId="2F7F0F5A" w14:textId="77777777" w:rsidR="0037724D" w:rsidRPr="0053369F" w:rsidRDefault="0037724D" w:rsidP="0037724D">
            <w:pPr>
              <w:pStyle w:val="TAC"/>
              <w:rPr>
                <w:rFonts w:cs="Courier New"/>
              </w:rPr>
            </w:pPr>
            <w:r w:rsidRPr="0053369F">
              <w:t>A1</w:t>
            </w:r>
          </w:p>
        </w:tc>
      </w:tr>
    </w:tbl>
    <w:p w14:paraId="21C049D3" w14:textId="77777777" w:rsidR="001E0236" w:rsidRPr="0053369F" w:rsidRDefault="001E0236" w:rsidP="001E0236"/>
    <w:p w14:paraId="68DCE104" w14:textId="77777777" w:rsidR="001E0236" w:rsidRPr="0053369F" w:rsidRDefault="001E0236" w:rsidP="001E0236">
      <w:pPr>
        <w:pStyle w:val="TH"/>
      </w:pPr>
      <w:r w:rsidRPr="0053369F">
        <w:t>Table 6.2.3.3.27-2: A-MPR for NS_49</w:t>
      </w:r>
    </w:p>
    <w:tbl>
      <w:tblPr>
        <w:tblW w:w="3934" w:type="pct"/>
        <w:jc w:val="center"/>
        <w:tblCellMar>
          <w:left w:w="70" w:type="dxa"/>
          <w:right w:w="70" w:type="dxa"/>
        </w:tblCellMar>
        <w:tblLook w:val="01E0" w:firstRow="1" w:lastRow="1" w:firstColumn="1" w:lastColumn="1" w:noHBand="0" w:noVBand="0"/>
      </w:tblPr>
      <w:tblGrid>
        <w:gridCol w:w="821"/>
        <w:gridCol w:w="1200"/>
        <w:gridCol w:w="1111"/>
        <w:gridCol w:w="1111"/>
        <w:gridCol w:w="1111"/>
        <w:gridCol w:w="1111"/>
        <w:gridCol w:w="1111"/>
      </w:tblGrid>
      <w:tr w:rsidR="001E0236" w:rsidRPr="0053369F" w14:paraId="2EA7037C" w14:textId="77777777" w:rsidTr="00F01368">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B14D96" w14:textId="77777777" w:rsidR="001E0236" w:rsidRPr="0053369F" w:rsidRDefault="001E0236" w:rsidP="00F01368">
            <w:pPr>
              <w:pStyle w:val="TAH"/>
            </w:pPr>
            <w:r w:rsidRPr="0053369F">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8FA6C5A" w14:textId="77777777" w:rsidR="001E0236" w:rsidRPr="0053369F" w:rsidRDefault="001E0236" w:rsidP="00F01368">
            <w:pPr>
              <w:pStyle w:val="TAH"/>
            </w:pPr>
            <w:r w:rsidRPr="0053369F">
              <w:t>A1</w:t>
            </w:r>
          </w:p>
        </w:tc>
        <w:tc>
          <w:tcPr>
            <w:tcW w:w="733" w:type="pct"/>
            <w:tcBorders>
              <w:top w:val="single" w:sz="4" w:space="0" w:color="auto"/>
              <w:left w:val="single" w:sz="4" w:space="0" w:color="auto"/>
              <w:bottom w:val="single" w:sz="4" w:space="0" w:color="auto"/>
              <w:right w:val="single" w:sz="4" w:space="0" w:color="auto"/>
            </w:tcBorders>
            <w:vAlign w:val="center"/>
          </w:tcPr>
          <w:p w14:paraId="7A1B9215" w14:textId="77777777" w:rsidR="001E0236" w:rsidRPr="0053369F" w:rsidRDefault="001E0236" w:rsidP="00F01368">
            <w:pPr>
              <w:pStyle w:val="TAH"/>
            </w:pPr>
            <w:r w:rsidRPr="0053369F">
              <w:t>A2</w:t>
            </w:r>
          </w:p>
        </w:tc>
        <w:tc>
          <w:tcPr>
            <w:tcW w:w="733" w:type="pct"/>
            <w:tcBorders>
              <w:top w:val="single" w:sz="4" w:space="0" w:color="auto"/>
              <w:left w:val="single" w:sz="4" w:space="0" w:color="auto"/>
              <w:bottom w:val="single" w:sz="4" w:space="0" w:color="auto"/>
              <w:right w:val="single" w:sz="4" w:space="0" w:color="auto"/>
            </w:tcBorders>
          </w:tcPr>
          <w:p w14:paraId="0EC02438" w14:textId="77777777" w:rsidR="001E0236" w:rsidRPr="0053369F" w:rsidRDefault="001E0236" w:rsidP="00F01368">
            <w:pPr>
              <w:pStyle w:val="TAH"/>
            </w:pPr>
            <w:r w:rsidRPr="0053369F">
              <w:t>A3</w:t>
            </w:r>
          </w:p>
        </w:tc>
        <w:tc>
          <w:tcPr>
            <w:tcW w:w="733" w:type="pct"/>
            <w:tcBorders>
              <w:top w:val="single" w:sz="4" w:space="0" w:color="auto"/>
              <w:left w:val="single" w:sz="4" w:space="0" w:color="auto"/>
              <w:bottom w:val="single" w:sz="4" w:space="0" w:color="auto"/>
              <w:right w:val="single" w:sz="4" w:space="0" w:color="auto"/>
            </w:tcBorders>
          </w:tcPr>
          <w:p w14:paraId="7C3A4418" w14:textId="77777777" w:rsidR="001E0236" w:rsidRPr="0053369F" w:rsidRDefault="001E0236" w:rsidP="00F01368">
            <w:pPr>
              <w:pStyle w:val="TAH"/>
            </w:pPr>
            <w:r w:rsidRPr="0053369F">
              <w:t>A4</w:t>
            </w:r>
          </w:p>
        </w:tc>
        <w:tc>
          <w:tcPr>
            <w:tcW w:w="733" w:type="pct"/>
            <w:tcBorders>
              <w:top w:val="single" w:sz="4" w:space="0" w:color="auto"/>
              <w:left w:val="single" w:sz="4" w:space="0" w:color="auto"/>
              <w:bottom w:val="single" w:sz="4" w:space="0" w:color="auto"/>
              <w:right w:val="single" w:sz="4" w:space="0" w:color="auto"/>
            </w:tcBorders>
          </w:tcPr>
          <w:p w14:paraId="62533F0F" w14:textId="77777777" w:rsidR="001E0236" w:rsidRPr="0053369F" w:rsidRDefault="001E0236" w:rsidP="00F01368">
            <w:pPr>
              <w:pStyle w:val="TAH"/>
            </w:pPr>
            <w:r w:rsidRPr="0053369F">
              <w:t>A5</w:t>
            </w:r>
          </w:p>
        </w:tc>
      </w:tr>
      <w:tr w:rsidR="001E0236" w:rsidRPr="0053369F" w14:paraId="5A5E9998" w14:textId="77777777" w:rsidTr="00F01368">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83D6823" w14:textId="77777777" w:rsidR="001E0236" w:rsidRPr="0053369F" w:rsidRDefault="001E0236" w:rsidP="00F01368"/>
        </w:tc>
        <w:tc>
          <w:tcPr>
            <w:tcW w:w="733" w:type="pct"/>
            <w:tcBorders>
              <w:top w:val="single" w:sz="4" w:space="0" w:color="auto"/>
              <w:left w:val="single" w:sz="4" w:space="0" w:color="auto"/>
              <w:bottom w:val="single" w:sz="4" w:space="0" w:color="auto"/>
              <w:right w:val="single" w:sz="4" w:space="0" w:color="auto"/>
            </w:tcBorders>
            <w:vAlign w:val="center"/>
          </w:tcPr>
          <w:p w14:paraId="46D0FA7B"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A260C82"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00BAD08A"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19DEF489" w14:textId="77777777" w:rsidR="001E0236" w:rsidRPr="0053369F" w:rsidRDefault="001E0236" w:rsidP="00F01368">
            <w:pPr>
              <w:pStyle w:val="TAH"/>
            </w:pPr>
            <w:r w:rsidRPr="0053369F">
              <w:t>Outer/Inner</w:t>
            </w:r>
          </w:p>
        </w:tc>
        <w:tc>
          <w:tcPr>
            <w:tcW w:w="733" w:type="pct"/>
            <w:tcBorders>
              <w:top w:val="single" w:sz="4" w:space="0" w:color="auto"/>
              <w:left w:val="single" w:sz="4" w:space="0" w:color="auto"/>
              <w:bottom w:val="single" w:sz="4" w:space="0" w:color="auto"/>
              <w:right w:val="single" w:sz="4" w:space="0" w:color="auto"/>
            </w:tcBorders>
          </w:tcPr>
          <w:p w14:paraId="1957DA4E" w14:textId="77777777" w:rsidR="001E0236" w:rsidRPr="0053369F" w:rsidRDefault="001E0236" w:rsidP="00F01368">
            <w:pPr>
              <w:pStyle w:val="TAH"/>
            </w:pPr>
            <w:r w:rsidRPr="0053369F">
              <w:t>Outer/Inner</w:t>
            </w:r>
          </w:p>
        </w:tc>
      </w:tr>
      <w:tr w:rsidR="001E0236" w:rsidRPr="0053369F" w14:paraId="631C311A" w14:textId="77777777" w:rsidTr="00F01368">
        <w:trPr>
          <w:jc w:val="center"/>
        </w:trPr>
        <w:tc>
          <w:tcPr>
            <w:tcW w:w="541" w:type="pct"/>
            <w:vMerge w:val="restart"/>
            <w:tcBorders>
              <w:top w:val="single" w:sz="4" w:space="0" w:color="auto"/>
              <w:left w:val="single" w:sz="4" w:space="0" w:color="000000"/>
              <w:right w:val="single" w:sz="4" w:space="0" w:color="000000"/>
            </w:tcBorders>
            <w:vAlign w:val="center"/>
            <w:hideMark/>
          </w:tcPr>
          <w:p w14:paraId="7A3747B3" w14:textId="77777777" w:rsidR="001E0236" w:rsidRPr="0053369F" w:rsidRDefault="001E0236" w:rsidP="00F01368">
            <w:pPr>
              <w:pStyle w:val="TAC"/>
            </w:pPr>
            <w:r w:rsidRPr="0053369F">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35C6A0B4" w14:textId="77777777" w:rsidR="001E0236" w:rsidRPr="0053369F" w:rsidRDefault="001E0236" w:rsidP="00F01368">
            <w:pPr>
              <w:pStyle w:val="TAC"/>
            </w:pPr>
            <w:r w:rsidRPr="0053369F">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200FEAD7" w14:textId="77777777" w:rsidR="001E0236" w:rsidRPr="0053369F" w:rsidRDefault="001E0236" w:rsidP="00F01368">
            <w:pPr>
              <w:pStyle w:val="TAC"/>
            </w:pPr>
            <w:r w:rsidRPr="0053369F">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DB0FE98" w14:textId="77777777" w:rsidR="001E0236" w:rsidRPr="0053369F" w:rsidRDefault="001E0236" w:rsidP="00F01368">
            <w:pPr>
              <w:pStyle w:val="TAC"/>
            </w:pPr>
            <w:r w:rsidRPr="0053369F">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A23C172" w14:textId="77777777" w:rsidR="001E0236" w:rsidRPr="0053369F" w:rsidRDefault="001E0236" w:rsidP="00F01368">
            <w:pPr>
              <w:pStyle w:val="TAC"/>
            </w:pPr>
            <w:r w:rsidRPr="0053369F">
              <w:t>≤3</w:t>
            </w:r>
          </w:p>
        </w:tc>
        <w:tc>
          <w:tcPr>
            <w:tcW w:w="733" w:type="pct"/>
            <w:tcBorders>
              <w:top w:val="single" w:sz="4" w:space="0" w:color="auto"/>
              <w:left w:val="single" w:sz="4" w:space="0" w:color="000000"/>
              <w:bottom w:val="single" w:sz="4" w:space="0" w:color="000000"/>
              <w:right w:val="single" w:sz="4" w:space="0" w:color="000000"/>
            </w:tcBorders>
            <w:vAlign w:val="center"/>
          </w:tcPr>
          <w:p w14:paraId="38C0FD0B" w14:textId="77777777" w:rsidR="001E0236" w:rsidRPr="0053369F" w:rsidRDefault="001E0236" w:rsidP="00F01368">
            <w:pPr>
              <w:pStyle w:val="TAC"/>
            </w:pPr>
            <w:r w:rsidRPr="0053369F">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EB86589" w14:textId="77777777" w:rsidR="001E0236" w:rsidRPr="0053369F" w:rsidRDefault="001E0236" w:rsidP="00F01368">
            <w:pPr>
              <w:pStyle w:val="TAC"/>
            </w:pPr>
            <w:r w:rsidRPr="0053369F">
              <w:t>≤5</w:t>
            </w:r>
          </w:p>
        </w:tc>
      </w:tr>
      <w:tr w:rsidR="001E0236" w:rsidRPr="0053369F" w14:paraId="0A537041" w14:textId="77777777" w:rsidTr="00F01368">
        <w:trPr>
          <w:jc w:val="center"/>
        </w:trPr>
        <w:tc>
          <w:tcPr>
            <w:tcW w:w="541" w:type="pct"/>
            <w:vMerge/>
            <w:tcBorders>
              <w:left w:val="single" w:sz="4" w:space="0" w:color="000000"/>
              <w:right w:val="single" w:sz="4" w:space="0" w:color="000000"/>
            </w:tcBorders>
            <w:vAlign w:val="center"/>
          </w:tcPr>
          <w:p w14:paraId="4B94A7B5"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0F2AEDC" w14:textId="77777777" w:rsidR="001E0236" w:rsidRPr="0053369F" w:rsidRDefault="001E0236" w:rsidP="00F01368">
            <w:pPr>
              <w:pStyle w:val="TAC"/>
            </w:pPr>
            <w:r w:rsidRPr="0053369F">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92AFB2D"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2AB3E"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A01E5A"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91858"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7C3E8" w14:textId="77777777" w:rsidR="001E0236" w:rsidRPr="0053369F" w:rsidRDefault="001E0236" w:rsidP="00F01368">
            <w:pPr>
              <w:pStyle w:val="TAC"/>
            </w:pPr>
            <w:r w:rsidRPr="0053369F">
              <w:t>≤5</w:t>
            </w:r>
          </w:p>
        </w:tc>
      </w:tr>
      <w:tr w:rsidR="001E0236" w:rsidRPr="0053369F" w14:paraId="208A3C10" w14:textId="77777777" w:rsidTr="00F01368">
        <w:trPr>
          <w:trHeight w:val="70"/>
          <w:jc w:val="center"/>
        </w:trPr>
        <w:tc>
          <w:tcPr>
            <w:tcW w:w="541" w:type="pct"/>
            <w:vMerge/>
            <w:tcBorders>
              <w:left w:val="single" w:sz="4" w:space="0" w:color="000000"/>
              <w:right w:val="single" w:sz="4" w:space="0" w:color="000000"/>
            </w:tcBorders>
            <w:vAlign w:val="center"/>
          </w:tcPr>
          <w:p w14:paraId="3E062057"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C138253" w14:textId="77777777" w:rsidR="001E0236" w:rsidRPr="0053369F" w:rsidRDefault="001E0236" w:rsidP="00F01368">
            <w:pPr>
              <w:pStyle w:val="TAC"/>
            </w:pPr>
            <w:r w:rsidRPr="0053369F">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6006"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FB706"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D29C9"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F8DE3C"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7271F2" w14:textId="77777777" w:rsidR="001E0236" w:rsidRPr="0053369F" w:rsidRDefault="001E0236" w:rsidP="00F01368">
            <w:pPr>
              <w:pStyle w:val="TAC"/>
            </w:pPr>
            <w:r w:rsidRPr="0053369F">
              <w:t>≤5</w:t>
            </w:r>
          </w:p>
        </w:tc>
      </w:tr>
      <w:tr w:rsidR="001E0236" w:rsidRPr="0053369F" w14:paraId="57DABAC2" w14:textId="77777777" w:rsidTr="00F01368">
        <w:trPr>
          <w:jc w:val="center"/>
        </w:trPr>
        <w:tc>
          <w:tcPr>
            <w:tcW w:w="541" w:type="pct"/>
            <w:vMerge/>
            <w:tcBorders>
              <w:left w:val="single" w:sz="4" w:space="0" w:color="000000"/>
              <w:right w:val="single" w:sz="4" w:space="0" w:color="000000"/>
            </w:tcBorders>
            <w:vAlign w:val="center"/>
          </w:tcPr>
          <w:p w14:paraId="722F020F"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06EE7E6" w14:textId="77777777" w:rsidR="001E0236" w:rsidRPr="0053369F" w:rsidRDefault="001E0236" w:rsidP="00F01368">
            <w:pPr>
              <w:pStyle w:val="TAC"/>
            </w:pPr>
            <w:r w:rsidRPr="0053369F">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C30C25"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93A7"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E2796"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718EFE"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877686" w14:textId="77777777" w:rsidR="001E0236" w:rsidRPr="0053369F" w:rsidRDefault="001E0236" w:rsidP="00F01368">
            <w:pPr>
              <w:pStyle w:val="TAC"/>
            </w:pPr>
            <w:r w:rsidRPr="0053369F">
              <w:t>≤5</w:t>
            </w:r>
          </w:p>
        </w:tc>
      </w:tr>
      <w:tr w:rsidR="001E0236" w:rsidRPr="0053369F" w14:paraId="7912B559" w14:textId="77777777" w:rsidTr="00F01368">
        <w:trPr>
          <w:jc w:val="center"/>
        </w:trPr>
        <w:tc>
          <w:tcPr>
            <w:tcW w:w="541" w:type="pct"/>
            <w:vMerge/>
            <w:tcBorders>
              <w:left w:val="single" w:sz="4" w:space="0" w:color="000000"/>
              <w:bottom w:val="single" w:sz="4" w:space="0" w:color="000000"/>
              <w:right w:val="single" w:sz="4" w:space="0" w:color="000000"/>
            </w:tcBorders>
            <w:vAlign w:val="center"/>
          </w:tcPr>
          <w:p w14:paraId="7D3B9AA3"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2A84A36" w14:textId="77777777" w:rsidR="001E0236" w:rsidRPr="0053369F" w:rsidRDefault="001E0236" w:rsidP="00F01368">
            <w:pPr>
              <w:pStyle w:val="TAC"/>
            </w:pPr>
            <w:r w:rsidRPr="0053369F">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D33E225" w14:textId="77777777" w:rsidR="001E0236" w:rsidRPr="0053369F" w:rsidRDefault="001E0236" w:rsidP="00F01368">
            <w:pPr>
              <w:pStyle w:val="TAC"/>
            </w:pPr>
            <w:r w:rsidRPr="0053369F">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767E8" w14:textId="77777777" w:rsidR="001E0236" w:rsidRPr="0053369F" w:rsidRDefault="001E0236" w:rsidP="00F01368">
            <w:pPr>
              <w:pStyle w:val="TAC"/>
            </w:pPr>
            <w:r w:rsidRPr="0053369F">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9E72E" w14:textId="77777777" w:rsidR="001E0236" w:rsidRPr="0053369F" w:rsidRDefault="001E0236" w:rsidP="00F01368">
            <w:pPr>
              <w:pStyle w:val="TAC"/>
            </w:pPr>
            <w:r w:rsidRPr="0053369F">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F869685" w14:textId="77777777" w:rsidR="001E0236" w:rsidRPr="0053369F" w:rsidRDefault="001E0236" w:rsidP="00F01368">
            <w:pPr>
              <w:pStyle w:val="TAC"/>
            </w:pPr>
            <w:r w:rsidRPr="0053369F">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938BF" w14:textId="77777777" w:rsidR="001E0236" w:rsidRPr="0053369F" w:rsidRDefault="001E0236" w:rsidP="00F01368">
            <w:pPr>
              <w:pStyle w:val="TAC"/>
            </w:pPr>
            <w:r w:rsidRPr="0053369F">
              <w:t>≤5</w:t>
            </w:r>
          </w:p>
        </w:tc>
      </w:tr>
      <w:tr w:rsidR="001E0236" w:rsidRPr="0053369F" w14:paraId="45BEDD6B" w14:textId="77777777" w:rsidTr="00F01368">
        <w:trPr>
          <w:jc w:val="center"/>
        </w:trPr>
        <w:tc>
          <w:tcPr>
            <w:tcW w:w="541" w:type="pct"/>
            <w:vMerge w:val="restart"/>
            <w:tcBorders>
              <w:top w:val="single" w:sz="4" w:space="0" w:color="000000"/>
              <w:left w:val="single" w:sz="4" w:space="0" w:color="000000"/>
              <w:right w:val="single" w:sz="4" w:space="0" w:color="000000"/>
            </w:tcBorders>
            <w:vAlign w:val="center"/>
            <w:hideMark/>
          </w:tcPr>
          <w:p w14:paraId="5DC41FDA" w14:textId="77777777" w:rsidR="001E0236" w:rsidRPr="0053369F" w:rsidRDefault="001E0236" w:rsidP="00F01368">
            <w:pPr>
              <w:pStyle w:val="TAC"/>
            </w:pPr>
            <w:r w:rsidRPr="0053369F">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806C63C" w14:textId="77777777" w:rsidR="001E0236" w:rsidRPr="0053369F" w:rsidRDefault="001E0236" w:rsidP="00F01368">
            <w:pPr>
              <w:pStyle w:val="TAC"/>
            </w:pPr>
            <w:r w:rsidRPr="0053369F">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6EFD60C"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35390"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9A6EA"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6E50C30"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17B94" w14:textId="77777777" w:rsidR="001E0236" w:rsidRPr="0053369F" w:rsidRDefault="001E0236" w:rsidP="00F01368">
            <w:pPr>
              <w:pStyle w:val="TAC"/>
            </w:pPr>
            <w:r w:rsidRPr="0053369F">
              <w:t>≤5</w:t>
            </w:r>
          </w:p>
        </w:tc>
      </w:tr>
      <w:tr w:rsidR="001E0236" w:rsidRPr="0053369F" w14:paraId="0CFA0C1B" w14:textId="77777777" w:rsidTr="00F01368">
        <w:trPr>
          <w:jc w:val="center"/>
        </w:trPr>
        <w:tc>
          <w:tcPr>
            <w:tcW w:w="541" w:type="pct"/>
            <w:vMerge/>
            <w:tcBorders>
              <w:left w:val="single" w:sz="4" w:space="0" w:color="000000"/>
              <w:right w:val="single" w:sz="4" w:space="0" w:color="000000"/>
            </w:tcBorders>
            <w:vAlign w:val="center"/>
          </w:tcPr>
          <w:p w14:paraId="46412711"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C847ECF" w14:textId="77777777" w:rsidR="001E0236" w:rsidRPr="0053369F" w:rsidRDefault="001E0236" w:rsidP="00F01368">
            <w:pPr>
              <w:pStyle w:val="TAC"/>
            </w:pPr>
            <w:r w:rsidRPr="0053369F">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201978E"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FD995"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B0F67"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6BAE04D"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A371" w14:textId="77777777" w:rsidR="001E0236" w:rsidRPr="0053369F" w:rsidRDefault="001E0236" w:rsidP="00F01368">
            <w:pPr>
              <w:pStyle w:val="TAC"/>
            </w:pPr>
            <w:r w:rsidRPr="0053369F">
              <w:t>≤5</w:t>
            </w:r>
          </w:p>
        </w:tc>
      </w:tr>
      <w:tr w:rsidR="001E0236" w:rsidRPr="0053369F" w14:paraId="1C9763DD" w14:textId="77777777" w:rsidTr="00F01368">
        <w:trPr>
          <w:jc w:val="center"/>
        </w:trPr>
        <w:tc>
          <w:tcPr>
            <w:tcW w:w="541" w:type="pct"/>
            <w:vMerge/>
            <w:tcBorders>
              <w:left w:val="single" w:sz="4" w:space="0" w:color="000000"/>
              <w:right w:val="single" w:sz="4" w:space="0" w:color="000000"/>
            </w:tcBorders>
            <w:vAlign w:val="center"/>
          </w:tcPr>
          <w:p w14:paraId="6FAF2A6B"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DFB3712" w14:textId="77777777" w:rsidR="001E0236" w:rsidRPr="0053369F" w:rsidRDefault="001E0236" w:rsidP="00F01368">
            <w:pPr>
              <w:pStyle w:val="TAC"/>
            </w:pPr>
            <w:r w:rsidRPr="0053369F">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97C6C1B"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4C14FC"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CDE4D5"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0FD09EB1"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64A193" w14:textId="77777777" w:rsidR="001E0236" w:rsidRPr="0053369F" w:rsidRDefault="001E0236" w:rsidP="00F01368">
            <w:pPr>
              <w:pStyle w:val="TAC"/>
            </w:pPr>
            <w:r w:rsidRPr="0053369F">
              <w:t>≤5</w:t>
            </w:r>
          </w:p>
        </w:tc>
      </w:tr>
      <w:tr w:rsidR="001E0236" w:rsidRPr="0053369F" w14:paraId="0986B7B9" w14:textId="77777777" w:rsidTr="00F01368">
        <w:trPr>
          <w:jc w:val="center"/>
        </w:trPr>
        <w:tc>
          <w:tcPr>
            <w:tcW w:w="541" w:type="pct"/>
            <w:vMerge/>
            <w:tcBorders>
              <w:left w:val="single" w:sz="4" w:space="0" w:color="000000"/>
              <w:bottom w:val="single" w:sz="4" w:space="0" w:color="auto"/>
              <w:right w:val="single" w:sz="4" w:space="0" w:color="000000"/>
            </w:tcBorders>
            <w:vAlign w:val="center"/>
          </w:tcPr>
          <w:p w14:paraId="76DED87E" w14:textId="77777777" w:rsidR="001E0236" w:rsidRPr="0053369F" w:rsidRDefault="001E0236" w:rsidP="00F01368">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E24575A" w14:textId="77777777" w:rsidR="001E0236" w:rsidRPr="0053369F" w:rsidRDefault="001E0236" w:rsidP="00F01368">
            <w:pPr>
              <w:pStyle w:val="TAC"/>
            </w:pPr>
            <w:r w:rsidRPr="0053369F">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3380205" w14:textId="77777777" w:rsidR="001E0236" w:rsidRPr="0053369F" w:rsidRDefault="001E0236" w:rsidP="00F01368">
            <w:pPr>
              <w:pStyle w:val="TAC"/>
            </w:pPr>
            <w:r w:rsidRPr="0053369F">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B249FE" w14:textId="77777777" w:rsidR="001E0236" w:rsidRPr="0053369F" w:rsidRDefault="001E0236" w:rsidP="00F01368">
            <w:pPr>
              <w:pStyle w:val="TAC"/>
            </w:pPr>
            <w:r w:rsidRPr="0053369F">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D5664" w14:textId="77777777" w:rsidR="001E0236" w:rsidRPr="0053369F" w:rsidRDefault="001E0236" w:rsidP="00F01368">
            <w:pPr>
              <w:pStyle w:val="TAC"/>
            </w:pPr>
            <w:r w:rsidRPr="0053369F">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077E7E2" w14:textId="77777777" w:rsidR="001E0236" w:rsidRPr="0053369F" w:rsidRDefault="001E0236" w:rsidP="00F01368">
            <w:pPr>
              <w:pStyle w:val="TAC"/>
            </w:pPr>
            <w:r w:rsidRPr="0053369F">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7B3B9" w14:textId="77777777" w:rsidR="001E0236" w:rsidRPr="0053369F" w:rsidRDefault="001E0236" w:rsidP="00F01368">
            <w:pPr>
              <w:pStyle w:val="TAC"/>
            </w:pPr>
            <w:r w:rsidRPr="0053369F">
              <w:t>≤5</w:t>
            </w:r>
          </w:p>
        </w:tc>
      </w:tr>
    </w:tbl>
    <w:p w14:paraId="1042DCE5" w14:textId="77777777" w:rsidR="001E0236" w:rsidRPr="0053369F" w:rsidRDefault="001E0236" w:rsidP="001E0236"/>
    <w:p w14:paraId="702108DE" w14:textId="77777777" w:rsidR="001E0236" w:rsidRPr="0053369F" w:rsidRDefault="001E0236" w:rsidP="001E0236">
      <w:pPr>
        <w:pStyle w:val="TH"/>
      </w:pPr>
      <w:r w:rsidRPr="0053369F">
        <w:t>Table 6.2.3.3.27-3: A-MPR regions for NS_49 (Power Class 2)</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1E0236" w:rsidRPr="0053369F" w14:paraId="3825124C" w14:textId="77777777" w:rsidTr="00F01368">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E5E1805" w14:textId="77777777" w:rsidR="001E0236" w:rsidRPr="0053369F" w:rsidRDefault="001E0236" w:rsidP="00F01368">
            <w:pPr>
              <w:pStyle w:val="TAH"/>
              <w:rPr>
                <w:rFonts w:cs="Arial"/>
                <w:szCs w:val="18"/>
              </w:rPr>
            </w:pPr>
            <w:r w:rsidRPr="0053369F">
              <w:rPr>
                <w:rFonts w:cs="Arial"/>
                <w:szCs w:val="18"/>
              </w:rPr>
              <w:t>Channel Bandwidth,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CC5CE5" w14:textId="77777777" w:rsidR="001E0236" w:rsidRPr="0053369F" w:rsidRDefault="001E0236" w:rsidP="00F01368">
            <w:pPr>
              <w:pStyle w:val="TAH"/>
              <w:rPr>
                <w:rFonts w:cs="Arial"/>
                <w:szCs w:val="18"/>
              </w:rPr>
            </w:pPr>
            <w:r w:rsidRPr="0053369F">
              <w:rPr>
                <w:rFonts w:cs="Arial"/>
                <w:szCs w:val="18"/>
              </w:rPr>
              <w:t xml:space="preserve">Carrier </w:t>
            </w:r>
            <w:proofErr w:type="spellStart"/>
            <w:r w:rsidRPr="0053369F">
              <w:rPr>
                <w:rFonts w:cs="Arial"/>
                <w:szCs w:val="18"/>
              </w:rPr>
              <w:t>Center</w:t>
            </w:r>
            <w:proofErr w:type="spellEnd"/>
            <w:r w:rsidRPr="0053369F">
              <w:rPr>
                <w:rFonts w:cs="Arial"/>
                <w:szCs w:val="18"/>
              </w:rPr>
              <w:t xml:space="preserve"> Frequency, Fc, MHz</w:t>
            </w:r>
          </w:p>
        </w:tc>
        <w:tc>
          <w:tcPr>
            <w:tcW w:w="4394" w:type="dxa"/>
            <w:gridSpan w:val="2"/>
            <w:tcBorders>
              <w:top w:val="single" w:sz="4" w:space="0" w:color="auto"/>
              <w:left w:val="single" w:sz="4" w:space="0" w:color="auto"/>
              <w:bottom w:val="single" w:sz="4" w:space="0" w:color="auto"/>
              <w:right w:val="single" w:sz="4" w:space="0" w:color="auto"/>
            </w:tcBorders>
            <w:hideMark/>
          </w:tcPr>
          <w:p w14:paraId="4D14984E" w14:textId="77777777" w:rsidR="001E0236" w:rsidRPr="0053369F" w:rsidRDefault="001E0236" w:rsidP="00F01368">
            <w:pPr>
              <w:pStyle w:val="TAH"/>
              <w:rPr>
                <w:rFonts w:cs="Arial"/>
                <w:szCs w:val="18"/>
              </w:rPr>
            </w:pPr>
            <w:r w:rsidRPr="0053369F">
              <w:rPr>
                <w:rFonts w:cs="Arial"/>
                <w:szCs w:val="18"/>
              </w:rPr>
              <w:t>Regions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23BD62" w14:textId="77777777" w:rsidR="001E0236" w:rsidRPr="0053369F" w:rsidRDefault="001E0236" w:rsidP="00F01368">
            <w:pPr>
              <w:pStyle w:val="TAH"/>
              <w:rPr>
                <w:rFonts w:cs="Arial"/>
                <w:szCs w:val="18"/>
              </w:rPr>
            </w:pPr>
            <w:r w:rsidRPr="0053369F">
              <w:rPr>
                <w:rFonts w:cs="Arial"/>
                <w:szCs w:val="18"/>
              </w:rPr>
              <w:t>A-MPR</w:t>
            </w:r>
          </w:p>
        </w:tc>
      </w:tr>
      <w:tr w:rsidR="001E0236" w:rsidRPr="0053369F" w14:paraId="07FD246C" w14:textId="77777777" w:rsidTr="00F01368">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13BC235" w14:textId="77777777" w:rsidR="001E0236" w:rsidRPr="0053369F" w:rsidRDefault="001E0236" w:rsidP="00F01368">
            <w:pPr>
              <w:spacing w:after="0"/>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C962180" w14:textId="77777777" w:rsidR="001E0236" w:rsidRPr="0053369F" w:rsidRDefault="001E0236" w:rsidP="00F01368">
            <w:pPr>
              <w:spacing w:after="0"/>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69018D2" w14:textId="77777777" w:rsidR="001E0236" w:rsidRPr="0053369F" w:rsidRDefault="001E0236" w:rsidP="00F01368">
            <w:pPr>
              <w:pStyle w:val="TAH"/>
              <w:rPr>
                <w:rFonts w:cs="Arial"/>
                <w:szCs w:val="18"/>
              </w:rPr>
            </w:pPr>
            <w:proofErr w:type="spellStart"/>
            <w:r w:rsidRPr="0053369F">
              <w:rPr>
                <w:rFonts w:cs="Arial"/>
                <w:szCs w:val="18"/>
              </w:rPr>
              <w:t>RB</w:t>
            </w:r>
            <w:r w:rsidRPr="0053369F">
              <w:rPr>
                <w:rFonts w:cs="Arial"/>
                <w:szCs w:val="18"/>
                <w:vertAlign w:val="subscript"/>
              </w:rPr>
              <w:t>end</w:t>
            </w:r>
            <w:proofErr w:type="spellEnd"/>
            <w:r w:rsidRPr="0053369F">
              <w:rPr>
                <w:rFonts w:cs="Arial"/>
                <w:szCs w:val="18"/>
              </w:rPr>
              <w:t>*12*SCS</w:t>
            </w:r>
          </w:p>
          <w:p w14:paraId="71151644" w14:textId="77777777" w:rsidR="001E0236" w:rsidRPr="0053369F" w:rsidRDefault="001E0236" w:rsidP="00F01368">
            <w:pPr>
              <w:pStyle w:val="TAH"/>
              <w:rPr>
                <w:rFonts w:cs="Arial"/>
                <w:szCs w:val="18"/>
              </w:rPr>
            </w:pPr>
            <w:r w:rsidRPr="0053369F">
              <w:rPr>
                <w:rFonts w:cs="Arial"/>
                <w:szCs w:val="18"/>
              </w:rPr>
              <w:t>MHz</w:t>
            </w:r>
          </w:p>
        </w:tc>
        <w:tc>
          <w:tcPr>
            <w:tcW w:w="2835" w:type="dxa"/>
            <w:tcBorders>
              <w:top w:val="single" w:sz="4" w:space="0" w:color="auto"/>
              <w:left w:val="single" w:sz="4" w:space="0" w:color="auto"/>
              <w:bottom w:val="single" w:sz="4" w:space="0" w:color="auto"/>
              <w:right w:val="single" w:sz="4" w:space="0" w:color="auto"/>
            </w:tcBorders>
            <w:hideMark/>
          </w:tcPr>
          <w:p w14:paraId="510410B5" w14:textId="77777777" w:rsidR="001E0236" w:rsidRPr="0053369F" w:rsidRDefault="001E0236" w:rsidP="00F01368">
            <w:pPr>
              <w:pStyle w:val="TAH"/>
              <w:rPr>
                <w:rFonts w:cs="Arial"/>
                <w:szCs w:val="18"/>
              </w:rPr>
            </w:pPr>
            <w:r w:rsidRPr="0053369F">
              <w:rPr>
                <w:rFonts w:cs="Arial"/>
                <w:szCs w:val="18"/>
              </w:rPr>
              <w:t>L</w:t>
            </w:r>
            <w:r w:rsidRPr="0053369F">
              <w:rPr>
                <w:rFonts w:cs="Arial"/>
                <w:szCs w:val="18"/>
                <w:vertAlign w:val="subscript"/>
              </w:rPr>
              <w:t>CRB</w:t>
            </w:r>
            <w:r w:rsidRPr="0053369F">
              <w:rPr>
                <w:rFonts w:cs="Arial"/>
                <w:szCs w:val="18"/>
              </w:rPr>
              <w:t>*12*SCS</w:t>
            </w:r>
          </w:p>
          <w:p w14:paraId="2401E013" w14:textId="77777777" w:rsidR="001E0236" w:rsidRPr="0053369F" w:rsidRDefault="001E0236" w:rsidP="00F01368">
            <w:pPr>
              <w:pStyle w:val="TAH"/>
              <w:rPr>
                <w:rFonts w:cs="Arial"/>
                <w:szCs w:val="18"/>
              </w:rPr>
            </w:pPr>
            <w:r w:rsidRPr="0053369F">
              <w:rPr>
                <w:rFonts w:cs="Arial"/>
                <w:szCs w:val="18"/>
              </w:rPr>
              <w:t>MHz</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FDF717" w14:textId="77777777" w:rsidR="001E0236" w:rsidRPr="0053369F" w:rsidRDefault="001E0236" w:rsidP="00F01368">
            <w:pPr>
              <w:spacing w:after="0"/>
              <w:rPr>
                <w:rFonts w:ascii="Arial" w:hAnsi="Arial" w:cs="Arial"/>
                <w:b/>
                <w:sz w:val="18"/>
                <w:szCs w:val="18"/>
              </w:rPr>
            </w:pPr>
          </w:p>
        </w:tc>
      </w:tr>
      <w:tr w:rsidR="001E0236" w:rsidRPr="0053369F" w14:paraId="685E5B45" w14:textId="77777777" w:rsidTr="00F01368">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56AE87A" w14:textId="77777777" w:rsidR="001E0236" w:rsidRPr="0053369F" w:rsidRDefault="001E0236" w:rsidP="00F01368">
            <w:pPr>
              <w:pStyle w:val="TAH"/>
              <w:rPr>
                <w:rFonts w:cs="Arial"/>
                <w:szCs w:val="18"/>
              </w:rPr>
            </w:pPr>
            <w:r w:rsidRPr="0053369F">
              <w:rPr>
                <w:rFonts w:cs="Arial"/>
                <w:b w:val="0"/>
                <w:bCs/>
                <w:szCs w:val="18"/>
              </w:rPr>
              <w:lastRenderedPageBreak/>
              <w:t>10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654E5C" w14:textId="77777777" w:rsidR="001E0236" w:rsidRPr="0053369F" w:rsidRDefault="001E0236" w:rsidP="00F01368">
            <w:pPr>
              <w:pStyle w:val="TAH"/>
              <w:rPr>
                <w:rFonts w:cs="Arial"/>
                <w:szCs w:val="18"/>
              </w:rPr>
            </w:pPr>
            <w:r w:rsidRPr="0053369F">
              <w:rPr>
                <w:rFonts w:eastAsia="MS PGothic" w:cs="Arial"/>
                <w:b w:val="0"/>
                <w:bCs/>
                <w:kern w:val="24"/>
                <w:szCs w:val="18"/>
              </w:rPr>
              <w:t>1925≤ F</w:t>
            </w:r>
            <w:r w:rsidRPr="0053369F">
              <w:rPr>
                <w:rFonts w:eastAsia="MS PGothic" w:cs="Arial"/>
                <w:b w:val="0"/>
                <w:bCs/>
                <w:kern w:val="24"/>
                <w:szCs w:val="18"/>
                <w:vertAlign w:val="subscript"/>
              </w:rPr>
              <w:t>C</w:t>
            </w:r>
            <w:r w:rsidRPr="0053369F">
              <w:rPr>
                <w:rFonts w:eastAsia="MS PGothic" w:cs="Arial"/>
                <w:b w:val="0"/>
                <w:bCs/>
                <w:kern w:val="24"/>
                <w:szCs w:val="18"/>
              </w:rPr>
              <w:t xml:space="preserve"> ≤ 1975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C088B" w14:textId="77777777" w:rsidR="001E0236" w:rsidRPr="0053369F" w:rsidRDefault="001E0236" w:rsidP="00F01368">
            <w:pPr>
              <w:pStyle w:val="TAH"/>
              <w:rPr>
                <w:rFonts w:cs="Arial"/>
                <w:szCs w:val="18"/>
              </w:rPr>
            </w:pPr>
            <w:r w:rsidRPr="0053369F">
              <w:rPr>
                <w:rFonts w:cs="Arial"/>
                <w:b w:val="0"/>
                <w:bCs/>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60B6A1" w14:textId="77777777" w:rsidR="001E0236" w:rsidRPr="0053369F" w:rsidRDefault="001E0236" w:rsidP="00F01368">
            <w:pPr>
              <w:pStyle w:val="TAH"/>
              <w:rPr>
                <w:rFonts w:cs="Arial"/>
                <w:szCs w:val="18"/>
              </w:rPr>
            </w:pPr>
            <w:r w:rsidRPr="0053369F">
              <w:rPr>
                <w:rFonts w:cs="Arial"/>
                <w:b w:val="0"/>
                <w:bCs/>
                <w:szCs w:val="18"/>
              </w:rPr>
              <w:t>≥8.1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B1B2C" w14:textId="77777777" w:rsidR="001E0236" w:rsidRPr="0053369F" w:rsidRDefault="001E0236" w:rsidP="00F01368">
            <w:pPr>
              <w:pStyle w:val="TAH"/>
              <w:rPr>
                <w:rFonts w:cs="Arial"/>
                <w:szCs w:val="18"/>
              </w:rPr>
            </w:pPr>
            <w:r w:rsidRPr="0053369F">
              <w:rPr>
                <w:rFonts w:cs="Arial"/>
                <w:b w:val="0"/>
                <w:bCs/>
                <w:kern w:val="24"/>
                <w:szCs w:val="18"/>
              </w:rPr>
              <w:t>A3</w:t>
            </w:r>
          </w:p>
        </w:tc>
      </w:tr>
      <w:tr w:rsidR="001E0236" w:rsidRPr="0053369F" w14:paraId="7AEEC35F" w14:textId="77777777" w:rsidTr="00F01368">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6E062AD" w14:textId="77777777" w:rsidR="001E0236" w:rsidRPr="0053369F" w:rsidRDefault="001E0236" w:rsidP="00F01368">
            <w:pPr>
              <w:spacing w:after="0"/>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9363CF2" w14:textId="77777777" w:rsidR="001E0236" w:rsidRPr="0053369F" w:rsidRDefault="001E0236" w:rsidP="00F01368">
            <w:pPr>
              <w:spacing w:after="0"/>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CEF4C" w14:textId="77777777" w:rsidR="001E0236" w:rsidRPr="0053369F" w:rsidRDefault="001E0236" w:rsidP="00F01368">
            <w:pPr>
              <w:pStyle w:val="TAH"/>
              <w:rPr>
                <w:rFonts w:cs="Arial"/>
                <w:szCs w:val="18"/>
              </w:rPr>
            </w:pPr>
            <w:r w:rsidRPr="0053369F">
              <w:rPr>
                <w:rFonts w:cs="Arial"/>
                <w:b w:val="0"/>
                <w:bCs/>
                <w:szCs w:val="18"/>
              </w:rPr>
              <w:t>&lt;1.8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051937" w14:textId="77777777" w:rsidR="001E0236" w:rsidRPr="0053369F" w:rsidRDefault="001E0236" w:rsidP="00F01368">
            <w:pPr>
              <w:pStyle w:val="TAH"/>
              <w:rPr>
                <w:rFonts w:cs="Arial"/>
                <w:szCs w:val="18"/>
              </w:rPr>
            </w:pPr>
            <w:r w:rsidRPr="0053369F">
              <w:rPr>
                <w:rFonts w:cs="Arial"/>
                <w:b w:val="0"/>
                <w:bCs/>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52E52" w14:textId="77777777" w:rsidR="001E0236" w:rsidRPr="0053369F" w:rsidRDefault="001E0236" w:rsidP="00F01368">
            <w:pPr>
              <w:pStyle w:val="TAH"/>
              <w:rPr>
                <w:rFonts w:cs="Arial"/>
                <w:szCs w:val="18"/>
              </w:rPr>
            </w:pPr>
            <w:r w:rsidRPr="0053369F">
              <w:rPr>
                <w:rFonts w:cs="Arial"/>
                <w:b w:val="0"/>
                <w:bCs/>
                <w:kern w:val="24"/>
                <w:szCs w:val="18"/>
              </w:rPr>
              <w:t>A3</w:t>
            </w:r>
          </w:p>
        </w:tc>
      </w:tr>
      <w:tr w:rsidR="001E0236" w:rsidRPr="0053369F" w14:paraId="562EE268" w14:textId="77777777" w:rsidTr="00F01368">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4CA0D92" w14:textId="77777777" w:rsidR="001E0236" w:rsidRPr="0053369F" w:rsidRDefault="001E0236" w:rsidP="00F01368">
            <w:pPr>
              <w:pStyle w:val="TAC"/>
              <w:rPr>
                <w:rFonts w:cs="Arial"/>
                <w:szCs w:val="18"/>
              </w:rPr>
            </w:pPr>
            <w:r w:rsidRPr="0053369F">
              <w:rPr>
                <w:rFonts w:cs="Arial"/>
                <w:szCs w:val="18"/>
              </w:rPr>
              <w:t>15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776FD5"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1927.5≤ F</w:t>
            </w:r>
            <w:r w:rsidRPr="0053369F">
              <w:rPr>
                <w:rFonts w:eastAsia="MS PGothic" w:cs="Arial"/>
                <w:kern w:val="24"/>
                <w:szCs w:val="18"/>
                <w:vertAlign w:val="subscript"/>
              </w:rPr>
              <w:t>C</w:t>
            </w:r>
            <w:r w:rsidRPr="0053369F">
              <w:rPr>
                <w:rFonts w:eastAsia="MS PGothic" w:cs="Arial"/>
                <w:kern w:val="24"/>
                <w:szCs w:val="18"/>
              </w:rPr>
              <w:t xml:space="preserve"> ≤ 1972.5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0A1764"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304F6F" w14:textId="77777777" w:rsidR="001E0236" w:rsidRPr="0053369F" w:rsidRDefault="001E0236" w:rsidP="00F01368">
            <w:pPr>
              <w:pStyle w:val="TAC"/>
              <w:rPr>
                <w:rFonts w:cs="Arial"/>
                <w:szCs w:val="18"/>
              </w:rPr>
            </w:pPr>
            <w:r w:rsidRPr="0053369F">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645C1E"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1A3C2176" w14:textId="77777777" w:rsidTr="00F01368">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FB0A51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6BB5AF9"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9DCB97"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81E1F" w14:textId="77777777" w:rsidR="001E0236" w:rsidRPr="0053369F" w:rsidRDefault="001E0236" w:rsidP="00F01368">
            <w:pPr>
              <w:pStyle w:val="TAC"/>
              <w:rPr>
                <w:rFonts w:cs="Arial"/>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- 2.88)</w:t>
            </w:r>
          </w:p>
          <w:p w14:paraId="32C862EE" w14:textId="77777777" w:rsidR="001E0236" w:rsidRPr="0053369F" w:rsidRDefault="001E0236" w:rsidP="00F01368">
            <w:pPr>
              <w:pStyle w:val="TAC"/>
              <w:rPr>
                <w:rFonts w:cs="Arial"/>
                <w:szCs w:val="18"/>
              </w:rPr>
            </w:pPr>
            <w:r w:rsidRPr="0053369F">
              <w:rPr>
                <w:rFonts w:cs="Arial"/>
                <w:kern w:val="24"/>
                <w:szCs w:val="18"/>
              </w:rPr>
              <w:t>&lt;</w:t>
            </w:r>
            <w:r w:rsidRPr="0053369F">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80BDE"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7CE441A3" w14:textId="77777777" w:rsidTr="00F01368">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FDC6F3B" w14:textId="77777777" w:rsidR="001E0236" w:rsidRPr="0053369F" w:rsidRDefault="001E0236" w:rsidP="00F01368">
            <w:pPr>
              <w:pStyle w:val="TAC"/>
              <w:rPr>
                <w:rFonts w:cs="Arial"/>
                <w:szCs w:val="18"/>
              </w:rPr>
            </w:pPr>
            <w:r w:rsidRPr="0053369F">
              <w:rPr>
                <w:rFonts w:cs="Arial"/>
                <w:szCs w:val="18"/>
              </w:rPr>
              <w:t>20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A3E93A"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1930≤ F</w:t>
            </w:r>
            <w:r w:rsidRPr="0053369F">
              <w:rPr>
                <w:rFonts w:eastAsia="MS PGothic" w:cs="Arial"/>
                <w:kern w:val="24"/>
                <w:szCs w:val="18"/>
                <w:vertAlign w:val="subscript"/>
              </w:rPr>
              <w:t>C</w:t>
            </w:r>
            <w:r w:rsidRPr="0053369F">
              <w:rPr>
                <w:rFonts w:eastAsia="MS PGothic" w:cs="Arial"/>
                <w:kern w:val="24"/>
                <w:szCs w:val="18"/>
              </w:rPr>
              <w:t xml:space="preserve"> ≤ 1970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3711CA"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B2434E" w14:textId="77777777" w:rsidR="001E0236" w:rsidRPr="0053369F" w:rsidRDefault="001E0236" w:rsidP="00F01368">
            <w:pPr>
              <w:pStyle w:val="TAC"/>
              <w:rPr>
                <w:rFonts w:cs="Arial"/>
                <w:szCs w:val="18"/>
              </w:rPr>
            </w:pPr>
            <w:r w:rsidRPr="0053369F">
              <w:rPr>
                <w:rFonts w:cs="Arial"/>
                <w:szCs w:val="18"/>
              </w:rPr>
              <w:t>≥</w:t>
            </w:r>
            <w:r w:rsidRPr="0053369F">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CCE7C6"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61DC9AD7" w14:textId="77777777" w:rsidTr="00F01368">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B6F895"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6B5B6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E27C7"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8E153" w14:textId="77777777" w:rsidR="001E0236" w:rsidRPr="0053369F" w:rsidRDefault="001E0236" w:rsidP="00F01368">
            <w:pPr>
              <w:pStyle w:val="TAC"/>
              <w:rPr>
                <w:rFonts w:cs="Arial"/>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- 3.6)</w:t>
            </w:r>
          </w:p>
          <w:p w14:paraId="0A98F370" w14:textId="77777777" w:rsidR="001E0236" w:rsidRPr="0053369F" w:rsidRDefault="001E0236" w:rsidP="00F01368">
            <w:pPr>
              <w:pStyle w:val="TAC"/>
              <w:rPr>
                <w:rFonts w:cs="Arial"/>
                <w:szCs w:val="18"/>
              </w:rPr>
            </w:pPr>
            <w:r w:rsidRPr="0053369F">
              <w:rPr>
                <w:rFonts w:cs="Arial"/>
                <w:kern w:val="24"/>
                <w:szCs w:val="18"/>
              </w:rPr>
              <w:t>&lt;</w:t>
            </w:r>
            <w:r w:rsidRPr="0053369F">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FD1B3"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0FC630F0"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72D09A3" w14:textId="77777777" w:rsidR="001E0236" w:rsidRPr="0053369F" w:rsidRDefault="001E0236" w:rsidP="00F01368">
            <w:pPr>
              <w:pStyle w:val="TAC"/>
              <w:rPr>
                <w:rFonts w:cs="Arial"/>
                <w:szCs w:val="18"/>
              </w:rPr>
            </w:pPr>
            <w:r w:rsidRPr="0053369F">
              <w:rPr>
                <w:rFonts w:cs="Arial"/>
                <w:szCs w:val="18"/>
              </w:rPr>
              <w:t>25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5D7A2C2"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1932.5≤ F</w:t>
            </w:r>
            <w:r w:rsidRPr="0053369F">
              <w:rPr>
                <w:rFonts w:eastAsia="MS PGothic" w:cs="Arial"/>
                <w:kern w:val="24"/>
                <w:szCs w:val="18"/>
                <w:vertAlign w:val="subscript"/>
              </w:rPr>
              <w:t>C</w:t>
            </w:r>
            <w:r w:rsidRPr="0053369F">
              <w:rPr>
                <w:rFonts w:eastAsia="MS PGothic" w:cs="Arial"/>
                <w:kern w:val="24"/>
                <w:szCs w:val="18"/>
              </w:rPr>
              <w:t xml:space="preserve"> ≤ 1967.5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8BBF92" w14:textId="77777777" w:rsidR="001E0236" w:rsidRPr="0053369F" w:rsidRDefault="001E0236" w:rsidP="00F01368">
            <w:pPr>
              <w:pStyle w:val="TAC"/>
              <w:rPr>
                <w:rFonts w:cs="Arial"/>
                <w:szCs w:val="18"/>
              </w:rPr>
            </w:pPr>
            <w:r w:rsidRPr="0053369F">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412EBD" w14:textId="77777777" w:rsidR="001E0236" w:rsidRPr="0053369F" w:rsidRDefault="001E0236" w:rsidP="00F01368">
            <w:pPr>
              <w:pStyle w:val="TAC"/>
              <w:rPr>
                <w:rFonts w:cs="Arial"/>
                <w:szCs w:val="18"/>
              </w:rPr>
            </w:pPr>
            <w:r w:rsidRPr="0053369F">
              <w:rPr>
                <w:rFonts w:cs="Arial"/>
                <w:szCs w:val="18"/>
              </w:rPr>
              <w:t>≥7.92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AD551"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2C135F84"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50169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880846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64A841" w14:textId="77777777" w:rsidR="001E0236" w:rsidRPr="0053369F" w:rsidRDefault="001E0236" w:rsidP="00F01368">
            <w:pPr>
              <w:pStyle w:val="TAC"/>
              <w:rPr>
                <w:rFonts w:cs="Arial"/>
                <w:szCs w:val="18"/>
              </w:rPr>
            </w:pPr>
            <w:r w:rsidRPr="0053369F">
              <w:rPr>
                <w:rFonts w:cs="Arial"/>
                <w:szCs w:val="18"/>
              </w:rPr>
              <w:t>≥18.72</w:t>
            </w:r>
          </w:p>
        </w:tc>
        <w:tc>
          <w:tcPr>
            <w:tcW w:w="2835" w:type="dxa"/>
            <w:tcBorders>
              <w:top w:val="single" w:sz="4" w:space="0" w:color="auto"/>
              <w:left w:val="single" w:sz="4" w:space="0" w:color="auto"/>
              <w:bottom w:val="single" w:sz="4" w:space="0" w:color="auto"/>
              <w:right w:val="single" w:sz="4" w:space="0" w:color="auto"/>
            </w:tcBorders>
            <w:hideMark/>
          </w:tcPr>
          <w:p w14:paraId="7197A5F8" w14:textId="77777777" w:rsidR="001E0236" w:rsidRPr="0053369F" w:rsidRDefault="001E0236" w:rsidP="00F01368">
            <w:pPr>
              <w:pStyle w:val="TAC"/>
              <w:rPr>
                <w:rFonts w:cs="Arial"/>
                <w:szCs w:val="18"/>
              </w:rPr>
            </w:pPr>
            <w:r w:rsidRPr="0053369F">
              <w:rPr>
                <w:rFonts w:cs="Arial"/>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70B8F"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0E371526"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441A60"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B4C36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B8D088" w14:textId="77777777" w:rsidR="001E0236" w:rsidRPr="0053369F" w:rsidRDefault="001E0236" w:rsidP="00F01368">
            <w:pPr>
              <w:pStyle w:val="TAC"/>
              <w:rPr>
                <w:rFonts w:cs="Arial"/>
                <w:szCs w:val="18"/>
              </w:rPr>
            </w:pPr>
            <w:r w:rsidRPr="0053369F">
              <w:rPr>
                <w:rFonts w:cs="Arial"/>
                <w:szCs w:val="18"/>
              </w:rPr>
              <w:t>≤6.48</w:t>
            </w:r>
          </w:p>
        </w:tc>
        <w:tc>
          <w:tcPr>
            <w:tcW w:w="2835" w:type="dxa"/>
            <w:tcBorders>
              <w:top w:val="single" w:sz="4" w:space="0" w:color="auto"/>
              <w:left w:val="single" w:sz="4" w:space="0" w:color="auto"/>
              <w:bottom w:val="single" w:sz="4" w:space="0" w:color="auto"/>
              <w:right w:val="single" w:sz="4" w:space="0" w:color="auto"/>
            </w:tcBorders>
            <w:hideMark/>
          </w:tcPr>
          <w:p w14:paraId="1724DF41" w14:textId="77777777" w:rsidR="001E0236" w:rsidRPr="0053369F" w:rsidRDefault="001E0236" w:rsidP="00F01368">
            <w:pPr>
              <w:pStyle w:val="TAC"/>
              <w:rPr>
                <w:rFonts w:cs="Arial"/>
                <w:bCs/>
                <w:kern w:val="24"/>
                <w:szCs w:val="18"/>
              </w:rPr>
            </w:pPr>
            <w:r w:rsidRPr="0053369F">
              <w:rPr>
                <w:rFonts w:cs="Arial"/>
                <w:szCs w:val="18"/>
              </w:rPr>
              <w:t>&lt;3.6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57F06"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4114CB4A"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23311F7" w14:textId="77777777" w:rsidR="001E0236" w:rsidRPr="0053369F" w:rsidRDefault="001E0236" w:rsidP="00F01368">
            <w:pPr>
              <w:pStyle w:val="TAC"/>
              <w:rPr>
                <w:rFonts w:cs="Arial"/>
                <w:szCs w:val="18"/>
              </w:rPr>
            </w:pPr>
            <w:r w:rsidRPr="0053369F">
              <w:rPr>
                <w:rFonts w:cs="Arial"/>
                <w:szCs w:val="18"/>
              </w:rPr>
              <w:t>30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4535A8"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1935 ≤ F</w:t>
            </w:r>
            <w:r w:rsidRPr="0053369F">
              <w:rPr>
                <w:rFonts w:eastAsia="MS PGothic" w:cs="Arial"/>
                <w:kern w:val="24"/>
                <w:szCs w:val="18"/>
                <w:vertAlign w:val="subscript"/>
              </w:rPr>
              <w:t>C</w:t>
            </w:r>
            <w:r w:rsidRPr="0053369F">
              <w:rPr>
                <w:rFonts w:eastAsia="MS PGothic" w:cs="Arial"/>
                <w:kern w:val="24"/>
                <w:szCs w:val="18"/>
              </w:rPr>
              <w:t xml:space="preserve"> ≤ 1965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282A7F" w14:textId="77777777" w:rsidR="001E0236" w:rsidRPr="0053369F" w:rsidRDefault="001E0236" w:rsidP="00F01368">
            <w:pPr>
              <w:pStyle w:val="TAC"/>
              <w:rPr>
                <w:rFonts w:cs="Arial"/>
                <w:szCs w:val="18"/>
              </w:rPr>
            </w:pPr>
            <w:r w:rsidRPr="0053369F">
              <w:rPr>
                <w:rFonts w:cs="Arial"/>
                <w:szCs w:val="18"/>
              </w:rPr>
              <w:t>≥0, &lt;3.6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33A60" w14:textId="77777777" w:rsidR="001E0236" w:rsidRPr="0053369F" w:rsidRDefault="001E0236" w:rsidP="00F01368">
            <w:pPr>
              <w:pStyle w:val="TAC"/>
              <w:rPr>
                <w:rFonts w:cs="Arial"/>
                <w:bCs/>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1378F8" w14:textId="77777777" w:rsidR="001E0236" w:rsidRPr="0053369F" w:rsidRDefault="001E0236" w:rsidP="00F01368">
            <w:pPr>
              <w:pStyle w:val="TAC"/>
              <w:rPr>
                <w:rFonts w:cs="Arial"/>
                <w:bCs/>
                <w:kern w:val="24"/>
                <w:szCs w:val="18"/>
              </w:rPr>
            </w:pPr>
            <w:r w:rsidRPr="0053369F">
              <w:rPr>
                <w:rFonts w:cs="Arial"/>
                <w:bCs/>
                <w:kern w:val="24"/>
                <w:szCs w:val="18"/>
              </w:rPr>
              <w:t>A1</w:t>
            </w:r>
          </w:p>
        </w:tc>
      </w:tr>
      <w:tr w:rsidR="001E0236" w:rsidRPr="0053369F" w14:paraId="60542E1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C79FD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64BB94B"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6950" w14:textId="77777777" w:rsidR="001E0236" w:rsidRPr="0053369F" w:rsidRDefault="001E0236" w:rsidP="00F01368">
            <w:pPr>
              <w:pStyle w:val="TAC"/>
              <w:rPr>
                <w:rFonts w:cs="Arial"/>
                <w:szCs w:val="18"/>
              </w:rPr>
            </w:pPr>
            <w:r w:rsidRPr="0053369F">
              <w:rPr>
                <w:rFonts w:cs="Arial"/>
                <w:szCs w:val="18"/>
              </w:rPr>
              <w:t>≥3.6, &lt;7.92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A4C73A" w14:textId="77777777" w:rsidR="001E0236" w:rsidRPr="0053369F" w:rsidRDefault="001E0236" w:rsidP="00F01368">
            <w:pPr>
              <w:pStyle w:val="TAC"/>
              <w:rPr>
                <w:rFonts w:cs="Arial"/>
                <w:bCs/>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7BD982" w14:textId="77777777" w:rsidR="001E0236" w:rsidRPr="0053369F" w:rsidRDefault="001E0236" w:rsidP="00F01368">
            <w:pPr>
              <w:pStyle w:val="TAC"/>
              <w:rPr>
                <w:rFonts w:cs="Arial"/>
                <w:bCs/>
                <w:kern w:val="24"/>
                <w:szCs w:val="18"/>
              </w:rPr>
            </w:pPr>
            <w:r w:rsidRPr="0053369F">
              <w:rPr>
                <w:rFonts w:cs="Arial"/>
                <w:bCs/>
                <w:kern w:val="24"/>
                <w:szCs w:val="18"/>
              </w:rPr>
              <w:t>A5</w:t>
            </w:r>
          </w:p>
        </w:tc>
      </w:tr>
      <w:tr w:rsidR="001E0236" w:rsidRPr="0053369F" w14:paraId="536E7C3F"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79D8DE"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581775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CB40E2" w14:textId="77777777" w:rsidR="001E0236" w:rsidRPr="0053369F" w:rsidRDefault="001E0236" w:rsidP="00F01368">
            <w:pPr>
              <w:pStyle w:val="TAC"/>
              <w:rPr>
                <w:rFonts w:cs="Arial"/>
                <w:szCs w:val="18"/>
              </w:rPr>
            </w:pPr>
            <w:r w:rsidRPr="0053369F">
              <w:rPr>
                <w:rFonts w:cs="Arial"/>
                <w:szCs w:val="18"/>
              </w:rPr>
              <w:t>≥7.92,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84EB80" w14:textId="77777777" w:rsidR="001E0236" w:rsidRPr="0053369F" w:rsidRDefault="001E0236" w:rsidP="00F01368">
            <w:pPr>
              <w:pStyle w:val="TAC"/>
              <w:rPr>
                <w:rFonts w:cs="Arial"/>
                <w:bCs/>
                <w:kern w:val="24"/>
                <w:szCs w:val="18"/>
              </w:rPr>
            </w:pPr>
            <w:r w:rsidRPr="0053369F">
              <w:rPr>
                <w:rFonts w:cs="Arial"/>
                <w:szCs w:val="18"/>
              </w:rPr>
              <w:t>≥max (0,12*SCS*</w:t>
            </w:r>
            <w:r w:rsidRPr="0053369F">
              <w:rPr>
                <w:rFonts w:cs="Arial"/>
                <w:kern w:val="24"/>
                <w:szCs w:val="18"/>
              </w:rPr>
              <w:t xml:space="preserve"> RB</w:t>
            </w:r>
            <w:r w:rsidRPr="0053369F">
              <w:rPr>
                <w:rFonts w:cs="Arial"/>
                <w:kern w:val="24"/>
                <w:position w:val="-5"/>
                <w:szCs w:val="18"/>
                <w:vertAlign w:val="subscript"/>
              </w:rPr>
              <w:t xml:space="preserve">end </w:t>
            </w:r>
            <w:r w:rsidRPr="0053369F">
              <w:rPr>
                <w:rFonts w:cs="Arial"/>
                <w:kern w:val="24"/>
                <w:szCs w:val="18"/>
              </w:rPr>
              <w:t>- 4.32)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4B7FB2" w14:textId="77777777" w:rsidR="001E0236" w:rsidRPr="0053369F" w:rsidRDefault="001E0236" w:rsidP="00F01368">
            <w:pPr>
              <w:pStyle w:val="TAC"/>
              <w:rPr>
                <w:rFonts w:cs="Arial"/>
                <w:bCs/>
                <w:kern w:val="24"/>
                <w:szCs w:val="18"/>
              </w:rPr>
            </w:pPr>
            <w:r w:rsidRPr="0053369F">
              <w:rPr>
                <w:rFonts w:cs="Arial"/>
                <w:bCs/>
                <w:kern w:val="24"/>
                <w:szCs w:val="18"/>
              </w:rPr>
              <w:t>A3</w:t>
            </w:r>
          </w:p>
        </w:tc>
      </w:tr>
      <w:tr w:rsidR="001E0236" w:rsidRPr="0053369F" w14:paraId="326A088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A159A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8F90A3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0918A6" w14:textId="77777777" w:rsidR="001E0236" w:rsidRPr="0053369F" w:rsidRDefault="001E0236" w:rsidP="00F01368">
            <w:pPr>
              <w:pStyle w:val="TAC"/>
              <w:rPr>
                <w:rFonts w:cs="Arial"/>
                <w:szCs w:val="18"/>
              </w:rPr>
            </w:pPr>
            <w:r w:rsidRPr="0053369F">
              <w:rPr>
                <w:rFonts w:cs="Arial"/>
                <w:szCs w:val="18"/>
              </w:rPr>
              <w:t>≥14.4, &lt;21.6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37524" w14:textId="77777777" w:rsidR="001E0236" w:rsidRPr="0053369F" w:rsidRDefault="001E0236" w:rsidP="00F01368">
            <w:pPr>
              <w:pStyle w:val="TAC"/>
              <w:rPr>
                <w:rFonts w:cs="Arial"/>
                <w:bCs/>
                <w:kern w:val="24"/>
                <w:szCs w:val="18"/>
              </w:rPr>
            </w:pPr>
            <w:r w:rsidRPr="0053369F">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B1C1F2" w14:textId="77777777" w:rsidR="001E0236" w:rsidRPr="0053369F" w:rsidRDefault="001E0236" w:rsidP="00F01368">
            <w:pPr>
              <w:pStyle w:val="TAC"/>
              <w:rPr>
                <w:rFonts w:cs="Arial"/>
                <w:bCs/>
                <w:kern w:val="24"/>
                <w:szCs w:val="18"/>
              </w:rPr>
            </w:pPr>
            <w:r w:rsidRPr="0053369F">
              <w:rPr>
                <w:rFonts w:cs="Arial"/>
                <w:bCs/>
                <w:kern w:val="24"/>
                <w:szCs w:val="18"/>
              </w:rPr>
              <w:t>A4</w:t>
            </w:r>
          </w:p>
        </w:tc>
      </w:tr>
      <w:tr w:rsidR="001E0236" w:rsidRPr="0053369F" w14:paraId="19E5AD9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D6E66F"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75308A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804185" w14:textId="77777777" w:rsidR="001E0236" w:rsidRPr="0053369F" w:rsidRDefault="001E0236" w:rsidP="00F01368">
            <w:pPr>
              <w:pStyle w:val="TAC"/>
              <w:rPr>
                <w:rFonts w:cs="Arial"/>
                <w:szCs w:val="18"/>
              </w:rPr>
            </w:pPr>
            <w:r w:rsidRPr="0053369F">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E4409" w14:textId="77777777" w:rsidR="001E0236" w:rsidRPr="0053369F" w:rsidRDefault="001E0236" w:rsidP="00F01368">
            <w:pPr>
              <w:pStyle w:val="TAC"/>
              <w:rPr>
                <w:rFonts w:cs="Arial"/>
                <w:bCs/>
                <w:kern w:val="24"/>
                <w:szCs w:val="18"/>
              </w:rPr>
            </w:pPr>
            <w:r w:rsidRPr="0053369F">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4FA5F" w14:textId="77777777" w:rsidR="001E0236" w:rsidRPr="0053369F" w:rsidRDefault="001E0236" w:rsidP="00F01368">
            <w:pPr>
              <w:pStyle w:val="TAC"/>
              <w:rPr>
                <w:rFonts w:cs="Arial"/>
                <w:bCs/>
                <w:kern w:val="24"/>
                <w:szCs w:val="18"/>
              </w:rPr>
            </w:pPr>
            <w:r w:rsidRPr="0053369F">
              <w:rPr>
                <w:rFonts w:cs="Arial"/>
                <w:bCs/>
                <w:kern w:val="24"/>
                <w:szCs w:val="18"/>
              </w:rPr>
              <w:t>A2</w:t>
            </w:r>
          </w:p>
        </w:tc>
      </w:tr>
      <w:tr w:rsidR="001E0236" w:rsidRPr="0053369F" w14:paraId="41934E23"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41FBC3"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D642EC2"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62B28A" w14:textId="77777777" w:rsidR="001E0236" w:rsidRPr="0053369F" w:rsidRDefault="001E0236" w:rsidP="00F01368">
            <w:pPr>
              <w:pStyle w:val="TAC"/>
              <w:rPr>
                <w:rFonts w:cs="Arial"/>
                <w:szCs w:val="18"/>
              </w:rPr>
            </w:pPr>
            <w:r w:rsidRPr="0053369F">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82310" w14:textId="77777777" w:rsidR="001E0236" w:rsidRPr="0053369F" w:rsidRDefault="001E0236" w:rsidP="00F01368">
            <w:pPr>
              <w:pStyle w:val="TAC"/>
              <w:rPr>
                <w:rFonts w:cs="Arial"/>
                <w:szCs w:val="18"/>
              </w:rPr>
            </w:pPr>
            <w:r w:rsidRPr="0053369F">
              <w:rPr>
                <w:rFonts w:cs="Arial"/>
                <w:szCs w:val="18"/>
              </w:rPr>
              <w:t>&lt;1.8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15E8DD" w14:textId="77777777" w:rsidR="001E0236" w:rsidRPr="0053369F" w:rsidRDefault="001E0236" w:rsidP="00F01368">
            <w:pPr>
              <w:pStyle w:val="TAC"/>
              <w:rPr>
                <w:rFonts w:cs="Arial"/>
                <w:bCs/>
                <w:kern w:val="24"/>
                <w:szCs w:val="18"/>
              </w:rPr>
            </w:pPr>
            <w:r w:rsidRPr="0053369F">
              <w:rPr>
                <w:rFonts w:cs="Arial"/>
                <w:bCs/>
                <w:kern w:val="24"/>
                <w:szCs w:val="18"/>
              </w:rPr>
              <w:t>A1</w:t>
            </w:r>
          </w:p>
        </w:tc>
      </w:tr>
      <w:tr w:rsidR="001E0236" w:rsidRPr="0053369F" w14:paraId="00E32E12"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B296543" w14:textId="77777777" w:rsidR="001E0236" w:rsidRPr="0053369F" w:rsidRDefault="001E0236" w:rsidP="00F01368">
            <w:pPr>
              <w:pStyle w:val="TAC"/>
              <w:rPr>
                <w:rFonts w:cs="Arial"/>
                <w:szCs w:val="18"/>
              </w:rPr>
            </w:pPr>
            <w:r w:rsidRPr="0053369F">
              <w:rPr>
                <w:rFonts w:cs="Arial"/>
                <w:szCs w:val="18"/>
              </w:rPr>
              <w:t>40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1E9F4C"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1940 ≤ F</w:t>
            </w:r>
            <w:r w:rsidRPr="0053369F">
              <w:rPr>
                <w:rFonts w:eastAsia="MS PGothic" w:cs="Arial"/>
                <w:kern w:val="24"/>
                <w:szCs w:val="18"/>
                <w:vertAlign w:val="subscript"/>
              </w:rPr>
              <w:t>C</w:t>
            </w:r>
            <w:r w:rsidRPr="0053369F">
              <w:rPr>
                <w:rFonts w:eastAsia="MS PGothic" w:cs="Arial"/>
                <w:kern w:val="24"/>
                <w:szCs w:val="18"/>
              </w:rPr>
              <w:t xml:space="preserve"> ≤ 1960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1E5EC" w14:textId="77777777" w:rsidR="001E0236" w:rsidRPr="0053369F" w:rsidRDefault="001E0236" w:rsidP="00F01368">
            <w:pPr>
              <w:pStyle w:val="TAC"/>
              <w:rPr>
                <w:rFonts w:cs="Arial"/>
                <w:szCs w:val="18"/>
              </w:rPr>
            </w:pPr>
            <w:r w:rsidRPr="0053369F">
              <w:rPr>
                <w:rFonts w:cs="Arial"/>
                <w:szCs w:val="18"/>
              </w:rPr>
              <w:t>≥0, &lt;9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E7B3B" w14:textId="77777777" w:rsidR="001E0236" w:rsidRPr="0053369F" w:rsidRDefault="001E0236" w:rsidP="00F01368">
            <w:pPr>
              <w:pStyle w:val="TAC"/>
              <w:rPr>
                <w:rFonts w:cs="Arial"/>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A60DF" w14:textId="77777777" w:rsidR="001E0236" w:rsidRPr="0053369F" w:rsidRDefault="001E0236" w:rsidP="00F01368">
            <w:pPr>
              <w:pStyle w:val="TAC"/>
              <w:rPr>
                <w:rFonts w:cs="Arial"/>
                <w:szCs w:val="18"/>
              </w:rPr>
            </w:pPr>
            <w:r w:rsidRPr="0053369F">
              <w:rPr>
                <w:rFonts w:cs="Arial"/>
                <w:szCs w:val="18"/>
              </w:rPr>
              <w:t>A1</w:t>
            </w:r>
          </w:p>
        </w:tc>
      </w:tr>
      <w:tr w:rsidR="001E0236" w:rsidRPr="0053369F" w14:paraId="2FDBAA5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6B20F6"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DC4E96"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BFD84C" w14:textId="77777777" w:rsidR="001E0236" w:rsidRPr="0053369F" w:rsidRDefault="001E0236" w:rsidP="00F01368">
            <w:pPr>
              <w:pStyle w:val="TAC"/>
              <w:rPr>
                <w:rFonts w:cs="Arial"/>
                <w:szCs w:val="18"/>
              </w:rPr>
            </w:pPr>
            <w:r w:rsidRPr="0053369F">
              <w:rPr>
                <w:rFonts w:cs="Arial"/>
                <w:szCs w:val="18"/>
              </w:rPr>
              <w:t>≥9, &lt;11.52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9D152" w14:textId="77777777" w:rsidR="001E0236" w:rsidRPr="0053369F" w:rsidRDefault="001E0236" w:rsidP="00F01368">
            <w:pPr>
              <w:pStyle w:val="TAC"/>
              <w:rPr>
                <w:rFonts w:cs="Arial"/>
                <w:szCs w:val="18"/>
              </w:rPr>
            </w:pPr>
            <w:r w:rsidRPr="0053369F">
              <w:rPr>
                <w:rFonts w:cs="Arial"/>
                <w:szCs w:val="18"/>
              </w:rPr>
              <w:t>&lt;3.06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01E6A" w14:textId="77777777" w:rsidR="001E0236" w:rsidRPr="0053369F" w:rsidRDefault="001E0236" w:rsidP="00F01368">
            <w:pPr>
              <w:pStyle w:val="TAC"/>
              <w:rPr>
                <w:rFonts w:cs="Arial"/>
                <w:szCs w:val="18"/>
              </w:rPr>
            </w:pPr>
            <w:r w:rsidRPr="0053369F">
              <w:rPr>
                <w:rFonts w:cs="Arial"/>
                <w:szCs w:val="18"/>
              </w:rPr>
              <w:t>A5</w:t>
            </w:r>
          </w:p>
        </w:tc>
      </w:tr>
      <w:tr w:rsidR="001E0236" w:rsidRPr="0053369F" w14:paraId="02178378"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23942B"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4F7FC0F"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88D7509" w14:textId="77777777" w:rsidR="001E0236" w:rsidRPr="0053369F" w:rsidRDefault="001E0236" w:rsidP="00F01368">
            <w:pPr>
              <w:pStyle w:val="TAC"/>
              <w:rPr>
                <w:rFonts w:cs="Arial"/>
                <w:szCs w:val="18"/>
              </w:rPr>
            </w:pPr>
            <w:r w:rsidRPr="0053369F">
              <w:rPr>
                <w:rFonts w:cs="Arial"/>
                <w:szCs w:val="18"/>
              </w:rPr>
              <w:t>≥9, &lt;18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FACD8" w14:textId="77777777" w:rsidR="001E0236" w:rsidRPr="0053369F" w:rsidRDefault="001E0236" w:rsidP="00F01368">
            <w:pPr>
              <w:pStyle w:val="TAC"/>
              <w:rPr>
                <w:rFonts w:cs="Arial"/>
                <w:szCs w:val="18"/>
              </w:rPr>
            </w:pPr>
            <w:r w:rsidRPr="0053369F">
              <w:rPr>
                <w:rFonts w:cs="Arial"/>
                <w:szCs w:val="18"/>
              </w:rPr>
              <w:t>≥</w:t>
            </w:r>
            <w:r w:rsidRPr="0053369F">
              <w:rPr>
                <w:rFonts w:cs="Arial"/>
                <w:kern w:val="24"/>
                <w:szCs w:val="18"/>
              </w:rPr>
              <w:t>max (3.06, 12*SCS*RB</w:t>
            </w:r>
            <w:r w:rsidRPr="0053369F">
              <w:rPr>
                <w:rFonts w:cs="Arial"/>
                <w:kern w:val="24"/>
                <w:position w:val="-5"/>
                <w:szCs w:val="18"/>
                <w:vertAlign w:val="subscript"/>
              </w:rPr>
              <w:t xml:space="preserve">end </w:t>
            </w:r>
            <w:r w:rsidRPr="0053369F">
              <w:rPr>
                <w:rFonts w:cs="Arial"/>
                <w:kern w:val="24"/>
                <w:szCs w:val="18"/>
              </w:rPr>
              <w:t>– 6.48)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9464" w14:textId="77777777" w:rsidR="001E0236" w:rsidRPr="0053369F" w:rsidRDefault="001E0236" w:rsidP="00F01368">
            <w:pPr>
              <w:pStyle w:val="TAC"/>
              <w:rPr>
                <w:rFonts w:cs="Arial"/>
                <w:szCs w:val="18"/>
              </w:rPr>
            </w:pPr>
            <w:r w:rsidRPr="0053369F">
              <w:rPr>
                <w:rFonts w:cs="Arial"/>
                <w:szCs w:val="18"/>
              </w:rPr>
              <w:t>A4</w:t>
            </w:r>
          </w:p>
        </w:tc>
      </w:tr>
      <w:tr w:rsidR="001E0236" w:rsidRPr="0053369F" w14:paraId="30B2A5C4"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1B3C7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EC02C4"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330000" w14:textId="77777777" w:rsidR="001E0236" w:rsidRPr="0053369F" w:rsidRDefault="001E0236" w:rsidP="00F01368">
            <w:pPr>
              <w:pStyle w:val="TAC"/>
              <w:rPr>
                <w:rFonts w:cs="Arial"/>
                <w:szCs w:val="18"/>
              </w:rPr>
            </w:pPr>
            <w:r w:rsidRPr="0053369F">
              <w:rPr>
                <w:rFonts w:cs="Arial"/>
                <w:szCs w:val="18"/>
              </w:rPr>
              <w:t>≥18,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94084B" w14:textId="77777777" w:rsidR="001E0236" w:rsidRPr="0053369F" w:rsidRDefault="001E0236" w:rsidP="00F01368">
            <w:pPr>
              <w:pStyle w:val="TAC"/>
              <w:rPr>
                <w:rFonts w:cs="Arial"/>
                <w:szCs w:val="18"/>
              </w:rPr>
            </w:pPr>
            <w:r w:rsidRPr="0053369F">
              <w:rPr>
                <w:rFonts w:cs="Arial"/>
                <w:szCs w:val="18"/>
              </w:rPr>
              <w:t>≥11.16, &lt;27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F0EAB" w14:textId="77777777" w:rsidR="001E0236" w:rsidRPr="0053369F" w:rsidRDefault="001E0236" w:rsidP="00F01368">
            <w:pPr>
              <w:pStyle w:val="TAC"/>
              <w:rPr>
                <w:rFonts w:cs="Arial"/>
                <w:szCs w:val="18"/>
              </w:rPr>
            </w:pPr>
            <w:r w:rsidRPr="0053369F">
              <w:rPr>
                <w:rFonts w:cs="Arial"/>
                <w:szCs w:val="18"/>
              </w:rPr>
              <w:t>A2</w:t>
            </w:r>
          </w:p>
        </w:tc>
      </w:tr>
      <w:tr w:rsidR="001E0236" w:rsidRPr="0053369F" w14:paraId="2BE5CE1C"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8E1C68"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6E49134"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A36669" w14:textId="77777777" w:rsidR="001E0236" w:rsidRPr="0053369F" w:rsidRDefault="001E0236" w:rsidP="00F01368">
            <w:pPr>
              <w:pStyle w:val="TAC"/>
              <w:rPr>
                <w:rFonts w:cs="Arial"/>
                <w:szCs w:val="18"/>
              </w:rPr>
            </w:pPr>
            <w:r w:rsidRPr="0053369F">
              <w:rPr>
                <w:rFonts w:cs="Arial"/>
                <w:szCs w:val="18"/>
              </w:rPr>
              <w:t>≥27.36,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CA0FC"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8D165" w14:textId="77777777" w:rsidR="001E0236" w:rsidRPr="0053369F" w:rsidRDefault="001E0236" w:rsidP="00F01368">
            <w:pPr>
              <w:pStyle w:val="TAC"/>
              <w:rPr>
                <w:rFonts w:cs="Arial"/>
                <w:szCs w:val="18"/>
              </w:rPr>
            </w:pPr>
            <w:r w:rsidRPr="0053369F">
              <w:rPr>
                <w:rFonts w:cs="Arial"/>
                <w:szCs w:val="18"/>
              </w:rPr>
              <w:t>A5</w:t>
            </w:r>
          </w:p>
        </w:tc>
      </w:tr>
      <w:tr w:rsidR="001E0236" w:rsidRPr="0053369F" w14:paraId="7F057DD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A20C76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68EECAC"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1A610B" w14:textId="77777777" w:rsidR="001E0236" w:rsidRPr="0053369F" w:rsidRDefault="001E0236" w:rsidP="00F01368">
            <w:pPr>
              <w:pStyle w:val="TAC"/>
              <w:rPr>
                <w:rFonts w:cs="Arial"/>
                <w:szCs w:val="18"/>
              </w:rPr>
            </w:pPr>
            <w:r w:rsidRPr="0053369F">
              <w:rPr>
                <w:rFonts w:cs="Arial"/>
                <w:szCs w:val="18"/>
              </w:rPr>
              <w:t>&lt;34.56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09C5AE" w14:textId="77777777" w:rsidR="001E0236" w:rsidRPr="0053369F" w:rsidRDefault="001E0236" w:rsidP="00F01368">
            <w:pPr>
              <w:pStyle w:val="TAC"/>
              <w:rPr>
                <w:rFonts w:cs="Arial"/>
                <w:kern w:val="24"/>
                <w:szCs w:val="18"/>
              </w:rPr>
            </w:pPr>
            <w:r w:rsidRPr="0053369F">
              <w:rPr>
                <w:rFonts w:cs="Arial"/>
                <w:szCs w:val="18"/>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1603B" w14:textId="77777777" w:rsidR="001E0236" w:rsidRPr="0053369F" w:rsidRDefault="001E0236" w:rsidP="00F01368">
            <w:pPr>
              <w:pStyle w:val="TAC"/>
              <w:rPr>
                <w:rFonts w:cs="Arial"/>
                <w:szCs w:val="18"/>
              </w:rPr>
            </w:pPr>
            <w:r w:rsidRPr="0053369F">
              <w:rPr>
                <w:rFonts w:cs="Arial"/>
                <w:szCs w:val="18"/>
              </w:rPr>
              <w:t>A1</w:t>
            </w:r>
          </w:p>
        </w:tc>
      </w:tr>
      <w:tr w:rsidR="001E0236" w:rsidRPr="0053369F" w14:paraId="5B678772"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0BA7D9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D71293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477D52" w14:textId="77777777" w:rsidR="001E0236" w:rsidRPr="0053369F" w:rsidRDefault="001E0236" w:rsidP="00F01368">
            <w:pPr>
              <w:pStyle w:val="TAC"/>
              <w:rPr>
                <w:rFonts w:cs="Arial"/>
                <w:szCs w:val="18"/>
              </w:rPr>
            </w:pPr>
            <w:r w:rsidRPr="0053369F">
              <w:rPr>
                <w:rFonts w:cs="Arial"/>
                <w:szCs w:val="18"/>
              </w:rPr>
              <w: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9F982B" w14:textId="77777777" w:rsidR="001E0236" w:rsidRPr="0053369F" w:rsidRDefault="001E0236" w:rsidP="00F01368">
            <w:pPr>
              <w:pStyle w:val="TAC"/>
              <w:rPr>
                <w:rFonts w:cs="Arial"/>
                <w:kern w:val="24"/>
                <w:szCs w:val="18"/>
              </w:rPr>
            </w:pPr>
            <w:r w:rsidRPr="0053369F">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9D7A3E"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61E54AB1" w14:textId="77777777" w:rsidTr="00F01368">
        <w:trPr>
          <w:trHeight w:val="20"/>
          <w:jc w:val="center"/>
        </w:trPr>
        <w:tc>
          <w:tcPr>
            <w:tcW w:w="1136" w:type="dxa"/>
            <w:tcBorders>
              <w:top w:val="single" w:sz="4" w:space="0" w:color="auto"/>
              <w:left w:val="single" w:sz="4" w:space="0" w:color="auto"/>
              <w:bottom w:val="nil"/>
              <w:right w:val="single" w:sz="4" w:space="0" w:color="auto"/>
            </w:tcBorders>
            <w:vAlign w:val="center"/>
          </w:tcPr>
          <w:p w14:paraId="2DC401F9" w14:textId="77777777" w:rsidR="001E0236" w:rsidRPr="0053369F" w:rsidRDefault="001E0236" w:rsidP="00F01368">
            <w:pPr>
              <w:pStyle w:val="TAC"/>
              <w:rPr>
                <w:rFonts w:cs="Arial"/>
                <w:szCs w:val="18"/>
              </w:rPr>
            </w:pPr>
          </w:p>
        </w:tc>
        <w:tc>
          <w:tcPr>
            <w:tcW w:w="1985" w:type="dxa"/>
            <w:tcBorders>
              <w:top w:val="single" w:sz="4" w:space="0" w:color="auto"/>
              <w:left w:val="single" w:sz="4" w:space="0" w:color="auto"/>
              <w:bottom w:val="nil"/>
              <w:right w:val="single" w:sz="4" w:space="0" w:color="auto"/>
            </w:tcBorders>
            <w:vAlign w:val="center"/>
          </w:tcPr>
          <w:p w14:paraId="538C73F7"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49A1A6" w14:textId="77777777" w:rsidR="001E0236" w:rsidRPr="0053369F" w:rsidRDefault="001E0236" w:rsidP="00F01368">
            <w:pPr>
              <w:pStyle w:val="TAC"/>
              <w:rPr>
                <w:rFonts w:cs="Arial"/>
                <w:szCs w:val="18"/>
              </w:rPr>
            </w:pPr>
            <w:r w:rsidRPr="0053369F">
              <w:rPr>
                <w:rFonts w:cs="Arial"/>
                <w:szCs w:val="18"/>
              </w:rPr>
              <w:t>≥7.92, &lt;12.42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CB2BC0" w14:textId="77777777" w:rsidR="001E0236" w:rsidRPr="0053369F" w:rsidRDefault="001E0236" w:rsidP="00F01368">
            <w:pPr>
              <w:pStyle w:val="TAC"/>
              <w:rPr>
                <w:rFonts w:cs="Arial"/>
                <w:szCs w:val="18"/>
              </w:rPr>
            </w:pPr>
            <w:r w:rsidRPr="0053369F">
              <w:rPr>
                <w:rFonts w:cs="Arial"/>
                <w:szCs w:val="18"/>
              </w:rPr>
              <w:t>&lt; min [1.08, max(0,12*SCS*</w:t>
            </w:r>
            <w:r w:rsidRPr="0053369F">
              <w:rPr>
                <w:rFonts w:cs="Arial"/>
                <w:kern w:val="24"/>
                <w:szCs w:val="18"/>
              </w:rPr>
              <w:t xml:space="preserve"> RB</w:t>
            </w:r>
            <w:r w:rsidRPr="0053369F">
              <w:rPr>
                <w:rFonts w:cs="Arial"/>
                <w:kern w:val="24"/>
                <w:position w:val="-5"/>
                <w:szCs w:val="18"/>
                <w:vertAlign w:val="subscript"/>
              </w:rPr>
              <w:t>end</w:t>
            </w:r>
            <w:r w:rsidRPr="0053369F">
              <w:rPr>
                <w:rFonts w:cs="Arial"/>
                <w:szCs w:val="18"/>
              </w:rPr>
              <w:t>-</w:t>
            </w:r>
            <w:r w:rsidRPr="0053369F">
              <w:rPr>
                <w:rFonts w:cs="Arial"/>
                <w:kern w:val="24"/>
                <w:szCs w:val="18"/>
              </w:rPr>
              <w:t>7.92</w:t>
            </w:r>
            <w:r w:rsidRPr="0053369F">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A6BC6" w14:textId="77777777" w:rsidR="001E0236" w:rsidRPr="0053369F" w:rsidRDefault="001E0236" w:rsidP="00F01368">
            <w:pPr>
              <w:pStyle w:val="TAC"/>
              <w:rPr>
                <w:rFonts w:cs="Arial"/>
                <w:kern w:val="24"/>
                <w:szCs w:val="18"/>
              </w:rPr>
            </w:pPr>
            <w:r w:rsidRPr="0053369F">
              <w:rPr>
                <w:rFonts w:cs="Arial"/>
                <w:kern w:val="24"/>
                <w:szCs w:val="18"/>
              </w:rPr>
              <w:t>A5</w:t>
            </w:r>
          </w:p>
        </w:tc>
      </w:tr>
      <w:tr w:rsidR="001E0236" w:rsidRPr="0053369F" w14:paraId="16200004" w14:textId="77777777" w:rsidTr="00F01368">
        <w:trPr>
          <w:trHeight w:val="20"/>
          <w:jc w:val="center"/>
        </w:trPr>
        <w:tc>
          <w:tcPr>
            <w:tcW w:w="1136" w:type="dxa"/>
            <w:tcBorders>
              <w:top w:val="nil"/>
              <w:left w:val="single" w:sz="4" w:space="0" w:color="auto"/>
              <w:bottom w:val="nil"/>
              <w:right w:val="single" w:sz="4" w:space="0" w:color="auto"/>
            </w:tcBorders>
            <w:vAlign w:val="center"/>
          </w:tcPr>
          <w:p w14:paraId="346F583F" w14:textId="77777777" w:rsidR="001E0236" w:rsidRPr="0053369F" w:rsidRDefault="001E0236" w:rsidP="00F01368">
            <w:pPr>
              <w:pStyle w:val="TAC"/>
              <w:rPr>
                <w:rFonts w:cs="Arial"/>
                <w:szCs w:val="18"/>
              </w:rPr>
            </w:pPr>
          </w:p>
        </w:tc>
        <w:tc>
          <w:tcPr>
            <w:tcW w:w="1985" w:type="dxa"/>
            <w:tcBorders>
              <w:top w:val="nil"/>
              <w:left w:val="single" w:sz="4" w:space="0" w:color="auto"/>
              <w:bottom w:val="nil"/>
              <w:right w:val="single" w:sz="4" w:space="0" w:color="auto"/>
            </w:tcBorders>
            <w:vAlign w:val="center"/>
          </w:tcPr>
          <w:p w14:paraId="2E99419A"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768D2F" w14:textId="77777777" w:rsidR="001E0236" w:rsidRPr="0053369F" w:rsidRDefault="001E0236" w:rsidP="00F01368">
            <w:pPr>
              <w:pStyle w:val="TAC"/>
              <w:rPr>
                <w:rFonts w:cs="Arial"/>
                <w:szCs w:val="18"/>
              </w:rPr>
            </w:pPr>
            <w:r w:rsidRPr="0053369F">
              <w:rPr>
                <w:rFonts w:cs="Arial"/>
                <w:szCs w:val="18"/>
              </w:rPr>
              <w:t>≥30.76, &lt;36.72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130E8F"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22632" w14:textId="77777777" w:rsidR="001E0236" w:rsidRPr="0053369F" w:rsidRDefault="001E0236" w:rsidP="00F01368">
            <w:pPr>
              <w:pStyle w:val="TAC"/>
              <w:rPr>
                <w:rFonts w:cs="Arial"/>
                <w:kern w:val="24"/>
                <w:szCs w:val="18"/>
              </w:rPr>
            </w:pPr>
            <w:r w:rsidRPr="0053369F">
              <w:rPr>
                <w:rFonts w:cs="Arial"/>
                <w:kern w:val="24"/>
                <w:szCs w:val="18"/>
              </w:rPr>
              <w:t>A5</w:t>
            </w:r>
          </w:p>
        </w:tc>
      </w:tr>
      <w:tr w:rsidR="001E0236" w:rsidRPr="0053369F" w14:paraId="740EFB38" w14:textId="77777777" w:rsidTr="00F01368">
        <w:trPr>
          <w:trHeight w:val="20"/>
          <w:jc w:val="center"/>
        </w:trPr>
        <w:tc>
          <w:tcPr>
            <w:tcW w:w="1136" w:type="dxa"/>
            <w:tcBorders>
              <w:top w:val="nil"/>
              <w:left w:val="single" w:sz="4" w:space="0" w:color="auto"/>
              <w:bottom w:val="nil"/>
              <w:right w:val="single" w:sz="4" w:space="0" w:color="auto"/>
            </w:tcBorders>
            <w:vAlign w:val="center"/>
            <w:hideMark/>
          </w:tcPr>
          <w:p w14:paraId="64AD679A" w14:textId="77777777" w:rsidR="001E0236" w:rsidRPr="0053369F" w:rsidRDefault="001E0236" w:rsidP="00F01368">
            <w:pPr>
              <w:pStyle w:val="TAC"/>
              <w:rPr>
                <w:rFonts w:cs="Arial"/>
                <w:szCs w:val="18"/>
              </w:rPr>
            </w:pPr>
            <w:r w:rsidRPr="0053369F">
              <w:rPr>
                <w:rFonts w:cs="Arial"/>
                <w:szCs w:val="18"/>
              </w:rPr>
              <w:t>45 MHz</w:t>
            </w:r>
          </w:p>
        </w:tc>
        <w:tc>
          <w:tcPr>
            <w:tcW w:w="1985" w:type="dxa"/>
            <w:tcBorders>
              <w:top w:val="nil"/>
              <w:left w:val="single" w:sz="4" w:space="0" w:color="auto"/>
              <w:bottom w:val="nil"/>
              <w:right w:val="single" w:sz="4" w:space="0" w:color="auto"/>
            </w:tcBorders>
            <w:vAlign w:val="center"/>
            <w:hideMark/>
          </w:tcPr>
          <w:p w14:paraId="6B6C7598"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1942.5 ≤ FC ≤ 1957.5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E826EE" w14:textId="77777777" w:rsidR="001E0236" w:rsidRPr="0053369F" w:rsidRDefault="001E0236" w:rsidP="00F01368">
            <w:pPr>
              <w:pStyle w:val="TAC"/>
              <w:rPr>
                <w:rFonts w:cs="Arial"/>
                <w:szCs w:val="18"/>
              </w:rPr>
            </w:pPr>
            <w:r w:rsidRPr="0053369F">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2A42B6" w14:textId="77777777" w:rsidR="001E0236" w:rsidRPr="0053369F" w:rsidRDefault="001E0236" w:rsidP="00F01368">
            <w:pPr>
              <w:pStyle w:val="TAC"/>
              <w:rPr>
                <w:rFonts w:cs="Arial"/>
                <w:szCs w:val="18"/>
              </w:rPr>
            </w:pPr>
            <w:r w:rsidRPr="0053369F">
              <w:rPr>
                <w:rFonts w:cs="Arial"/>
                <w:kern w:val="24"/>
                <w:szCs w:val="18"/>
              </w:rPr>
              <w:t>≥12.24, &lt;max (0, 12*SCS*RB</w:t>
            </w:r>
            <w:r w:rsidRPr="0053369F">
              <w:rPr>
                <w:rFonts w:cs="Arial"/>
                <w:kern w:val="24"/>
                <w:position w:val="-5"/>
                <w:szCs w:val="18"/>
                <w:vertAlign w:val="subscript"/>
              </w:rPr>
              <w:t xml:space="preserve">end </w:t>
            </w:r>
            <w:r w:rsidRPr="0053369F">
              <w:rPr>
                <w:rFonts w:cs="Arial"/>
                <w:kern w:val="24"/>
                <w:szCs w:val="18"/>
              </w:rPr>
              <w:t>– 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E408C" w14:textId="77777777" w:rsidR="001E0236" w:rsidRPr="0053369F" w:rsidRDefault="001E0236" w:rsidP="00F01368">
            <w:pPr>
              <w:pStyle w:val="TAC"/>
              <w:rPr>
                <w:rFonts w:cs="Arial"/>
                <w:kern w:val="24"/>
                <w:szCs w:val="18"/>
              </w:rPr>
            </w:pPr>
            <w:r w:rsidRPr="0053369F">
              <w:rPr>
                <w:rFonts w:cs="Arial"/>
                <w:kern w:val="24"/>
                <w:szCs w:val="18"/>
              </w:rPr>
              <w:t>A2</w:t>
            </w:r>
          </w:p>
        </w:tc>
      </w:tr>
      <w:tr w:rsidR="001E0236" w:rsidRPr="0053369F" w14:paraId="402107E5" w14:textId="77777777" w:rsidTr="00F01368">
        <w:trPr>
          <w:trHeight w:val="20"/>
          <w:jc w:val="center"/>
        </w:trPr>
        <w:tc>
          <w:tcPr>
            <w:tcW w:w="1136" w:type="dxa"/>
            <w:tcBorders>
              <w:top w:val="nil"/>
              <w:left w:val="single" w:sz="4" w:space="0" w:color="auto"/>
              <w:bottom w:val="nil"/>
              <w:right w:val="single" w:sz="4" w:space="0" w:color="auto"/>
            </w:tcBorders>
            <w:vAlign w:val="center"/>
          </w:tcPr>
          <w:p w14:paraId="7DC894AB" w14:textId="77777777" w:rsidR="001E0236" w:rsidRPr="0053369F" w:rsidRDefault="001E0236" w:rsidP="00F01368">
            <w:pPr>
              <w:pStyle w:val="TAC"/>
              <w:rPr>
                <w:rFonts w:cs="Arial"/>
                <w:szCs w:val="18"/>
              </w:rPr>
            </w:pPr>
          </w:p>
        </w:tc>
        <w:tc>
          <w:tcPr>
            <w:tcW w:w="1985" w:type="dxa"/>
            <w:tcBorders>
              <w:top w:val="nil"/>
              <w:left w:val="single" w:sz="4" w:space="0" w:color="auto"/>
              <w:bottom w:val="nil"/>
              <w:right w:val="single" w:sz="4" w:space="0" w:color="auto"/>
            </w:tcBorders>
            <w:vAlign w:val="center"/>
          </w:tcPr>
          <w:p w14:paraId="12FC51BF"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D8B5F8" w14:textId="77777777" w:rsidR="001E0236" w:rsidRPr="0053369F" w:rsidRDefault="001E0236" w:rsidP="00F01368">
            <w:pPr>
              <w:pStyle w:val="TAC"/>
              <w:rPr>
                <w:rFonts w:cs="Arial"/>
                <w:szCs w:val="18"/>
              </w:rPr>
            </w:pPr>
            <w:r w:rsidRPr="0053369F">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C9E407" w14:textId="77777777" w:rsidR="001E0236" w:rsidRPr="0053369F" w:rsidRDefault="001E0236" w:rsidP="00F01368">
            <w:pPr>
              <w:pStyle w:val="TAC"/>
              <w:rPr>
                <w:rFonts w:cs="Arial"/>
                <w:szCs w:val="18"/>
              </w:rPr>
            </w:pPr>
            <w:r w:rsidRPr="0053369F">
              <w:rPr>
                <w:rFonts w:cs="Arial"/>
                <w:kern w:val="24"/>
                <w:szCs w:val="18"/>
              </w:rPr>
              <w:t>≥max (0, 12*SCS*RB</w:t>
            </w:r>
            <w:r w:rsidRPr="0053369F">
              <w:rPr>
                <w:rFonts w:cs="Arial"/>
                <w:kern w:val="24"/>
                <w:position w:val="-5"/>
                <w:szCs w:val="18"/>
                <w:vertAlign w:val="subscript"/>
              </w:rPr>
              <w:t xml:space="preserve">end </w:t>
            </w:r>
            <w:r w:rsidRPr="0053369F">
              <w:rPr>
                <w:rFonts w:cs="Arial"/>
                <w:kern w:val="24"/>
                <w:szCs w:val="18"/>
              </w:rPr>
              <w:t>– 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3DC0FA"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4E2E9092" w14:textId="77777777" w:rsidTr="00F01368">
        <w:trPr>
          <w:trHeight w:val="20"/>
          <w:jc w:val="center"/>
        </w:trPr>
        <w:tc>
          <w:tcPr>
            <w:tcW w:w="1136" w:type="dxa"/>
            <w:tcBorders>
              <w:top w:val="nil"/>
              <w:left w:val="single" w:sz="4" w:space="0" w:color="auto"/>
              <w:bottom w:val="single" w:sz="4" w:space="0" w:color="auto"/>
              <w:right w:val="single" w:sz="4" w:space="0" w:color="auto"/>
            </w:tcBorders>
            <w:vAlign w:val="center"/>
          </w:tcPr>
          <w:p w14:paraId="4E38A432" w14:textId="77777777" w:rsidR="001E0236" w:rsidRPr="0053369F" w:rsidRDefault="001E0236" w:rsidP="00F01368">
            <w:pPr>
              <w:pStyle w:val="TAC"/>
              <w:rPr>
                <w:rFonts w:cs="Arial"/>
                <w:szCs w:val="18"/>
              </w:rPr>
            </w:pPr>
          </w:p>
        </w:tc>
        <w:tc>
          <w:tcPr>
            <w:tcW w:w="1985" w:type="dxa"/>
            <w:tcBorders>
              <w:top w:val="nil"/>
              <w:left w:val="single" w:sz="4" w:space="0" w:color="auto"/>
              <w:bottom w:val="single" w:sz="4" w:space="0" w:color="auto"/>
              <w:right w:val="single" w:sz="4" w:space="0" w:color="auto"/>
            </w:tcBorders>
            <w:vAlign w:val="center"/>
          </w:tcPr>
          <w:p w14:paraId="6E00015B" w14:textId="77777777" w:rsidR="001E0236" w:rsidRPr="0053369F" w:rsidRDefault="001E0236" w:rsidP="00F01368">
            <w:pPr>
              <w:pStyle w:val="TAC"/>
              <w:rPr>
                <w:rFonts w:eastAsia="MS PGothic"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40EF2E" w14:textId="77777777" w:rsidR="001E0236" w:rsidRPr="0053369F" w:rsidRDefault="001E0236" w:rsidP="00F01368">
            <w:pPr>
              <w:pStyle w:val="TAC"/>
              <w:rPr>
                <w:rFonts w:cs="Arial"/>
                <w:szCs w:val="18"/>
              </w:rPr>
            </w:pPr>
            <w:r w:rsidRPr="0053369F">
              <w:rPr>
                <w:rFonts w:cs="Arial"/>
                <w:szCs w:val="18"/>
              </w:rPr>
              <w: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247994" w14:textId="77777777" w:rsidR="001E0236" w:rsidRPr="0053369F" w:rsidRDefault="001E0236" w:rsidP="00F01368">
            <w:pPr>
              <w:pStyle w:val="TAC"/>
              <w:rPr>
                <w:rFonts w:cs="Arial"/>
                <w:szCs w:val="18"/>
              </w:rPr>
            </w:pPr>
            <w:r w:rsidRPr="0053369F">
              <w:rPr>
                <w:rFonts w:cs="Arial"/>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8C948" w14:textId="77777777" w:rsidR="001E0236" w:rsidRPr="0053369F" w:rsidRDefault="001E0236" w:rsidP="00F01368">
            <w:pPr>
              <w:pStyle w:val="TAC"/>
              <w:rPr>
                <w:rFonts w:cs="Arial"/>
                <w:kern w:val="24"/>
                <w:szCs w:val="18"/>
              </w:rPr>
            </w:pPr>
            <w:r w:rsidRPr="0053369F">
              <w:rPr>
                <w:rFonts w:cs="Arial"/>
                <w:kern w:val="24"/>
                <w:szCs w:val="18"/>
              </w:rPr>
              <w:t>A1</w:t>
            </w:r>
          </w:p>
        </w:tc>
      </w:tr>
      <w:tr w:rsidR="001E0236" w:rsidRPr="0053369F" w14:paraId="54F9E37A" w14:textId="77777777" w:rsidTr="00F01368">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B6D1178" w14:textId="77777777" w:rsidR="001E0236" w:rsidRPr="0053369F" w:rsidRDefault="001E0236" w:rsidP="00F01368">
            <w:pPr>
              <w:pStyle w:val="TAC"/>
              <w:rPr>
                <w:rFonts w:cs="Arial"/>
                <w:szCs w:val="18"/>
              </w:rPr>
            </w:pPr>
            <w:r w:rsidRPr="0053369F">
              <w:rPr>
                <w:rFonts w:cs="Arial"/>
                <w:szCs w:val="18"/>
              </w:rPr>
              <w:t>50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2442007" w14:textId="77777777" w:rsidR="001E0236" w:rsidRPr="0053369F" w:rsidRDefault="001E0236" w:rsidP="00F01368">
            <w:pPr>
              <w:pStyle w:val="TAC"/>
              <w:rPr>
                <w:rFonts w:eastAsia="MS PGothic" w:cs="Arial"/>
                <w:kern w:val="24"/>
                <w:szCs w:val="18"/>
              </w:rPr>
            </w:pPr>
            <w:r w:rsidRPr="0053369F">
              <w:rPr>
                <w:rFonts w:eastAsia="MS PGothic" w:cs="Arial"/>
                <w:kern w:val="24"/>
                <w:szCs w:val="18"/>
              </w:rPr>
              <w:t>1945 ≤ F</w:t>
            </w:r>
            <w:r w:rsidRPr="0053369F">
              <w:rPr>
                <w:rFonts w:eastAsia="MS PGothic" w:cs="Arial"/>
                <w:kern w:val="24"/>
                <w:szCs w:val="18"/>
                <w:vertAlign w:val="subscript"/>
              </w:rPr>
              <w:t>C</w:t>
            </w:r>
            <w:r w:rsidRPr="0053369F">
              <w:rPr>
                <w:rFonts w:eastAsia="MS PGothic" w:cs="Arial"/>
                <w:kern w:val="24"/>
                <w:szCs w:val="18"/>
              </w:rPr>
              <w:t xml:space="preserve"> ≤ 1955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D9B11" w14:textId="77777777" w:rsidR="001E0236" w:rsidRPr="0053369F" w:rsidRDefault="001E0236" w:rsidP="00F01368">
            <w:pPr>
              <w:pStyle w:val="TAC"/>
              <w:rPr>
                <w:rFonts w:cs="Arial"/>
                <w:szCs w:val="18"/>
              </w:rPr>
            </w:pPr>
            <w:r w:rsidRPr="0053369F">
              <w:rPr>
                <w:rFonts w:cs="Arial"/>
                <w:kern w:val="24"/>
                <w:szCs w:val="18"/>
              </w:rPr>
              <w:t>≥10.08,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28B94" w14:textId="77777777" w:rsidR="001E0236" w:rsidRPr="0053369F" w:rsidRDefault="001E0236" w:rsidP="00F01368">
            <w:pPr>
              <w:pStyle w:val="TAC"/>
              <w:rPr>
                <w:rFonts w:cs="Arial"/>
                <w:szCs w:val="18"/>
              </w:rPr>
            </w:pPr>
            <w:r w:rsidRPr="0053369F">
              <w:rPr>
                <w:rFonts w:cs="Arial"/>
                <w:szCs w:val="18"/>
              </w:rPr>
              <w:t>&lt; min [1.08, max(0,12*SCS*</w:t>
            </w:r>
            <w:r w:rsidRPr="0053369F">
              <w:rPr>
                <w:rFonts w:cs="Arial"/>
                <w:kern w:val="24"/>
                <w:szCs w:val="18"/>
              </w:rPr>
              <w:t xml:space="preserve"> RB</w:t>
            </w:r>
            <w:r w:rsidRPr="0053369F">
              <w:rPr>
                <w:rFonts w:cs="Arial"/>
                <w:kern w:val="24"/>
                <w:position w:val="-5"/>
                <w:szCs w:val="18"/>
                <w:vertAlign w:val="subscript"/>
              </w:rPr>
              <w:t>end</w:t>
            </w:r>
            <w:r w:rsidRPr="0053369F">
              <w:rPr>
                <w:rFonts w:cs="Arial"/>
                <w:szCs w:val="18"/>
              </w:rPr>
              <w:t>-10.08)]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3193A5" w14:textId="77777777" w:rsidR="001E0236" w:rsidRPr="0053369F" w:rsidRDefault="001E0236" w:rsidP="00F01368">
            <w:pPr>
              <w:pStyle w:val="TAC"/>
              <w:rPr>
                <w:rFonts w:cs="Arial"/>
                <w:kern w:val="24"/>
                <w:szCs w:val="18"/>
              </w:rPr>
            </w:pPr>
            <w:r w:rsidRPr="0053369F">
              <w:rPr>
                <w:rFonts w:cs="Arial"/>
                <w:szCs w:val="18"/>
                <w:lang w:eastAsia="ko-KR"/>
              </w:rPr>
              <w:t>A5</w:t>
            </w:r>
          </w:p>
        </w:tc>
      </w:tr>
      <w:tr w:rsidR="001E0236" w:rsidRPr="0053369F" w14:paraId="37B195B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98A48D"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7ED77E9"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1DF272" w14:textId="77777777" w:rsidR="001E0236" w:rsidRPr="0053369F" w:rsidRDefault="001E0236" w:rsidP="00F01368">
            <w:pPr>
              <w:pStyle w:val="TAC"/>
              <w:rPr>
                <w:rFonts w:cs="Arial"/>
                <w:szCs w:val="18"/>
              </w:rPr>
            </w:pPr>
            <w:r w:rsidRPr="0053369F">
              <w:rPr>
                <w:rFonts w:cs="Arial"/>
                <w:kern w:val="24"/>
                <w:szCs w:val="18"/>
              </w:rPr>
              <w:t>≥36, &lt;39.6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AE03A" w14:textId="77777777" w:rsidR="001E0236" w:rsidRPr="0053369F" w:rsidRDefault="001E0236" w:rsidP="00F01368">
            <w:pPr>
              <w:pStyle w:val="TAC"/>
              <w:rPr>
                <w:rFonts w:cs="Arial"/>
                <w:szCs w:val="18"/>
              </w:rPr>
            </w:pPr>
            <w:r w:rsidRPr="0053369F">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A8B842" w14:textId="77777777" w:rsidR="001E0236" w:rsidRPr="0053369F" w:rsidRDefault="001E0236" w:rsidP="00F01368">
            <w:pPr>
              <w:pStyle w:val="TAC"/>
              <w:rPr>
                <w:rFonts w:cs="Arial"/>
                <w:kern w:val="24"/>
                <w:szCs w:val="18"/>
              </w:rPr>
            </w:pPr>
            <w:r w:rsidRPr="0053369F">
              <w:rPr>
                <w:rFonts w:cs="Arial"/>
                <w:szCs w:val="18"/>
                <w:lang w:eastAsia="ko-KR"/>
              </w:rPr>
              <w:t>A5</w:t>
            </w:r>
          </w:p>
        </w:tc>
      </w:tr>
      <w:tr w:rsidR="001E0236" w:rsidRPr="0053369F" w14:paraId="4C6A793E"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CA64B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871115"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A7207A" w14:textId="77777777" w:rsidR="001E0236" w:rsidRPr="0053369F" w:rsidRDefault="001E0236" w:rsidP="00F01368">
            <w:pPr>
              <w:pStyle w:val="TAC"/>
              <w:rPr>
                <w:rFonts w:cs="Arial"/>
                <w:szCs w:val="18"/>
              </w:rPr>
            </w:pPr>
            <w:r w:rsidRPr="0053369F">
              <w:rPr>
                <w:rFonts w:cs="Arial"/>
                <w:kern w:val="24"/>
                <w:szCs w:val="18"/>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95DDF5" w14:textId="77777777" w:rsidR="001E0236" w:rsidRPr="0053369F" w:rsidRDefault="001E0236" w:rsidP="00F01368">
            <w:pPr>
              <w:pStyle w:val="TAC"/>
              <w:rPr>
                <w:rFonts w:cs="Arial"/>
                <w:szCs w:val="18"/>
              </w:rPr>
            </w:pPr>
            <w:r w:rsidRPr="0053369F">
              <w:rPr>
                <w:rFonts w:cs="Arial"/>
                <w:kern w:val="24"/>
                <w:szCs w:val="18"/>
              </w:rPr>
              <w:t>≥13.68, &lt;max (0, 12*SCS*RB</w:t>
            </w:r>
            <w:r w:rsidRPr="0053369F">
              <w:rPr>
                <w:rFonts w:cs="Arial"/>
                <w:kern w:val="24"/>
                <w:position w:val="-5"/>
                <w:szCs w:val="18"/>
                <w:vertAlign w:val="subscript"/>
              </w:rPr>
              <w:t xml:space="preserve">end </w:t>
            </w:r>
            <w:r w:rsidRPr="0053369F">
              <w:rPr>
                <w:rFonts w:cs="Arial"/>
                <w:kern w:val="24"/>
                <w:szCs w:val="18"/>
              </w:rPr>
              <w:t xml:space="preserve">– </w:t>
            </w:r>
            <w:r w:rsidRPr="0053369F">
              <w:rPr>
                <w:rFonts w:cs="Arial"/>
                <w:szCs w:val="18"/>
              </w:rPr>
              <w:t>10.08</w:t>
            </w:r>
            <w:r w:rsidRPr="0053369F">
              <w:rPr>
                <w:rFonts w:cs="Arial"/>
                <w:kern w:val="24"/>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0E0BC" w14:textId="77777777" w:rsidR="001E0236" w:rsidRPr="0053369F" w:rsidRDefault="001E0236" w:rsidP="00F01368">
            <w:pPr>
              <w:pStyle w:val="TAC"/>
              <w:rPr>
                <w:rFonts w:cs="Arial"/>
                <w:kern w:val="24"/>
                <w:szCs w:val="18"/>
              </w:rPr>
            </w:pPr>
            <w:r w:rsidRPr="0053369F">
              <w:rPr>
                <w:rFonts w:cs="Arial"/>
                <w:szCs w:val="18"/>
                <w:lang w:eastAsia="ko-KR"/>
              </w:rPr>
              <w:t>A2</w:t>
            </w:r>
          </w:p>
        </w:tc>
      </w:tr>
      <w:tr w:rsidR="001E0236" w:rsidRPr="0053369F" w14:paraId="33DA5EDD"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BA1D8F"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E0CCF38"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7649C5" w14:textId="77777777" w:rsidR="001E0236" w:rsidRPr="0053369F" w:rsidRDefault="001E0236" w:rsidP="00F01368">
            <w:pPr>
              <w:pStyle w:val="TAC"/>
              <w:rPr>
                <w:rFonts w:cs="Arial"/>
                <w:szCs w:val="18"/>
              </w:rPr>
            </w:pPr>
            <w:r w:rsidRPr="0053369F">
              <w:rPr>
                <w:rFonts w:cs="Arial"/>
                <w:kern w:val="24"/>
                <w:szCs w:val="18"/>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F8EDC6" w14:textId="77777777" w:rsidR="001E0236" w:rsidRPr="0053369F" w:rsidRDefault="001E0236" w:rsidP="00F01368">
            <w:pPr>
              <w:pStyle w:val="TAC"/>
              <w:rPr>
                <w:rFonts w:cs="Arial"/>
                <w:szCs w:val="18"/>
              </w:rPr>
            </w:pPr>
            <w:r w:rsidRPr="0053369F">
              <w:rPr>
                <w:rFonts w:cs="Arial"/>
                <w:kern w:val="24"/>
                <w:szCs w:val="18"/>
              </w:rPr>
              <w:t>≥max (0, 12*SCS*RB</w:t>
            </w:r>
            <w:r w:rsidRPr="0053369F">
              <w:rPr>
                <w:rFonts w:cs="Arial"/>
                <w:kern w:val="24"/>
                <w:position w:val="-5"/>
                <w:szCs w:val="18"/>
                <w:vertAlign w:val="subscript"/>
              </w:rPr>
              <w:t xml:space="preserve">end </w:t>
            </w:r>
            <w:r w:rsidRPr="0053369F">
              <w:rPr>
                <w:rFonts w:cs="Arial"/>
                <w:kern w:val="24"/>
                <w:szCs w:val="18"/>
              </w:rPr>
              <w:t xml:space="preserve">– </w:t>
            </w:r>
            <w:r w:rsidRPr="0053369F">
              <w:rPr>
                <w:rFonts w:cs="Arial"/>
                <w:szCs w:val="18"/>
              </w:rPr>
              <w:t>10.08</w:t>
            </w:r>
            <w:r w:rsidRPr="0053369F">
              <w:rPr>
                <w:rFonts w:cs="Arial"/>
                <w:kern w:val="24"/>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68B4A" w14:textId="77777777" w:rsidR="001E0236" w:rsidRPr="0053369F" w:rsidRDefault="001E0236" w:rsidP="00F01368">
            <w:pPr>
              <w:pStyle w:val="TAC"/>
              <w:rPr>
                <w:rFonts w:cs="Arial"/>
                <w:kern w:val="24"/>
                <w:szCs w:val="18"/>
              </w:rPr>
            </w:pPr>
            <w:r w:rsidRPr="0053369F">
              <w:rPr>
                <w:rFonts w:cs="Arial"/>
                <w:szCs w:val="18"/>
                <w:lang w:eastAsia="ko-KR"/>
              </w:rPr>
              <w:t>A1</w:t>
            </w:r>
          </w:p>
        </w:tc>
      </w:tr>
      <w:tr w:rsidR="001E0236" w:rsidRPr="0053369F" w14:paraId="00CE5E90" w14:textId="77777777" w:rsidTr="00F01368">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761AFA" w14:textId="77777777" w:rsidR="001E0236" w:rsidRPr="0053369F" w:rsidRDefault="001E0236" w:rsidP="00F01368">
            <w:pPr>
              <w:spacing w:after="0"/>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CF5C8BA" w14:textId="77777777" w:rsidR="001E0236" w:rsidRPr="0053369F" w:rsidRDefault="001E0236" w:rsidP="00F01368">
            <w:pPr>
              <w:spacing w:after="0"/>
              <w:rPr>
                <w:rFonts w:ascii="Arial" w:eastAsia="MS PGothic" w:hAnsi="Arial" w:cs="Arial"/>
                <w:kern w:val="24"/>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227497" w14:textId="77777777" w:rsidR="001E0236" w:rsidRPr="0053369F" w:rsidRDefault="001E0236" w:rsidP="00F01368">
            <w:pPr>
              <w:pStyle w:val="TAC"/>
              <w:rPr>
                <w:rFonts w:cs="Arial"/>
                <w:szCs w:val="18"/>
              </w:rPr>
            </w:pPr>
            <w:r w:rsidRPr="0053369F">
              <w:rPr>
                <w:rFonts w:cs="Arial"/>
                <w:color w:val="000000"/>
                <w:kern w:val="24"/>
                <w:szCs w:val="18"/>
              </w:rPr>
              <w: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DFA9B6" w14:textId="77777777" w:rsidR="001E0236" w:rsidRPr="0053369F" w:rsidRDefault="001E0236" w:rsidP="00F01368">
            <w:pPr>
              <w:pStyle w:val="TAC"/>
              <w:rPr>
                <w:rFonts w:cs="Arial"/>
                <w:szCs w:val="18"/>
              </w:rPr>
            </w:pPr>
            <w:r w:rsidRPr="0053369F">
              <w:rPr>
                <w:rFonts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7E7154" w14:textId="77777777" w:rsidR="001E0236" w:rsidRPr="0053369F" w:rsidRDefault="001E0236" w:rsidP="00F01368">
            <w:pPr>
              <w:pStyle w:val="TAC"/>
              <w:rPr>
                <w:rFonts w:cs="Arial"/>
                <w:color w:val="000000"/>
                <w:kern w:val="24"/>
                <w:szCs w:val="18"/>
              </w:rPr>
            </w:pPr>
            <w:r w:rsidRPr="0053369F">
              <w:rPr>
                <w:rFonts w:cs="Arial"/>
                <w:kern w:val="24"/>
                <w:szCs w:val="18"/>
                <w:lang w:eastAsia="fr-FR"/>
              </w:rPr>
              <w:t>A1</w:t>
            </w:r>
          </w:p>
        </w:tc>
      </w:tr>
    </w:tbl>
    <w:p w14:paraId="080E72E3" w14:textId="77777777" w:rsidR="001E0236" w:rsidRPr="0053369F" w:rsidRDefault="001E0236" w:rsidP="001E0236"/>
    <w:p w14:paraId="2D5A2743" w14:textId="77777777" w:rsidR="001E0236" w:rsidRPr="0053369F" w:rsidRDefault="001E0236" w:rsidP="001E0236">
      <w:pPr>
        <w:pStyle w:val="TH"/>
      </w:pPr>
      <w:r w:rsidRPr="0053369F">
        <w:t>Table 6.2.3.3.27-4: A-MPR for NS_49 (Power Class 2)</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E0236" w:rsidRPr="0053369F" w14:paraId="15E8EE1D" w14:textId="77777777" w:rsidTr="00F01368">
        <w:trPr>
          <w:jc w:val="center"/>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A10E8A" w14:textId="77777777" w:rsidR="001E0236" w:rsidRPr="0053369F" w:rsidRDefault="001E0236" w:rsidP="00F01368">
            <w:pPr>
              <w:pStyle w:val="TAH"/>
              <w:rPr>
                <w:rFonts w:cs="Arial"/>
                <w:szCs w:val="18"/>
              </w:rPr>
            </w:pPr>
            <w:r w:rsidRPr="0053369F">
              <w:rPr>
                <w:rFonts w:cs="Arial"/>
                <w:szCs w:val="18"/>
              </w:rPr>
              <w:t>Modulation/Waveform</w:t>
            </w:r>
          </w:p>
        </w:tc>
        <w:tc>
          <w:tcPr>
            <w:tcW w:w="733" w:type="pct"/>
            <w:tcBorders>
              <w:top w:val="single" w:sz="4" w:space="0" w:color="auto"/>
              <w:left w:val="single" w:sz="4" w:space="0" w:color="auto"/>
              <w:bottom w:val="single" w:sz="4" w:space="0" w:color="auto"/>
              <w:right w:val="single" w:sz="4" w:space="0" w:color="auto"/>
            </w:tcBorders>
            <w:vAlign w:val="center"/>
            <w:hideMark/>
          </w:tcPr>
          <w:p w14:paraId="1BB7BA7C" w14:textId="77777777" w:rsidR="001E0236" w:rsidRPr="0053369F" w:rsidRDefault="001E0236" w:rsidP="00F01368">
            <w:pPr>
              <w:pStyle w:val="TAH"/>
              <w:rPr>
                <w:rFonts w:cs="Arial"/>
                <w:szCs w:val="18"/>
              </w:rPr>
            </w:pPr>
            <w:r w:rsidRPr="0053369F">
              <w:rPr>
                <w:rFonts w:cs="Arial"/>
                <w:szCs w:val="18"/>
              </w:rPr>
              <w:t>A1</w:t>
            </w:r>
          </w:p>
        </w:tc>
        <w:tc>
          <w:tcPr>
            <w:tcW w:w="733" w:type="pct"/>
            <w:tcBorders>
              <w:top w:val="single" w:sz="4" w:space="0" w:color="auto"/>
              <w:left w:val="single" w:sz="4" w:space="0" w:color="auto"/>
              <w:bottom w:val="single" w:sz="4" w:space="0" w:color="auto"/>
              <w:right w:val="single" w:sz="4" w:space="0" w:color="auto"/>
            </w:tcBorders>
            <w:vAlign w:val="center"/>
            <w:hideMark/>
          </w:tcPr>
          <w:p w14:paraId="7279E9F5" w14:textId="77777777" w:rsidR="001E0236" w:rsidRPr="0053369F" w:rsidRDefault="001E0236" w:rsidP="00F01368">
            <w:pPr>
              <w:pStyle w:val="TAH"/>
              <w:rPr>
                <w:rFonts w:cs="Arial"/>
                <w:szCs w:val="18"/>
              </w:rPr>
            </w:pPr>
            <w:r w:rsidRPr="0053369F">
              <w:rPr>
                <w:rFonts w:cs="Arial"/>
                <w:szCs w:val="18"/>
              </w:rPr>
              <w:t>A2</w:t>
            </w:r>
          </w:p>
        </w:tc>
        <w:tc>
          <w:tcPr>
            <w:tcW w:w="733" w:type="pct"/>
            <w:tcBorders>
              <w:top w:val="single" w:sz="4" w:space="0" w:color="auto"/>
              <w:left w:val="single" w:sz="4" w:space="0" w:color="auto"/>
              <w:bottom w:val="single" w:sz="4" w:space="0" w:color="auto"/>
              <w:right w:val="single" w:sz="4" w:space="0" w:color="auto"/>
            </w:tcBorders>
            <w:hideMark/>
          </w:tcPr>
          <w:p w14:paraId="4A113DB6" w14:textId="77777777" w:rsidR="001E0236" w:rsidRPr="0053369F" w:rsidRDefault="001E0236" w:rsidP="00F01368">
            <w:pPr>
              <w:pStyle w:val="TAH"/>
              <w:rPr>
                <w:rFonts w:cs="Arial"/>
                <w:szCs w:val="18"/>
              </w:rPr>
            </w:pPr>
            <w:r w:rsidRPr="0053369F">
              <w:rPr>
                <w:rFonts w:cs="Arial"/>
                <w:szCs w:val="18"/>
              </w:rPr>
              <w:t>A3</w:t>
            </w:r>
          </w:p>
        </w:tc>
        <w:tc>
          <w:tcPr>
            <w:tcW w:w="733" w:type="pct"/>
            <w:tcBorders>
              <w:top w:val="single" w:sz="4" w:space="0" w:color="auto"/>
              <w:left w:val="single" w:sz="4" w:space="0" w:color="auto"/>
              <w:bottom w:val="single" w:sz="4" w:space="0" w:color="auto"/>
              <w:right w:val="single" w:sz="4" w:space="0" w:color="auto"/>
            </w:tcBorders>
            <w:hideMark/>
          </w:tcPr>
          <w:p w14:paraId="12794391" w14:textId="77777777" w:rsidR="001E0236" w:rsidRPr="0053369F" w:rsidRDefault="001E0236" w:rsidP="00F01368">
            <w:pPr>
              <w:pStyle w:val="TAH"/>
              <w:rPr>
                <w:rFonts w:cs="Arial"/>
                <w:szCs w:val="18"/>
              </w:rPr>
            </w:pPr>
            <w:r w:rsidRPr="0053369F">
              <w:rPr>
                <w:rFonts w:cs="Arial"/>
                <w:szCs w:val="18"/>
              </w:rPr>
              <w:t>A4</w:t>
            </w:r>
          </w:p>
        </w:tc>
        <w:tc>
          <w:tcPr>
            <w:tcW w:w="733" w:type="pct"/>
            <w:tcBorders>
              <w:top w:val="single" w:sz="4" w:space="0" w:color="auto"/>
              <w:left w:val="single" w:sz="4" w:space="0" w:color="auto"/>
              <w:bottom w:val="single" w:sz="4" w:space="0" w:color="auto"/>
              <w:right w:val="single" w:sz="4" w:space="0" w:color="auto"/>
            </w:tcBorders>
            <w:hideMark/>
          </w:tcPr>
          <w:p w14:paraId="5121B9FD" w14:textId="77777777" w:rsidR="001E0236" w:rsidRPr="0053369F" w:rsidRDefault="001E0236" w:rsidP="00F01368">
            <w:pPr>
              <w:pStyle w:val="TAH"/>
              <w:rPr>
                <w:rFonts w:cs="Arial"/>
                <w:szCs w:val="18"/>
              </w:rPr>
            </w:pPr>
            <w:r w:rsidRPr="0053369F">
              <w:rPr>
                <w:rFonts w:cs="Arial"/>
                <w:szCs w:val="18"/>
              </w:rPr>
              <w:t>A5</w:t>
            </w:r>
          </w:p>
        </w:tc>
      </w:tr>
      <w:tr w:rsidR="001E0236" w:rsidRPr="0053369F" w14:paraId="766453F6" w14:textId="77777777" w:rsidTr="00F013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0381CA" w14:textId="77777777" w:rsidR="001E0236" w:rsidRPr="0053369F" w:rsidRDefault="001E0236" w:rsidP="00F01368">
            <w:pPr>
              <w:spacing w:after="0"/>
              <w:rPr>
                <w:rFonts w:ascii="Arial" w:hAnsi="Arial" w:cs="Arial"/>
                <w:b/>
                <w:sz w:val="18"/>
                <w:szCs w:val="18"/>
              </w:rPr>
            </w:pPr>
          </w:p>
        </w:tc>
        <w:tc>
          <w:tcPr>
            <w:tcW w:w="733" w:type="pct"/>
            <w:tcBorders>
              <w:top w:val="single" w:sz="4" w:space="0" w:color="auto"/>
              <w:left w:val="single" w:sz="4" w:space="0" w:color="auto"/>
              <w:bottom w:val="single" w:sz="4" w:space="0" w:color="auto"/>
              <w:right w:val="single" w:sz="4" w:space="0" w:color="auto"/>
            </w:tcBorders>
            <w:vAlign w:val="center"/>
            <w:hideMark/>
          </w:tcPr>
          <w:p w14:paraId="3596DF27"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vAlign w:val="center"/>
            <w:hideMark/>
          </w:tcPr>
          <w:p w14:paraId="77FB9A8E"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0A652D0E"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667E221D" w14:textId="77777777" w:rsidR="001E0236" w:rsidRPr="0053369F" w:rsidRDefault="001E0236" w:rsidP="00F01368">
            <w:pPr>
              <w:pStyle w:val="TAH"/>
              <w:rPr>
                <w:rFonts w:cs="Arial"/>
                <w:szCs w:val="18"/>
              </w:rPr>
            </w:pPr>
            <w:r w:rsidRPr="0053369F">
              <w:rPr>
                <w:rFonts w:cs="Arial"/>
                <w:szCs w:val="18"/>
              </w:rPr>
              <w:t>Outer/Inner</w:t>
            </w:r>
          </w:p>
        </w:tc>
        <w:tc>
          <w:tcPr>
            <w:tcW w:w="733" w:type="pct"/>
            <w:tcBorders>
              <w:top w:val="single" w:sz="4" w:space="0" w:color="auto"/>
              <w:left w:val="single" w:sz="4" w:space="0" w:color="auto"/>
              <w:bottom w:val="single" w:sz="4" w:space="0" w:color="auto"/>
              <w:right w:val="single" w:sz="4" w:space="0" w:color="auto"/>
            </w:tcBorders>
            <w:hideMark/>
          </w:tcPr>
          <w:p w14:paraId="0FEF9CF0" w14:textId="77777777" w:rsidR="001E0236" w:rsidRPr="0053369F" w:rsidRDefault="001E0236" w:rsidP="00F01368">
            <w:pPr>
              <w:pStyle w:val="TAH"/>
              <w:rPr>
                <w:rFonts w:cs="Arial"/>
                <w:szCs w:val="18"/>
              </w:rPr>
            </w:pPr>
            <w:r w:rsidRPr="0053369F">
              <w:rPr>
                <w:rFonts w:cs="Arial"/>
                <w:szCs w:val="18"/>
              </w:rPr>
              <w:t>Outer/Inner</w:t>
            </w:r>
          </w:p>
        </w:tc>
      </w:tr>
      <w:tr w:rsidR="001E0236" w:rsidRPr="0053369F" w14:paraId="3F5A2B35" w14:textId="77777777" w:rsidTr="00F01368">
        <w:trPr>
          <w:jc w:val="center"/>
        </w:trPr>
        <w:tc>
          <w:tcPr>
            <w:tcW w:w="541" w:type="pct"/>
            <w:vMerge w:val="restart"/>
            <w:tcBorders>
              <w:top w:val="single" w:sz="4" w:space="0" w:color="auto"/>
              <w:left w:val="single" w:sz="4" w:space="0" w:color="000000"/>
              <w:bottom w:val="single" w:sz="4" w:space="0" w:color="000000"/>
              <w:right w:val="single" w:sz="4" w:space="0" w:color="000000"/>
            </w:tcBorders>
            <w:vAlign w:val="center"/>
            <w:hideMark/>
          </w:tcPr>
          <w:p w14:paraId="01F60E17" w14:textId="77777777" w:rsidR="001E0236" w:rsidRPr="0053369F" w:rsidRDefault="001E0236" w:rsidP="00F01368">
            <w:pPr>
              <w:pStyle w:val="TAC"/>
              <w:rPr>
                <w:rFonts w:cs="Arial"/>
                <w:szCs w:val="18"/>
              </w:rPr>
            </w:pPr>
            <w:r w:rsidRPr="0053369F">
              <w:rPr>
                <w:rFonts w:cs="Arial"/>
                <w:szCs w:val="18"/>
              </w:rPr>
              <w:t xml:space="preserve">DFT-s-OFDM </w:t>
            </w:r>
          </w:p>
        </w:tc>
        <w:tc>
          <w:tcPr>
            <w:tcW w:w="793" w:type="pct"/>
            <w:tcBorders>
              <w:top w:val="single" w:sz="4" w:space="0" w:color="auto"/>
              <w:left w:val="single" w:sz="4" w:space="0" w:color="000000"/>
              <w:bottom w:val="single" w:sz="4" w:space="0" w:color="000000"/>
              <w:right w:val="single" w:sz="4" w:space="0" w:color="000000"/>
            </w:tcBorders>
            <w:vAlign w:val="center"/>
            <w:hideMark/>
          </w:tcPr>
          <w:p w14:paraId="5787366F" w14:textId="77777777" w:rsidR="001E0236" w:rsidRPr="0053369F" w:rsidRDefault="001E0236" w:rsidP="00F01368">
            <w:pPr>
              <w:pStyle w:val="TAC"/>
              <w:rPr>
                <w:rFonts w:cs="Arial"/>
                <w:szCs w:val="18"/>
              </w:rPr>
            </w:pPr>
            <w:r w:rsidRPr="0053369F">
              <w:rPr>
                <w:rFonts w:cs="Arial"/>
                <w:szCs w:val="18"/>
              </w:rPr>
              <w:t>PI/2 BPSK</w:t>
            </w:r>
          </w:p>
        </w:tc>
        <w:tc>
          <w:tcPr>
            <w:tcW w:w="733" w:type="pct"/>
            <w:tcBorders>
              <w:top w:val="single" w:sz="4" w:space="0" w:color="auto"/>
              <w:left w:val="single" w:sz="4" w:space="0" w:color="000000"/>
              <w:bottom w:val="single" w:sz="4" w:space="0" w:color="000000"/>
              <w:right w:val="single" w:sz="4" w:space="0" w:color="000000"/>
            </w:tcBorders>
            <w:hideMark/>
          </w:tcPr>
          <w:p w14:paraId="7940355D"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auto"/>
              <w:left w:val="single" w:sz="4" w:space="0" w:color="000000"/>
              <w:bottom w:val="single" w:sz="4" w:space="0" w:color="000000"/>
              <w:right w:val="single" w:sz="4" w:space="0" w:color="000000"/>
            </w:tcBorders>
            <w:hideMark/>
          </w:tcPr>
          <w:p w14:paraId="2F4C16FD"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151AB876"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3D234475"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auto"/>
              <w:left w:val="single" w:sz="4" w:space="0" w:color="000000"/>
              <w:bottom w:val="single" w:sz="4" w:space="0" w:color="000000"/>
              <w:right w:val="single" w:sz="4" w:space="0" w:color="000000"/>
            </w:tcBorders>
            <w:vAlign w:val="center"/>
            <w:hideMark/>
          </w:tcPr>
          <w:p w14:paraId="0D06222F"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1C2E16F5"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1386AB2"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C61EB5B" w14:textId="77777777" w:rsidR="001E0236" w:rsidRPr="0053369F" w:rsidRDefault="001E0236" w:rsidP="00F01368">
            <w:pPr>
              <w:pStyle w:val="TAC"/>
              <w:rPr>
                <w:rFonts w:cs="Arial"/>
                <w:szCs w:val="18"/>
              </w:rPr>
            </w:pPr>
            <w:r w:rsidRPr="0053369F">
              <w:rPr>
                <w:rFonts w:cs="Arial"/>
                <w:szCs w:val="18"/>
              </w:rPr>
              <w:t>QPSK</w:t>
            </w:r>
          </w:p>
        </w:tc>
        <w:tc>
          <w:tcPr>
            <w:tcW w:w="733" w:type="pct"/>
            <w:tcBorders>
              <w:top w:val="single" w:sz="4" w:space="0" w:color="000000"/>
              <w:left w:val="single" w:sz="4" w:space="0" w:color="000000"/>
              <w:bottom w:val="single" w:sz="4" w:space="0" w:color="000000"/>
              <w:right w:val="single" w:sz="4" w:space="0" w:color="000000"/>
            </w:tcBorders>
            <w:hideMark/>
          </w:tcPr>
          <w:p w14:paraId="038EE0D9"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1B549B4F"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17D6DB33"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28A40188"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36DB7541"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30BC116C" w14:textId="77777777" w:rsidTr="00F01368">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F336E66"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31F1E23" w14:textId="77777777" w:rsidR="001E0236" w:rsidRPr="0053369F" w:rsidRDefault="001E0236" w:rsidP="00F01368">
            <w:pPr>
              <w:pStyle w:val="TAC"/>
              <w:rPr>
                <w:rFonts w:cs="Arial"/>
                <w:szCs w:val="18"/>
              </w:rPr>
            </w:pPr>
            <w:r w:rsidRPr="0053369F">
              <w:rPr>
                <w:rFonts w:cs="Arial"/>
                <w:szCs w:val="18"/>
              </w:rPr>
              <w:t>16 QAM</w:t>
            </w:r>
          </w:p>
        </w:tc>
        <w:tc>
          <w:tcPr>
            <w:tcW w:w="733" w:type="pct"/>
            <w:tcBorders>
              <w:top w:val="single" w:sz="4" w:space="0" w:color="000000"/>
              <w:left w:val="single" w:sz="4" w:space="0" w:color="000000"/>
              <w:bottom w:val="single" w:sz="4" w:space="0" w:color="000000"/>
              <w:right w:val="single" w:sz="4" w:space="0" w:color="000000"/>
            </w:tcBorders>
            <w:hideMark/>
          </w:tcPr>
          <w:p w14:paraId="3BD411D0"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51BC1E05"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38D88E44"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66D6A87C"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540A7875"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2FD9EF80"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9F52BCF"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0D9E7A4C" w14:textId="77777777" w:rsidR="001E0236" w:rsidRPr="0053369F" w:rsidRDefault="001E0236" w:rsidP="00F01368">
            <w:pPr>
              <w:pStyle w:val="TAC"/>
              <w:rPr>
                <w:rFonts w:cs="Arial"/>
                <w:szCs w:val="18"/>
              </w:rPr>
            </w:pPr>
            <w:r w:rsidRPr="0053369F">
              <w:rPr>
                <w:rFonts w:cs="Arial"/>
                <w:szCs w:val="18"/>
              </w:rPr>
              <w:t>64 QAM</w:t>
            </w:r>
          </w:p>
        </w:tc>
        <w:tc>
          <w:tcPr>
            <w:tcW w:w="733" w:type="pct"/>
            <w:tcBorders>
              <w:top w:val="single" w:sz="4" w:space="0" w:color="000000"/>
              <w:left w:val="single" w:sz="4" w:space="0" w:color="000000"/>
              <w:bottom w:val="single" w:sz="4" w:space="0" w:color="000000"/>
              <w:right w:val="single" w:sz="4" w:space="0" w:color="000000"/>
            </w:tcBorders>
            <w:hideMark/>
          </w:tcPr>
          <w:p w14:paraId="13C65DC6"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3C083631"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2213D7A9"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6E452A69"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6E78EAF0"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021B0373" w14:textId="77777777" w:rsidTr="00F01368">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56C5D425"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7E6876B0" w14:textId="77777777" w:rsidR="001E0236" w:rsidRPr="0053369F" w:rsidRDefault="001E0236" w:rsidP="00F01368">
            <w:pPr>
              <w:pStyle w:val="TAC"/>
              <w:rPr>
                <w:rFonts w:cs="Arial"/>
                <w:szCs w:val="18"/>
              </w:rPr>
            </w:pPr>
            <w:r w:rsidRPr="0053369F">
              <w:rPr>
                <w:rFonts w:cs="Arial"/>
                <w:szCs w:val="18"/>
              </w:rPr>
              <w:t>256 QAM</w:t>
            </w:r>
          </w:p>
        </w:tc>
        <w:tc>
          <w:tcPr>
            <w:tcW w:w="733" w:type="pct"/>
            <w:tcBorders>
              <w:top w:val="single" w:sz="4" w:space="0" w:color="000000"/>
              <w:left w:val="single" w:sz="4" w:space="0" w:color="000000"/>
              <w:bottom w:val="single" w:sz="4" w:space="0" w:color="000000"/>
              <w:right w:val="single" w:sz="4" w:space="0" w:color="000000"/>
            </w:tcBorders>
            <w:hideMark/>
          </w:tcPr>
          <w:p w14:paraId="089E49AF" w14:textId="77777777" w:rsidR="001E0236" w:rsidRPr="0053369F" w:rsidRDefault="001E0236" w:rsidP="00F01368">
            <w:pPr>
              <w:pStyle w:val="TAC"/>
              <w:rPr>
                <w:rFonts w:cs="Arial"/>
                <w:szCs w:val="18"/>
              </w:rPr>
            </w:pPr>
            <w:r w:rsidRPr="0053369F">
              <w:rPr>
                <w:rFonts w:cs="Arial"/>
                <w:bCs/>
                <w:kern w:val="24"/>
                <w:szCs w:val="18"/>
              </w:rPr>
              <w:t>≤[12.5]</w:t>
            </w:r>
          </w:p>
        </w:tc>
        <w:tc>
          <w:tcPr>
            <w:tcW w:w="733" w:type="pct"/>
            <w:tcBorders>
              <w:top w:val="single" w:sz="4" w:space="0" w:color="000000"/>
              <w:left w:val="single" w:sz="4" w:space="0" w:color="000000"/>
              <w:bottom w:val="single" w:sz="4" w:space="0" w:color="000000"/>
              <w:right w:val="single" w:sz="4" w:space="0" w:color="000000"/>
            </w:tcBorders>
            <w:hideMark/>
          </w:tcPr>
          <w:p w14:paraId="3B7D68E9" w14:textId="77777777" w:rsidR="001E0236" w:rsidRPr="0053369F" w:rsidRDefault="001E0236" w:rsidP="00F01368">
            <w:pPr>
              <w:pStyle w:val="TAC"/>
              <w:rPr>
                <w:rFonts w:cs="Arial"/>
                <w:szCs w:val="18"/>
              </w:rPr>
            </w:pPr>
            <w:r w:rsidRPr="0053369F">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hideMark/>
          </w:tcPr>
          <w:p w14:paraId="552E7E2C" w14:textId="77777777" w:rsidR="001E0236" w:rsidRPr="0053369F" w:rsidRDefault="001E0236" w:rsidP="00F01368">
            <w:pPr>
              <w:pStyle w:val="TAC"/>
              <w:rPr>
                <w:rFonts w:cs="Arial"/>
                <w:color w:val="000000"/>
                <w:szCs w:val="18"/>
              </w:rPr>
            </w:pPr>
            <w:r w:rsidRPr="0053369F">
              <w:rPr>
                <w:rFonts w:cs="Arial"/>
                <w:bCs/>
                <w:color w:val="000000"/>
                <w:kern w:val="24"/>
                <w:szCs w:val="18"/>
              </w:rPr>
              <w:t>≤4</w:t>
            </w:r>
          </w:p>
        </w:tc>
        <w:tc>
          <w:tcPr>
            <w:tcW w:w="733" w:type="pct"/>
            <w:tcBorders>
              <w:top w:val="single" w:sz="4" w:space="0" w:color="000000"/>
              <w:left w:val="single" w:sz="4" w:space="0" w:color="000000"/>
              <w:bottom w:val="single" w:sz="4" w:space="0" w:color="000000"/>
              <w:right w:val="single" w:sz="4" w:space="0" w:color="000000"/>
            </w:tcBorders>
            <w:hideMark/>
          </w:tcPr>
          <w:p w14:paraId="73AB3B6B"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0B13651F"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2B1F318D" w14:textId="77777777" w:rsidTr="00F01368">
        <w:trPr>
          <w:jc w:val="center"/>
        </w:trPr>
        <w:tc>
          <w:tcPr>
            <w:tcW w:w="541" w:type="pct"/>
            <w:vMerge w:val="restart"/>
            <w:tcBorders>
              <w:top w:val="single" w:sz="4" w:space="0" w:color="000000"/>
              <w:left w:val="single" w:sz="4" w:space="0" w:color="000000"/>
              <w:bottom w:val="single" w:sz="4" w:space="0" w:color="auto"/>
              <w:right w:val="single" w:sz="4" w:space="0" w:color="000000"/>
            </w:tcBorders>
            <w:vAlign w:val="center"/>
            <w:hideMark/>
          </w:tcPr>
          <w:p w14:paraId="615FF432" w14:textId="77777777" w:rsidR="001E0236" w:rsidRPr="0053369F" w:rsidRDefault="001E0236" w:rsidP="00F01368">
            <w:pPr>
              <w:pStyle w:val="TAC"/>
              <w:rPr>
                <w:rFonts w:cs="Arial"/>
                <w:szCs w:val="18"/>
              </w:rPr>
            </w:pPr>
            <w:r w:rsidRPr="0053369F">
              <w:rPr>
                <w:rFonts w:cs="Arial"/>
                <w:szCs w:val="18"/>
              </w:rPr>
              <w:t xml:space="preserve">CP-OFDM </w:t>
            </w: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3927FC75" w14:textId="77777777" w:rsidR="001E0236" w:rsidRPr="0053369F" w:rsidRDefault="001E0236" w:rsidP="00F01368">
            <w:pPr>
              <w:pStyle w:val="TAC"/>
              <w:rPr>
                <w:rFonts w:cs="Arial"/>
                <w:szCs w:val="18"/>
              </w:rPr>
            </w:pPr>
            <w:r w:rsidRPr="0053369F">
              <w:rPr>
                <w:rFonts w:cs="Arial"/>
                <w:szCs w:val="18"/>
              </w:rPr>
              <w:t>QPSK</w:t>
            </w:r>
          </w:p>
        </w:tc>
        <w:tc>
          <w:tcPr>
            <w:tcW w:w="733" w:type="pct"/>
            <w:tcBorders>
              <w:top w:val="single" w:sz="4" w:space="0" w:color="000000"/>
              <w:left w:val="single" w:sz="4" w:space="0" w:color="000000"/>
              <w:bottom w:val="single" w:sz="4" w:space="0" w:color="000000"/>
              <w:right w:val="single" w:sz="4" w:space="0" w:color="000000"/>
            </w:tcBorders>
            <w:hideMark/>
          </w:tcPr>
          <w:p w14:paraId="4E0CDA43"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5E1E1A4C"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3E3CD45"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1546ACFB"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5366D5A6"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34CC9BE4"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6BCA571"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6E23DB3B" w14:textId="77777777" w:rsidR="001E0236" w:rsidRPr="0053369F" w:rsidRDefault="001E0236" w:rsidP="00F01368">
            <w:pPr>
              <w:pStyle w:val="TAC"/>
              <w:rPr>
                <w:rFonts w:cs="Arial"/>
                <w:szCs w:val="18"/>
              </w:rPr>
            </w:pPr>
            <w:r w:rsidRPr="0053369F">
              <w:rPr>
                <w:rFonts w:cs="Arial"/>
                <w:szCs w:val="18"/>
              </w:rPr>
              <w:t>16 QAM</w:t>
            </w:r>
          </w:p>
        </w:tc>
        <w:tc>
          <w:tcPr>
            <w:tcW w:w="733" w:type="pct"/>
            <w:tcBorders>
              <w:top w:val="single" w:sz="4" w:space="0" w:color="000000"/>
              <w:left w:val="single" w:sz="4" w:space="0" w:color="000000"/>
              <w:bottom w:val="single" w:sz="4" w:space="0" w:color="000000"/>
              <w:right w:val="single" w:sz="4" w:space="0" w:color="000000"/>
            </w:tcBorders>
            <w:hideMark/>
          </w:tcPr>
          <w:p w14:paraId="709E57F3"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05A0E650"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08B0473C"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6DA976CD"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193F848C"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79B28A19"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8855A0A"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1EDBEDCD" w14:textId="77777777" w:rsidR="001E0236" w:rsidRPr="0053369F" w:rsidRDefault="001E0236" w:rsidP="00F01368">
            <w:pPr>
              <w:pStyle w:val="TAC"/>
              <w:rPr>
                <w:rFonts w:cs="Arial"/>
                <w:szCs w:val="18"/>
              </w:rPr>
            </w:pPr>
            <w:r w:rsidRPr="0053369F">
              <w:rPr>
                <w:rFonts w:cs="Arial"/>
                <w:szCs w:val="18"/>
              </w:rPr>
              <w:t>64 QAM</w:t>
            </w:r>
          </w:p>
        </w:tc>
        <w:tc>
          <w:tcPr>
            <w:tcW w:w="733" w:type="pct"/>
            <w:tcBorders>
              <w:top w:val="single" w:sz="4" w:space="0" w:color="000000"/>
              <w:left w:val="single" w:sz="4" w:space="0" w:color="000000"/>
              <w:bottom w:val="single" w:sz="4" w:space="0" w:color="000000"/>
              <w:right w:val="single" w:sz="4" w:space="0" w:color="000000"/>
            </w:tcBorders>
            <w:hideMark/>
          </w:tcPr>
          <w:p w14:paraId="763EA5D7"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5C6D172C"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601EECBE"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1D6D153C"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7CD45AF6"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r w:rsidR="001E0236" w:rsidRPr="0053369F" w14:paraId="56F2D201" w14:textId="77777777" w:rsidTr="00F01368">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5168CF4D" w14:textId="77777777" w:rsidR="001E0236" w:rsidRPr="0053369F" w:rsidRDefault="001E0236" w:rsidP="00F01368">
            <w:pPr>
              <w:spacing w:after="0"/>
              <w:rPr>
                <w:rFonts w:ascii="Arial" w:hAnsi="Arial" w:cs="Arial"/>
                <w:sz w:val="18"/>
                <w:szCs w:val="18"/>
              </w:rPr>
            </w:pPr>
          </w:p>
        </w:tc>
        <w:tc>
          <w:tcPr>
            <w:tcW w:w="793" w:type="pct"/>
            <w:tcBorders>
              <w:top w:val="single" w:sz="4" w:space="0" w:color="000000"/>
              <w:left w:val="single" w:sz="4" w:space="0" w:color="000000"/>
              <w:bottom w:val="single" w:sz="4" w:space="0" w:color="000000"/>
              <w:right w:val="single" w:sz="4" w:space="0" w:color="000000"/>
            </w:tcBorders>
            <w:vAlign w:val="center"/>
            <w:hideMark/>
          </w:tcPr>
          <w:p w14:paraId="3CE59E4E" w14:textId="77777777" w:rsidR="001E0236" w:rsidRPr="0053369F" w:rsidRDefault="001E0236" w:rsidP="00F01368">
            <w:pPr>
              <w:pStyle w:val="TAC"/>
              <w:rPr>
                <w:rFonts w:cs="Arial"/>
                <w:szCs w:val="18"/>
              </w:rPr>
            </w:pPr>
            <w:r w:rsidRPr="0053369F">
              <w:rPr>
                <w:rFonts w:cs="Arial"/>
                <w:szCs w:val="18"/>
              </w:rPr>
              <w:t>256 QAM</w:t>
            </w:r>
          </w:p>
        </w:tc>
        <w:tc>
          <w:tcPr>
            <w:tcW w:w="733" w:type="pct"/>
            <w:tcBorders>
              <w:top w:val="single" w:sz="4" w:space="0" w:color="000000"/>
              <w:left w:val="single" w:sz="4" w:space="0" w:color="000000"/>
              <w:bottom w:val="single" w:sz="4" w:space="0" w:color="000000"/>
              <w:right w:val="single" w:sz="4" w:space="0" w:color="000000"/>
            </w:tcBorders>
            <w:hideMark/>
          </w:tcPr>
          <w:p w14:paraId="4FF6EE4D" w14:textId="77777777" w:rsidR="001E0236" w:rsidRPr="0053369F" w:rsidRDefault="001E0236" w:rsidP="00F01368">
            <w:pPr>
              <w:pStyle w:val="TAC"/>
              <w:rPr>
                <w:rFonts w:cs="Arial"/>
                <w:szCs w:val="18"/>
              </w:rPr>
            </w:pPr>
            <w:r w:rsidRPr="0053369F">
              <w:rPr>
                <w:rFonts w:cs="Arial"/>
                <w:bCs/>
                <w:kern w:val="24"/>
                <w:szCs w:val="18"/>
              </w:rPr>
              <w:t>≤[13.5]</w:t>
            </w:r>
          </w:p>
        </w:tc>
        <w:tc>
          <w:tcPr>
            <w:tcW w:w="733" w:type="pct"/>
            <w:tcBorders>
              <w:top w:val="single" w:sz="4" w:space="0" w:color="000000"/>
              <w:left w:val="single" w:sz="4" w:space="0" w:color="000000"/>
              <w:bottom w:val="single" w:sz="4" w:space="0" w:color="000000"/>
              <w:right w:val="single" w:sz="4" w:space="0" w:color="000000"/>
            </w:tcBorders>
            <w:hideMark/>
          </w:tcPr>
          <w:p w14:paraId="4F20E341" w14:textId="77777777" w:rsidR="001E0236" w:rsidRPr="0053369F" w:rsidRDefault="001E0236" w:rsidP="00F01368">
            <w:pPr>
              <w:pStyle w:val="TAC"/>
              <w:rPr>
                <w:rFonts w:cs="Arial"/>
                <w:szCs w:val="18"/>
              </w:rPr>
            </w:pPr>
            <w:r w:rsidRPr="0053369F">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hideMark/>
          </w:tcPr>
          <w:p w14:paraId="3BBB01F1" w14:textId="77777777" w:rsidR="001E0236" w:rsidRPr="0053369F" w:rsidRDefault="001E0236" w:rsidP="00F01368">
            <w:pPr>
              <w:pStyle w:val="TAC"/>
              <w:rPr>
                <w:rFonts w:cs="Arial"/>
                <w:color w:val="000000"/>
                <w:szCs w:val="18"/>
              </w:rPr>
            </w:pPr>
            <w:r w:rsidRPr="0053369F">
              <w:rPr>
                <w:rFonts w:cs="Arial"/>
                <w:bCs/>
                <w:color w:val="000000"/>
                <w:kern w:val="24"/>
                <w:szCs w:val="18"/>
              </w:rPr>
              <w:t>≤5.5</w:t>
            </w:r>
          </w:p>
        </w:tc>
        <w:tc>
          <w:tcPr>
            <w:tcW w:w="733" w:type="pct"/>
            <w:tcBorders>
              <w:top w:val="single" w:sz="4" w:space="0" w:color="000000"/>
              <w:left w:val="single" w:sz="4" w:space="0" w:color="000000"/>
              <w:bottom w:val="single" w:sz="4" w:space="0" w:color="000000"/>
              <w:right w:val="single" w:sz="4" w:space="0" w:color="000000"/>
            </w:tcBorders>
            <w:hideMark/>
          </w:tcPr>
          <w:p w14:paraId="10463F6A" w14:textId="77777777" w:rsidR="001E0236" w:rsidRPr="0053369F" w:rsidRDefault="001E0236" w:rsidP="00F01368">
            <w:pPr>
              <w:pStyle w:val="TAC"/>
              <w:rPr>
                <w:rFonts w:cs="Arial"/>
                <w:color w:val="000000"/>
                <w:szCs w:val="18"/>
              </w:rPr>
            </w:pPr>
            <w:r w:rsidRPr="0053369F">
              <w:rPr>
                <w:rFonts w:cs="Arial"/>
                <w:bCs/>
                <w:color w:val="000000"/>
                <w:kern w:val="24"/>
                <w:szCs w:val="18"/>
              </w:rPr>
              <w:t>≤7.5</w:t>
            </w:r>
          </w:p>
        </w:tc>
        <w:tc>
          <w:tcPr>
            <w:tcW w:w="733" w:type="pct"/>
            <w:tcBorders>
              <w:top w:val="single" w:sz="4" w:space="0" w:color="000000"/>
              <w:left w:val="single" w:sz="4" w:space="0" w:color="000000"/>
              <w:bottom w:val="single" w:sz="4" w:space="0" w:color="000000"/>
              <w:right w:val="single" w:sz="4" w:space="0" w:color="000000"/>
            </w:tcBorders>
            <w:hideMark/>
          </w:tcPr>
          <w:p w14:paraId="71FB7635" w14:textId="77777777" w:rsidR="001E0236" w:rsidRPr="0053369F" w:rsidRDefault="001E0236" w:rsidP="00F01368">
            <w:pPr>
              <w:pStyle w:val="TAC"/>
              <w:rPr>
                <w:rFonts w:cs="Arial"/>
                <w:color w:val="000000"/>
                <w:szCs w:val="18"/>
              </w:rPr>
            </w:pPr>
            <w:r w:rsidRPr="0053369F">
              <w:rPr>
                <w:rFonts w:cs="Arial"/>
                <w:bCs/>
                <w:color w:val="000000"/>
                <w:kern w:val="24"/>
                <w:szCs w:val="18"/>
              </w:rPr>
              <w:t>≤6</w:t>
            </w:r>
          </w:p>
        </w:tc>
      </w:tr>
    </w:tbl>
    <w:p w14:paraId="3C6F48DB" w14:textId="77777777" w:rsidR="001E0236" w:rsidRPr="0053369F" w:rsidRDefault="001E0236" w:rsidP="001E0236">
      <w:pPr>
        <w:rPr>
          <w:rFonts w:eastAsia="MS Mincho"/>
        </w:rPr>
      </w:pPr>
    </w:p>
    <w:p w14:paraId="383026C4" w14:textId="77777777" w:rsidR="001E0236" w:rsidRPr="005268D5" w:rsidRDefault="001E0236" w:rsidP="001E023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147F59" w14:textId="77777777" w:rsidR="001E0236" w:rsidRPr="0053369F" w:rsidRDefault="001E0236" w:rsidP="001E0236">
      <w:pPr>
        <w:pStyle w:val="TH"/>
      </w:pPr>
      <w:r w:rsidRPr="0053369F">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Change w:id="131">
          <w:tblGrid>
            <w:gridCol w:w="984"/>
            <w:gridCol w:w="704"/>
            <w:gridCol w:w="708"/>
            <w:gridCol w:w="843"/>
            <w:gridCol w:w="1273"/>
            <w:gridCol w:w="416"/>
            <w:gridCol w:w="1127"/>
            <w:gridCol w:w="448"/>
            <w:gridCol w:w="963"/>
            <w:gridCol w:w="1411"/>
            <w:gridCol w:w="1409"/>
          </w:tblGrid>
        </w:tblGridChange>
      </w:tblGrid>
      <w:tr w:rsidR="001E0236" w:rsidRPr="0053369F" w14:paraId="73721D96" w14:textId="77777777" w:rsidTr="00F01368">
        <w:trPr>
          <w:trHeight w:val="152"/>
        </w:trPr>
        <w:tc>
          <w:tcPr>
            <w:tcW w:w="5000" w:type="pct"/>
            <w:gridSpan w:val="11"/>
            <w:shd w:val="clear" w:color="auto" w:fill="auto"/>
            <w:tcMar>
              <w:left w:w="28" w:type="dxa"/>
              <w:right w:w="28" w:type="dxa"/>
            </w:tcMar>
            <w:vAlign w:val="center"/>
          </w:tcPr>
          <w:p w14:paraId="54664BAD" w14:textId="77777777" w:rsidR="001E0236" w:rsidRPr="0053369F" w:rsidRDefault="001E0236" w:rsidP="00F01368">
            <w:pPr>
              <w:pStyle w:val="TAH"/>
              <w:rPr>
                <w:rFonts w:eastAsia="Helvetica"/>
              </w:rPr>
            </w:pPr>
            <w:r w:rsidRPr="0053369F">
              <w:lastRenderedPageBreak/>
              <w:t>Initial Conditions</w:t>
            </w:r>
          </w:p>
        </w:tc>
      </w:tr>
      <w:tr w:rsidR="001E0236" w:rsidRPr="0053369F" w14:paraId="3803A8AB" w14:textId="77777777" w:rsidTr="00F01368">
        <w:trPr>
          <w:trHeight w:val="152"/>
        </w:trPr>
        <w:tc>
          <w:tcPr>
            <w:tcW w:w="3161" w:type="pct"/>
            <w:gridSpan w:val="8"/>
            <w:shd w:val="clear" w:color="auto" w:fill="auto"/>
            <w:tcMar>
              <w:left w:w="28" w:type="dxa"/>
              <w:right w:w="28" w:type="dxa"/>
            </w:tcMar>
            <w:vAlign w:val="center"/>
          </w:tcPr>
          <w:p w14:paraId="7BE5F95A" w14:textId="77777777" w:rsidR="001E0236" w:rsidRPr="0053369F" w:rsidRDefault="001E0236" w:rsidP="00F01368">
            <w:pPr>
              <w:pStyle w:val="TAL"/>
            </w:pPr>
            <w:r w:rsidRPr="0053369F">
              <w:t xml:space="preserve">Test Environment as specified in TS 38.508-1 [5] </w:t>
            </w:r>
            <w:proofErr w:type="spellStart"/>
            <w:r w:rsidRPr="0053369F">
              <w:t>subclause</w:t>
            </w:r>
            <w:proofErr w:type="spellEnd"/>
            <w:r w:rsidRPr="0053369F">
              <w:t xml:space="preserve"> 4.1</w:t>
            </w:r>
          </w:p>
        </w:tc>
        <w:tc>
          <w:tcPr>
            <w:tcW w:w="1839" w:type="pct"/>
            <w:gridSpan w:val="3"/>
            <w:shd w:val="clear" w:color="auto" w:fill="auto"/>
            <w:vAlign w:val="center"/>
          </w:tcPr>
          <w:p w14:paraId="409BE742" w14:textId="77777777" w:rsidR="001E0236" w:rsidRPr="0053369F" w:rsidRDefault="001E0236" w:rsidP="00F01368">
            <w:pPr>
              <w:pStyle w:val="TAL"/>
            </w:pPr>
            <w:r w:rsidRPr="0053369F">
              <w:t>Normal</w:t>
            </w:r>
          </w:p>
        </w:tc>
      </w:tr>
      <w:tr w:rsidR="001E0236" w:rsidRPr="0053369F" w14:paraId="33CD2F5A" w14:textId="77777777" w:rsidTr="00F01368">
        <w:trPr>
          <w:trHeight w:val="152"/>
        </w:trPr>
        <w:tc>
          <w:tcPr>
            <w:tcW w:w="3161" w:type="pct"/>
            <w:gridSpan w:val="8"/>
            <w:shd w:val="clear" w:color="auto" w:fill="auto"/>
            <w:tcMar>
              <w:left w:w="28" w:type="dxa"/>
              <w:right w:w="28" w:type="dxa"/>
            </w:tcMar>
            <w:vAlign w:val="center"/>
          </w:tcPr>
          <w:p w14:paraId="7F6A6BDA" w14:textId="4647EA55" w:rsidR="001E0236" w:rsidRPr="0053369F" w:rsidRDefault="001E0236">
            <w:pPr>
              <w:pStyle w:val="EW"/>
              <w:keepNext/>
              <w:ind w:left="0" w:firstLine="0"/>
              <w:pPrChange w:id="132" w:author="Huawei" w:date="2022-11-04T21:11:00Z">
                <w:pPr>
                  <w:pStyle w:val="TAL"/>
                </w:pPr>
              </w:pPrChange>
            </w:pPr>
            <w:r w:rsidRPr="0053369F">
              <w:t xml:space="preserve">Test Frequencies </w:t>
            </w:r>
            <w:del w:id="133" w:author="Huawei" w:date="2022-11-04T21:11:00Z">
              <w:r w:rsidRPr="0053369F" w:rsidDel="0037724D">
                <w:delText>as specified in TS 38.508-1 [5] subclause 4.3.1</w:delText>
              </w:r>
            </w:del>
          </w:p>
        </w:tc>
        <w:tc>
          <w:tcPr>
            <w:tcW w:w="1839" w:type="pct"/>
            <w:gridSpan w:val="3"/>
            <w:shd w:val="clear" w:color="auto" w:fill="auto"/>
            <w:vAlign w:val="center"/>
          </w:tcPr>
          <w:p w14:paraId="30B89231" w14:textId="42C2F9F3" w:rsidR="001E0236" w:rsidRPr="0053369F" w:rsidRDefault="0037724D" w:rsidP="00F01368">
            <w:pPr>
              <w:pStyle w:val="TAL"/>
            </w:pPr>
            <w:ins w:id="134" w:author="Huawei" w:date="2022-11-04T21:12:00Z">
              <w:r w:rsidRPr="00592C6C">
                <w:rPr>
                  <w:lang w:eastAsia="ja-JP"/>
                </w:rPr>
                <w:t xml:space="preserve">lowest </w:t>
              </w:r>
              <w:r>
                <w:rPr>
                  <w:lang w:eastAsia="ja-JP"/>
                </w:rPr>
                <w:t xml:space="preserve">and highest </w:t>
              </w:r>
              <w:r w:rsidRPr="00592C6C">
                <w:rPr>
                  <w:lang w:eastAsia="ja-JP"/>
                </w:rPr>
                <w:t>carrier centre frequency for each A-MPR requirement.</w:t>
              </w:r>
              <w:r>
                <w:rPr>
                  <w:lang w:eastAsia="ja-JP"/>
                </w:rPr>
                <w:t xml:space="preserve">in table </w:t>
              </w:r>
              <w:r w:rsidRPr="0053369F">
                <w:t>6.2.3.3.27-1</w:t>
              </w:r>
            </w:ins>
            <w:del w:id="135" w:author="Huawei" w:date="2022-11-04T21:12:00Z">
              <w:r w:rsidR="001E0236" w:rsidRPr="0053369F" w:rsidDel="0037724D">
                <w:delText>Low range, High range</w:delText>
              </w:r>
            </w:del>
          </w:p>
        </w:tc>
      </w:tr>
      <w:tr w:rsidR="001E0236" w:rsidRPr="0053369F" w14:paraId="6B10248C" w14:textId="77777777" w:rsidTr="00F01368">
        <w:trPr>
          <w:trHeight w:val="152"/>
        </w:trPr>
        <w:tc>
          <w:tcPr>
            <w:tcW w:w="3161" w:type="pct"/>
            <w:gridSpan w:val="8"/>
            <w:shd w:val="clear" w:color="auto" w:fill="auto"/>
            <w:tcMar>
              <w:left w:w="28" w:type="dxa"/>
              <w:right w:w="28" w:type="dxa"/>
            </w:tcMar>
            <w:vAlign w:val="center"/>
          </w:tcPr>
          <w:p w14:paraId="619E6975" w14:textId="77777777" w:rsidR="001E0236" w:rsidRPr="0053369F" w:rsidRDefault="001E0236" w:rsidP="00F01368">
            <w:pPr>
              <w:pStyle w:val="TAL"/>
            </w:pPr>
            <w:r w:rsidRPr="0053369F">
              <w:t xml:space="preserve">Test Channel Bandwidths as specified in TS 38.508-1 [5] </w:t>
            </w:r>
            <w:proofErr w:type="spellStart"/>
            <w:r w:rsidRPr="0053369F">
              <w:t>subclause</w:t>
            </w:r>
            <w:proofErr w:type="spellEnd"/>
            <w:r w:rsidRPr="0053369F">
              <w:t xml:space="preserve"> 4.3.1</w:t>
            </w:r>
          </w:p>
        </w:tc>
        <w:tc>
          <w:tcPr>
            <w:tcW w:w="1839" w:type="pct"/>
            <w:gridSpan w:val="3"/>
            <w:shd w:val="clear" w:color="auto" w:fill="auto"/>
            <w:vAlign w:val="center"/>
          </w:tcPr>
          <w:p w14:paraId="15409E93" w14:textId="19A6F50E" w:rsidR="001E0236" w:rsidRPr="0053369F" w:rsidRDefault="001E0236" w:rsidP="00F01368">
            <w:pPr>
              <w:pStyle w:val="TAL"/>
            </w:pPr>
            <w:r w:rsidRPr="0053369F">
              <w:t xml:space="preserve">25 MHz, 30MHz, 40MHz, </w:t>
            </w:r>
            <w:ins w:id="136" w:author="Huawei" w:date="2022-11-04T21:07:00Z">
              <w:r w:rsidR="0037724D">
                <w:t xml:space="preserve">45MHz, </w:t>
              </w:r>
            </w:ins>
            <w:r w:rsidRPr="0053369F">
              <w:t>50MHz</w:t>
            </w:r>
          </w:p>
        </w:tc>
      </w:tr>
      <w:tr w:rsidR="001E0236" w:rsidRPr="0053369F" w14:paraId="4E3EE1CD" w14:textId="77777777" w:rsidTr="00F01368">
        <w:trPr>
          <w:trHeight w:val="152"/>
        </w:trPr>
        <w:tc>
          <w:tcPr>
            <w:tcW w:w="3161" w:type="pct"/>
            <w:gridSpan w:val="8"/>
            <w:shd w:val="clear" w:color="auto" w:fill="auto"/>
            <w:tcMar>
              <w:left w:w="28" w:type="dxa"/>
              <w:right w:w="28" w:type="dxa"/>
            </w:tcMar>
            <w:vAlign w:val="center"/>
          </w:tcPr>
          <w:p w14:paraId="65570312" w14:textId="77777777" w:rsidR="001E0236" w:rsidRPr="0053369F" w:rsidRDefault="001E0236" w:rsidP="00F01368">
            <w:pPr>
              <w:pStyle w:val="TAL"/>
            </w:pPr>
            <w:r w:rsidRPr="0053369F">
              <w:t>Test SCS as specified in Table 5.3.5-1</w:t>
            </w:r>
          </w:p>
        </w:tc>
        <w:tc>
          <w:tcPr>
            <w:tcW w:w="1839" w:type="pct"/>
            <w:gridSpan w:val="3"/>
            <w:shd w:val="clear" w:color="auto" w:fill="auto"/>
            <w:vAlign w:val="center"/>
          </w:tcPr>
          <w:p w14:paraId="561DBF40" w14:textId="77777777" w:rsidR="001E0236" w:rsidRPr="0053369F" w:rsidRDefault="001E0236" w:rsidP="00F01368">
            <w:pPr>
              <w:pStyle w:val="TAL"/>
            </w:pPr>
            <w:r w:rsidRPr="0053369F">
              <w:t>Lowest, Highest</w:t>
            </w:r>
          </w:p>
        </w:tc>
      </w:tr>
      <w:tr w:rsidR="001E0236" w:rsidRPr="0053369F" w14:paraId="2C3CBFED" w14:textId="77777777" w:rsidTr="00F01368">
        <w:trPr>
          <w:trHeight w:val="152"/>
        </w:trPr>
        <w:tc>
          <w:tcPr>
            <w:tcW w:w="5000" w:type="pct"/>
            <w:gridSpan w:val="11"/>
            <w:shd w:val="clear" w:color="auto" w:fill="auto"/>
            <w:tcMar>
              <w:left w:w="28" w:type="dxa"/>
              <w:right w:w="28" w:type="dxa"/>
            </w:tcMar>
            <w:vAlign w:val="center"/>
          </w:tcPr>
          <w:p w14:paraId="5D69505C" w14:textId="77777777" w:rsidR="001E0236" w:rsidRPr="0053369F" w:rsidRDefault="001E0236" w:rsidP="00F01368">
            <w:pPr>
              <w:pStyle w:val="TAH"/>
              <w:rPr>
                <w:rFonts w:eastAsia="Helvetica"/>
              </w:rPr>
            </w:pPr>
            <w:r w:rsidRPr="0053369F">
              <w:t>A-MPR test parameters for NS_49</w:t>
            </w:r>
          </w:p>
        </w:tc>
      </w:tr>
      <w:tr w:rsidR="001E0236" w:rsidRPr="0053369F" w14:paraId="2015B6E9" w14:textId="77777777" w:rsidTr="00F01368">
        <w:trPr>
          <w:trHeight w:val="152"/>
        </w:trPr>
        <w:tc>
          <w:tcPr>
            <w:tcW w:w="478" w:type="pct"/>
            <w:vMerge w:val="restart"/>
            <w:shd w:val="clear" w:color="auto" w:fill="auto"/>
            <w:tcMar>
              <w:left w:w="28" w:type="dxa"/>
              <w:right w:w="28" w:type="dxa"/>
            </w:tcMar>
            <w:vAlign w:val="center"/>
          </w:tcPr>
          <w:p w14:paraId="319BAD28" w14:textId="77777777" w:rsidR="001E0236" w:rsidRPr="0053369F" w:rsidRDefault="001E0236" w:rsidP="00F01368">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3C4EAB00" w14:textId="77777777" w:rsidR="001E0236" w:rsidRPr="0053369F" w:rsidRDefault="001E0236" w:rsidP="00F01368">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3103062D" w14:textId="77777777" w:rsidR="001E0236" w:rsidRPr="0053369F" w:rsidRDefault="001E0236" w:rsidP="00F01368">
            <w:pPr>
              <w:pStyle w:val="TAH"/>
              <w:rPr>
                <w:rFonts w:eastAsia="Helvetica"/>
              </w:rPr>
            </w:pPr>
            <w:proofErr w:type="spellStart"/>
            <w:r w:rsidRPr="0053369F">
              <w:t>Ch</w:t>
            </w:r>
            <w:proofErr w:type="spellEnd"/>
            <w:r w:rsidRPr="0053369F">
              <w:t xml:space="preserve"> BW</w:t>
            </w:r>
            <w:r w:rsidRPr="0053369F">
              <w:br/>
              <w:t>(MHz)</w:t>
            </w:r>
          </w:p>
        </w:tc>
        <w:tc>
          <w:tcPr>
            <w:tcW w:w="410" w:type="pct"/>
            <w:vMerge w:val="restart"/>
            <w:shd w:val="clear" w:color="auto" w:fill="auto"/>
            <w:tcMar>
              <w:left w:w="23" w:type="dxa"/>
              <w:right w:w="23" w:type="dxa"/>
            </w:tcMar>
            <w:vAlign w:val="center"/>
          </w:tcPr>
          <w:p w14:paraId="5C10CAC2" w14:textId="77777777" w:rsidR="001E0236" w:rsidRPr="0053369F" w:rsidRDefault="001E0236" w:rsidP="00F01368">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0B3F4939" w14:textId="77777777" w:rsidR="001E0236" w:rsidRPr="0053369F" w:rsidRDefault="001E0236" w:rsidP="00F01368">
            <w:pPr>
              <w:pStyle w:val="TAH"/>
            </w:pPr>
            <w:r w:rsidRPr="0053369F">
              <w:t>Downlink Configuration</w:t>
            </w:r>
          </w:p>
        </w:tc>
        <w:tc>
          <w:tcPr>
            <w:tcW w:w="2807" w:type="pct"/>
            <w:gridSpan w:val="6"/>
            <w:shd w:val="clear" w:color="auto" w:fill="auto"/>
            <w:vAlign w:val="center"/>
          </w:tcPr>
          <w:p w14:paraId="15E8D3E5" w14:textId="77777777" w:rsidR="001E0236" w:rsidRPr="0053369F" w:rsidRDefault="001E0236" w:rsidP="00F01368">
            <w:pPr>
              <w:pStyle w:val="TAH"/>
            </w:pPr>
            <w:r w:rsidRPr="0053369F">
              <w:t>Uplink Configuration</w:t>
            </w:r>
          </w:p>
        </w:tc>
      </w:tr>
      <w:tr w:rsidR="001E0236" w:rsidRPr="0053369F" w14:paraId="681B1E82" w14:textId="77777777" w:rsidTr="00F01368">
        <w:trPr>
          <w:trHeight w:val="152"/>
        </w:trPr>
        <w:tc>
          <w:tcPr>
            <w:tcW w:w="478" w:type="pct"/>
            <w:vMerge/>
            <w:shd w:val="clear" w:color="auto" w:fill="auto"/>
            <w:tcMar>
              <w:left w:w="28" w:type="dxa"/>
              <w:right w:w="28" w:type="dxa"/>
            </w:tcMar>
            <w:vAlign w:val="center"/>
          </w:tcPr>
          <w:p w14:paraId="7C16BD64" w14:textId="77777777" w:rsidR="001E0236" w:rsidRPr="0053369F" w:rsidRDefault="001E0236" w:rsidP="00F01368">
            <w:pPr>
              <w:pStyle w:val="TAH"/>
            </w:pPr>
          </w:p>
        </w:tc>
        <w:tc>
          <w:tcPr>
            <w:tcW w:w="342" w:type="pct"/>
            <w:vMerge/>
            <w:shd w:val="clear" w:color="auto" w:fill="auto"/>
            <w:tcMar>
              <w:left w:w="28" w:type="dxa"/>
              <w:right w:w="28" w:type="dxa"/>
            </w:tcMar>
            <w:vAlign w:val="center"/>
          </w:tcPr>
          <w:p w14:paraId="0F6CA0BD" w14:textId="77777777" w:rsidR="001E0236" w:rsidRPr="0053369F" w:rsidRDefault="001E0236" w:rsidP="00F01368">
            <w:pPr>
              <w:pStyle w:val="TAH"/>
            </w:pPr>
          </w:p>
        </w:tc>
        <w:tc>
          <w:tcPr>
            <w:tcW w:w="344" w:type="pct"/>
            <w:vMerge/>
            <w:shd w:val="clear" w:color="auto" w:fill="auto"/>
            <w:tcMar>
              <w:left w:w="23" w:type="dxa"/>
              <w:right w:w="23" w:type="dxa"/>
            </w:tcMar>
            <w:vAlign w:val="center"/>
          </w:tcPr>
          <w:p w14:paraId="555F2C6E" w14:textId="77777777" w:rsidR="001E0236" w:rsidRPr="0053369F" w:rsidRDefault="001E0236" w:rsidP="00F01368">
            <w:pPr>
              <w:pStyle w:val="TAH"/>
            </w:pPr>
          </w:p>
        </w:tc>
        <w:tc>
          <w:tcPr>
            <w:tcW w:w="410" w:type="pct"/>
            <w:vMerge/>
            <w:shd w:val="clear" w:color="auto" w:fill="auto"/>
            <w:tcMar>
              <w:left w:w="23" w:type="dxa"/>
              <w:right w:w="23" w:type="dxa"/>
            </w:tcMar>
            <w:vAlign w:val="center"/>
          </w:tcPr>
          <w:p w14:paraId="3F385386" w14:textId="77777777" w:rsidR="001E0236" w:rsidRPr="0053369F" w:rsidRDefault="001E0236" w:rsidP="00F01368">
            <w:pPr>
              <w:pStyle w:val="TAH"/>
            </w:pPr>
          </w:p>
        </w:tc>
        <w:tc>
          <w:tcPr>
            <w:tcW w:w="619" w:type="pct"/>
            <w:vMerge/>
            <w:shd w:val="clear" w:color="auto" w:fill="auto"/>
            <w:tcMar>
              <w:left w:w="45" w:type="dxa"/>
              <w:right w:w="45" w:type="dxa"/>
            </w:tcMar>
            <w:vAlign w:val="center"/>
          </w:tcPr>
          <w:p w14:paraId="6EE9142B" w14:textId="77777777" w:rsidR="001E0236" w:rsidRPr="0053369F" w:rsidRDefault="001E0236" w:rsidP="00F01368">
            <w:pPr>
              <w:pStyle w:val="TAH"/>
            </w:pPr>
          </w:p>
        </w:tc>
        <w:tc>
          <w:tcPr>
            <w:tcW w:w="750" w:type="pct"/>
            <w:gridSpan w:val="2"/>
            <w:vMerge w:val="restart"/>
            <w:shd w:val="clear" w:color="auto" w:fill="auto"/>
            <w:vAlign w:val="center"/>
          </w:tcPr>
          <w:p w14:paraId="7EB7A350" w14:textId="77777777" w:rsidR="001E0236" w:rsidRPr="0053369F" w:rsidRDefault="001E0236" w:rsidP="00F01368">
            <w:pPr>
              <w:pStyle w:val="TAH"/>
            </w:pPr>
            <w:r w:rsidRPr="0053369F">
              <w:t>Modulation</w:t>
            </w:r>
          </w:p>
          <w:p w14:paraId="66013144" w14:textId="77777777" w:rsidR="001E0236" w:rsidRPr="0053369F" w:rsidRDefault="001E0236" w:rsidP="00F01368">
            <w:pPr>
              <w:pStyle w:val="TAH"/>
            </w:pPr>
            <w:r w:rsidRPr="0053369F">
              <w:t>(Note 2)</w:t>
            </w:r>
          </w:p>
        </w:tc>
        <w:tc>
          <w:tcPr>
            <w:tcW w:w="2057" w:type="pct"/>
            <w:gridSpan w:val="4"/>
            <w:shd w:val="clear" w:color="auto" w:fill="auto"/>
            <w:tcMar>
              <w:left w:w="45" w:type="dxa"/>
              <w:right w:w="45" w:type="dxa"/>
            </w:tcMar>
            <w:vAlign w:val="center"/>
          </w:tcPr>
          <w:p w14:paraId="56CBEB9F" w14:textId="77777777" w:rsidR="001E0236" w:rsidRPr="0053369F" w:rsidRDefault="001E0236" w:rsidP="00F01368">
            <w:pPr>
              <w:pStyle w:val="TAH"/>
            </w:pPr>
            <w:r w:rsidRPr="0053369F">
              <w:t>RB allocation (Note 1)</w:t>
            </w:r>
          </w:p>
        </w:tc>
      </w:tr>
      <w:tr w:rsidR="001E0236" w:rsidRPr="0053369F" w14:paraId="5FADAB7E" w14:textId="77777777" w:rsidTr="00F01368">
        <w:trPr>
          <w:trHeight w:val="152"/>
        </w:trPr>
        <w:tc>
          <w:tcPr>
            <w:tcW w:w="478" w:type="pct"/>
            <w:vMerge/>
            <w:shd w:val="clear" w:color="auto" w:fill="auto"/>
            <w:tcMar>
              <w:left w:w="28" w:type="dxa"/>
              <w:right w:w="28" w:type="dxa"/>
            </w:tcMar>
            <w:vAlign w:val="center"/>
          </w:tcPr>
          <w:p w14:paraId="736E42B5" w14:textId="77777777" w:rsidR="001E0236" w:rsidRPr="0053369F" w:rsidRDefault="001E0236" w:rsidP="00F01368">
            <w:pPr>
              <w:pStyle w:val="TAC"/>
            </w:pPr>
          </w:p>
        </w:tc>
        <w:tc>
          <w:tcPr>
            <w:tcW w:w="342" w:type="pct"/>
            <w:vMerge/>
            <w:shd w:val="clear" w:color="auto" w:fill="auto"/>
            <w:tcMar>
              <w:left w:w="28" w:type="dxa"/>
              <w:right w:w="28" w:type="dxa"/>
            </w:tcMar>
            <w:vAlign w:val="center"/>
          </w:tcPr>
          <w:p w14:paraId="6801FFA7" w14:textId="77777777" w:rsidR="001E0236" w:rsidRPr="0053369F" w:rsidRDefault="001E0236" w:rsidP="00F01368">
            <w:pPr>
              <w:pStyle w:val="TAC"/>
            </w:pPr>
          </w:p>
        </w:tc>
        <w:tc>
          <w:tcPr>
            <w:tcW w:w="344" w:type="pct"/>
            <w:vMerge/>
            <w:shd w:val="clear" w:color="auto" w:fill="auto"/>
            <w:tcMar>
              <w:left w:w="23" w:type="dxa"/>
              <w:right w:w="23" w:type="dxa"/>
            </w:tcMar>
            <w:vAlign w:val="center"/>
          </w:tcPr>
          <w:p w14:paraId="2FB9AB12" w14:textId="77777777" w:rsidR="001E0236" w:rsidRPr="0053369F" w:rsidRDefault="001E0236" w:rsidP="00F01368">
            <w:pPr>
              <w:pStyle w:val="TAC"/>
            </w:pPr>
          </w:p>
        </w:tc>
        <w:tc>
          <w:tcPr>
            <w:tcW w:w="410" w:type="pct"/>
            <w:vMerge/>
            <w:shd w:val="clear" w:color="auto" w:fill="auto"/>
            <w:tcMar>
              <w:left w:w="23" w:type="dxa"/>
              <w:right w:w="23" w:type="dxa"/>
            </w:tcMar>
            <w:vAlign w:val="center"/>
          </w:tcPr>
          <w:p w14:paraId="00E49F9E" w14:textId="77777777" w:rsidR="001E0236" w:rsidRPr="0053369F" w:rsidRDefault="001E0236" w:rsidP="00F01368">
            <w:pPr>
              <w:pStyle w:val="TAC"/>
            </w:pPr>
          </w:p>
        </w:tc>
        <w:tc>
          <w:tcPr>
            <w:tcW w:w="619" w:type="pct"/>
            <w:vMerge/>
            <w:shd w:val="clear" w:color="auto" w:fill="auto"/>
            <w:tcMar>
              <w:left w:w="45" w:type="dxa"/>
              <w:right w:w="45" w:type="dxa"/>
            </w:tcMar>
            <w:vAlign w:val="center"/>
          </w:tcPr>
          <w:p w14:paraId="5DCC2E36" w14:textId="77777777" w:rsidR="001E0236" w:rsidRPr="0053369F" w:rsidRDefault="001E0236" w:rsidP="00F01368">
            <w:pPr>
              <w:pStyle w:val="TAH"/>
            </w:pPr>
          </w:p>
        </w:tc>
        <w:tc>
          <w:tcPr>
            <w:tcW w:w="750" w:type="pct"/>
            <w:gridSpan w:val="2"/>
            <w:vMerge/>
            <w:shd w:val="clear" w:color="auto" w:fill="auto"/>
            <w:textDirection w:val="btLr"/>
            <w:vAlign w:val="center"/>
          </w:tcPr>
          <w:p w14:paraId="7D15C833" w14:textId="77777777" w:rsidR="001E0236" w:rsidRPr="0053369F" w:rsidRDefault="001E0236" w:rsidP="00F01368">
            <w:pPr>
              <w:pStyle w:val="TAC"/>
            </w:pPr>
          </w:p>
        </w:tc>
        <w:tc>
          <w:tcPr>
            <w:tcW w:w="686" w:type="pct"/>
            <w:gridSpan w:val="2"/>
            <w:shd w:val="clear" w:color="auto" w:fill="auto"/>
            <w:tcMar>
              <w:left w:w="45" w:type="dxa"/>
              <w:right w:w="45" w:type="dxa"/>
            </w:tcMar>
            <w:vAlign w:val="center"/>
          </w:tcPr>
          <w:p w14:paraId="47AE3820" w14:textId="77777777" w:rsidR="001E0236" w:rsidRPr="0053369F" w:rsidRDefault="001E0236" w:rsidP="00F01368">
            <w:pPr>
              <w:pStyle w:val="TAH"/>
            </w:pPr>
            <w:r w:rsidRPr="0053369F">
              <w:t>SCS 15 kHz</w:t>
            </w:r>
          </w:p>
        </w:tc>
        <w:tc>
          <w:tcPr>
            <w:tcW w:w="686" w:type="pct"/>
            <w:shd w:val="clear" w:color="auto" w:fill="auto"/>
            <w:vAlign w:val="center"/>
          </w:tcPr>
          <w:p w14:paraId="01ABF72D" w14:textId="77777777" w:rsidR="001E0236" w:rsidRPr="0053369F" w:rsidRDefault="001E0236" w:rsidP="00F01368">
            <w:pPr>
              <w:pStyle w:val="TAH"/>
            </w:pPr>
            <w:r w:rsidRPr="0053369F">
              <w:t>SCS 30 kHz</w:t>
            </w:r>
          </w:p>
        </w:tc>
        <w:tc>
          <w:tcPr>
            <w:tcW w:w="685" w:type="pct"/>
            <w:shd w:val="clear" w:color="auto" w:fill="auto"/>
            <w:vAlign w:val="center"/>
          </w:tcPr>
          <w:p w14:paraId="3D361AC4" w14:textId="77777777" w:rsidR="001E0236" w:rsidRPr="0053369F" w:rsidRDefault="001E0236" w:rsidP="00F01368">
            <w:pPr>
              <w:pStyle w:val="TAH"/>
            </w:pPr>
            <w:r w:rsidRPr="0053369F">
              <w:t>SCS 60 kHz</w:t>
            </w:r>
          </w:p>
        </w:tc>
      </w:tr>
      <w:tr w:rsidR="001E0236" w:rsidRPr="0053369F" w14:paraId="26C39FC8" w14:textId="77777777" w:rsidTr="00F01368">
        <w:trPr>
          <w:trHeight w:val="152"/>
        </w:trPr>
        <w:tc>
          <w:tcPr>
            <w:tcW w:w="478" w:type="pct"/>
            <w:shd w:val="clear" w:color="auto" w:fill="auto"/>
            <w:tcMar>
              <w:left w:w="28" w:type="dxa"/>
              <w:right w:w="28" w:type="dxa"/>
            </w:tcMar>
            <w:vAlign w:val="center"/>
          </w:tcPr>
          <w:p w14:paraId="2498ECE6" w14:textId="77777777" w:rsidR="001E0236" w:rsidRPr="0053369F" w:rsidRDefault="001E0236" w:rsidP="00F01368">
            <w:pPr>
              <w:pStyle w:val="TAC"/>
            </w:pPr>
            <w:r w:rsidRPr="0053369F">
              <w:t>1</w:t>
            </w:r>
          </w:p>
        </w:tc>
        <w:tc>
          <w:tcPr>
            <w:tcW w:w="342" w:type="pct"/>
            <w:shd w:val="clear" w:color="auto" w:fill="auto"/>
            <w:tcMar>
              <w:left w:w="28" w:type="dxa"/>
              <w:right w:w="28" w:type="dxa"/>
            </w:tcMar>
            <w:vAlign w:val="center"/>
          </w:tcPr>
          <w:p w14:paraId="19C4EB27"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327E087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28179A25" w14:textId="77777777" w:rsidR="001E0236" w:rsidRPr="0053369F" w:rsidRDefault="001E0236" w:rsidP="00F01368">
            <w:pPr>
              <w:pStyle w:val="TAC"/>
            </w:pPr>
            <w:r w:rsidRPr="0053369F">
              <w:t>Default</w:t>
            </w:r>
          </w:p>
        </w:tc>
        <w:tc>
          <w:tcPr>
            <w:tcW w:w="619" w:type="pct"/>
            <w:vMerge w:val="restart"/>
            <w:shd w:val="clear" w:color="auto" w:fill="auto"/>
            <w:tcMar>
              <w:left w:w="45" w:type="dxa"/>
              <w:right w:w="45" w:type="dxa"/>
            </w:tcMar>
            <w:vAlign w:val="center"/>
          </w:tcPr>
          <w:p w14:paraId="2C8139E9" w14:textId="77777777" w:rsidR="001E0236" w:rsidRPr="0053369F" w:rsidRDefault="001E0236" w:rsidP="00F01368">
            <w:pPr>
              <w:pStyle w:val="TAC"/>
            </w:pPr>
            <w:r w:rsidRPr="0053369F">
              <w:t>N/A for A-MPR testing.</w:t>
            </w:r>
          </w:p>
        </w:tc>
        <w:tc>
          <w:tcPr>
            <w:tcW w:w="202" w:type="pct"/>
            <w:vMerge w:val="restart"/>
            <w:shd w:val="clear" w:color="auto" w:fill="auto"/>
            <w:textDirection w:val="btLr"/>
            <w:vAlign w:val="center"/>
          </w:tcPr>
          <w:p w14:paraId="74976985" w14:textId="77777777" w:rsidR="001E0236" w:rsidRPr="0053369F" w:rsidRDefault="001E0236" w:rsidP="00F01368">
            <w:pPr>
              <w:pStyle w:val="TAC"/>
            </w:pPr>
            <w:r w:rsidRPr="0053369F">
              <w:t>DFT-s-OFDM</w:t>
            </w:r>
          </w:p>
        </w:tc>
        <w:tc>
          <w:tcPr>
            <w:tcW w:w="548" w:type="pct"/>
            <w:shd w:val="clear" w:color="auto" w:fill="auto"/>
            <w:tcMar>
              <w:left w:w="45" w:type="dxa"/>
              <w:right w:w="45" w:type="dxa"/>
            </w:tcMar>
            <w:vAlign w:val="center"/>
          </w:tcPr>
          <w:p w14:paraId="6FB81743"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0461609A" w14:textId="77777777" w:rsidR="001E0236" w:rsidRPr="0053369F" w:rsidRDefault="001E0236" w:rsidP="00F01368">
            <w:pPr>
              <w:pStyle w:val="TAC"/>
            </w:pPr>
            <w:proofErr w:type="spellStart"/>
            <w:r w:rsidRPr="0053369F">
              <w:t>Outer_Full</w:t>
            </w:r>
            <w:proofErr w:type="spellEnd"/>
            <w:r w:rsidRPr="0053369F">
              <w:t xml:space="preserve"> (A3)</w:t>
            </w:r>
          </w:p>
        </w:tc>
      </w:tr>
      <w:tr w:rsidR="001E0236" w:rsidRPr="0053369F" w14:paraId="4C257BA9" w14:textId="77777777" w:rsidTr="00F01368">
        <w:trPr>
          <w:trHeight w:val="152"/>
        </w:trPr>
        <w:tc>
          <w:tcPr>
            <w:tcW w:w="478" w:type="pct"/>
            <w:shd w:val="clear" w:color="auto" w:fill="auto"/>
            <w:tcMar>
              <w:left w:w="28" w:type="dxa"/>
              <w:right w:w="28" w:type="dxa"/>
            </w:tcMar>
            <w:vAlign w:val="center"/>
          </w:tcPr>
          <w:p w14:paraId="39D57919" w14:textId="77777777" w:rsidR="001E0236" w:rsidRPr="0053369F" w:rsidRDefault="001E0236" w:rsidP="00F01368">
            <w:pPr>
              <w:pStyle w:val="TAC"/>
            </w:pPr>
            <w:r w:rsidRPr="0053369F">
              <w:t>2</w:t>
            </w:r>
          </w:p>
        </w:tc>
        <w:tc>
          <w:tcPr>
            <w:tcW w:w="342" w:type="pct"/>
            <w:shd w:val="clear" w:color="auto" w:fill="auto"/>
            <w:tcMar>
              <w:left w:w="28" w:type="dxa"/>
              <w:right w:w="28" w:type="dxa"/>
            </w:tcMar>
          </w:tcPr>
          <w:p w14:paraId="4D938BD3"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3067EC0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1DD6A23C"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E1A9B88" w14:textId="77777777" w:rsidR="001E0236" w:rsidRPr="0053369F" w:rsidRDefault="001E0236" w:rsidP="00F01368">
            <w:pPr>
              <w:pStyle w:val="TAH"/>
            </w:pPr>
          </w:p>
        </w:tc>
        <w:tc>
          <w:tcPr>
            <w:tcW w:w="202" w:type="pct"/>
            <w:vMerge/>
            <w:shd w:val="clear" w:color="auto" w:fill="auto"/>
            <w:textDirection w:val="btLr"/>
            <w:vAlign w:val="center"/>
          </w:tcPr>
          <w:p w14:paraId="6DCD9209" w14:textId="77777777" w:rsidR="001E0236" w:rsidRPr="0053369F" w:rsidRDefault="001E0236" w:rsidP="00F01368">
            <w:pPr>
              <w:pStyle w:val="TAC"/>
            </w:pPr>
          </w:p>
        </w:tc>
        <w:tc>
          <w:tcPr>
            <w:tcW w:w="548" w:type="pct"/>
            <w:shd w:val="clear" w:color="auto" w:fill="auto"/>
            <w:tcMar>
              <w:left w:w="45" w:type="dxa"/>
              <w:right w:w="45" w:type="dxa"/>
            </w:tcMar>
            <w:vAlign w:val="center"/>
          </w:tcPr>
          <w:p w14:paraId="0268571D"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77E2A01D" w14:textId="77777777" w:rsidR="001E0236" w:rsidRPr="0053369F" w:rsidRDefault="001E0236" w:rsidP="00F01368">
            <w:pPr>
              <w:pStyle w:val="TAC"/>
            </w:pPr>
            <w:r w:rsidRPr="0053369F">
              <w:t>Edge_1RB_Right (A3)</w:t>
            </w:r>
          </w:p>
        </w:tc>
      </w:tr>
      <w:tr w:rsidR="001E0236" w:rsidRPr="0053369F" w14:paraId="353A213C" w14:textId="77777777" w:rsidTr="00F01368">
        <w:trPr>
          <w:trHeight w:val="152"/>
        </w:trPr>
        <w:tc>
          <w:tcPr>
            <w:tcW w:w="478" w:type="pct"/>
            <w:shd w:val="clear" w:color="auto" w:fill="auto"/>
            <w:tcMar>
              <w:left w:w="28" w:type="dxa"/>
              <w:right w:w="28" w:type="dxa"/>
            </w:tcMar>
            <w:vAlign w:val="center"/>
          </w:tcPr>
          <w:p w14:paraId="5505EE5E" w14:textId="77777777" w:rsidR="001E0236" w:rsidRPr="0053369F" w:rsidRDefault="001E0236" w:rsidP="00F01368">
            <w:pPr>
              <w:pStyle w:val="TAC"/>
            </w:pPr>
            <w:r w:rsidRPr="0053369F">
              <w:t>3</w:t>
            </w:r>
          </w:p>
        </w:tc>
        <w:tc>
          <w:tcPr>
            <w:tcW w:w="342" w:type="pct"/>
            <w:shd w:val="clear" w:color="auto" w:fill="auto"/>
            <w:tcMar>
              <w:left w:w="28" w:type="dxa"/>
              <w:right w:w="28" w:type="dxa"/>
            </w:tcMar>
          </w:tcPr>
          <w:p w14:paraId="5F965C2C"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265ADD87" w14:textId="77777777" w:rsidR="001E0236" w:rsidRPr="0053369F" w:rsidRDefault="001E0236" w:rsidP="00F01368">
            <w:pPr>
              <w:pStyle w:val="TAC"/>
            </w:pPr>
            <w:r w:rsidRPr="0053369F">
              <w:t>25</w:t>
            </w:r>
          </w:p>
        </w:tc>
        <w:tc>
          <w:tcPr>
            <w:tcW w:w="410" w:type="pct"/>
            <w:shd w:val="clear" w:color="auto" w:fill="auto"/>
            <w:tcMar>
              <w:left w:w="23" w:type="dxa"/>
              <w:right w:w="23" w:type="dxa"/>
            </w:tcMar>
          </w:tcPr>
          <w:p w14:paraId="06F139D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F44D6FA" w14:textId="77777777" w:rsidR="001E0236" w:rsidRPr="0053369F" w:rsidRDefault="001E0236" w:rsidP="00F01368">
            <w:pPr>
              <w:pStyle w:val="TAH"/>
            </w:pPr>
          </w:p>
        </w:tc>
        <w:tc>
          <w:tcPr>
            <w:tcW w:w="202" w:type="pct"/>
            <w:vMerge/>
            <w:shd w:val="clear" w:color="auto" w:fill="auto"/>
            <w:textDirection w:val="btLr"/>
            <w:vAlign w:val="center"/>
          </w:tcPr>
          <w:p w14:paraId="3EF827E9" w14:textId="77777777" w:rsidR="001E0236" w:rsidRPr="0053369F" w:rsidRDefault="001E0236" w:rsidP="00F01368">
            <w:pPr>
              <w:pStyle w:val="TAC"/>
            </w:pPr>
          </w:p>
        </w:tc>
        <w:tc>
          <w:tcPr>
            <w:tcW w:w="548" w:type="pct"/>
            <w:shd w:val="clear" w:color="auto" w:fill="auto"/>
            <w:tcMar>
              <w:left w:w="45" w:type="dxa"/>
              <w:right w:w="45" w:type="dxa"/>
            </w:tcMar>
            <w:vAlign w:val="center"/>
          </w:tcPr>
          <w:p w14:paraId="511FEF7C"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513339B8" w14:textId="77777777" w:rsidR="001E0236" w:rsidRPr="0053369F" w:rsidRDefault="001E0236" w:rsidP="00F01368">
            <w:pPr>
              <w:pStyle w:val="TAC"/>
            </w:pPr>
            <w:r w:rsidRPr="0053369F">
              <w:t>Edge_1RB_Left (A3)</w:t>
            </w:r>
          </w:p>
        </w:tc>
      </w:tr>
      <w:tr w:rsidR="001E0236" w:rsidRPr="0053369F" w14:paraId="0259ED33" w14:textId="77777777" w:rsidTr="00F01368">
        <w:trPr>
          <w:trHeight w:val="152"/>
        </w:trPr>
        <w:tc>
          <w:tcPr>
            <w:tcW w:w="478" w:type="pct"/>
            <w:shd w:val="clear" w:color="auto" w:fill="auto"/>
            <w:tcMar>
              <w:left w:w="28" w:type="dxa"/>
              <w:right w:w="28" w:type="dxa"/>
            </w:tcMar>
            <w:vAlign w:val="center"/>
          </w:tcPr>
          <w:p w14:paraId="1219C906" w14:textId="77777777" w:rsidR="001E0236" w:rsidRPr="0053369F" w:rsidRDefault="001E0236" w:rsidP="00F01368">
            <w:pPr>
              <w:pStyle w:val="TAC"/>
            </w:pPr>
            <w:r w:rsidRPr="0053369F">
              <w:t>4</w:t>
            </w:r>
          </w:p>
        </w:tc>
        <w:tc>
          <w:tcPr>
            <w:tcW w:w="342" w:type="pct"/>
            <w:shd w:val="clear" w:color="auto" w:fill="auto"/>
            <w:tcMar>
              <w:left w:w="28" w:type="dxa"/>
              <w:right w:w="28" w:type="dxa"/>
            </w:tcMar>
          </w:tcPr>
          <w:p w14:paraId="0241B6F0" w14:textId="77777777" w:rsidR="001E0236" w:rsidRPr="0053369F" w:rsidRDefault="001E0236" w:rsidP="00F01368">
            <w:pPr>
              <w:pStyle w:val="TAC"/>
            </w:pPr>
            <w:r w:rsidRPr="0053369F">
              <w:t>Default</w:t>
            </w:r>
          </w:p>
        </w:tc>
        <w:tc>
          <w:tcPr>
            <w:tcW w:w="344" w:type="pct"/>
            <w:shd w:val="clear" w:color="auto" w:fill="auto"/>
            <w:tcMar>
              <w:left w:w="23" w:type="dxa"/>
              <w:right w:w="23" w:type="dxa"/>
            </w:tcMar>
            <w:vAlign w:val="center"/>
          </w:tcPr>
          <w:p w14:paraId="2E13BACE"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45F22B5B"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76762D94" w14:textId="77777777" w:rsidR="001E0236" w:rsidRPr="0053369F" w:rsidRDefault="001E0236" w:rsidP="00F01368">
            <w:pPr>
              <w:pStyle w:val="TAH"/>
            </w:pPr>
          </w:p>
        </w:tc>
        <w:tc>
          <w:tcPr>
            <w:tcW w:w="202" w:type="pct"/>
            <w:vMerge/>
            <w:shd w:val="clear" w:color="auto" w:fill="auto"/>
            <w:textDirection w:val="btLr"/>
            <w:vAlign w:val="center"/>
          </w:tcPr>
          <w:p w14:paraId="2EBF79B5" w14:textId="77777777" w:rsidR="001E0236" w:rsidRPr="0053369F" w:rsidRDefault="001E0236" w:rsidP="00F01368">
            <w:pPr>
              <w:pStyle w:val="TAC"/>
            </w:pPr>
          </w:p>
        </w:tc>
        <w:tc>
          <w:tcPr>
            <w:tcW w:w="548" w:type="pct"/>
            <w:shd w:val="clear" w:color="auto" w:fill="auto"/>
            <w:tcMar>
              <w:left w:w="45" w:type="dxa"/>
              <w:right w:w="45" w:type="dxa"/>
            </w:tcMar>
          </w:tcPr>
          <w:p w14:paraId="02ACE0CF"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D3926B0" w14:textId="77777777" w:rsidR="001E0236" w:rsidRPr="0053369F" w:rsidRDefault="001E0236" w:rsidP="00F01368">
            <w:pPr>
              <w:pStyle w:val="TAC"/>
            </w:pPr>
            <w:r w:rsidRPr="0053369F">
              <w:t>20@0 (A1)</w:t>
            </w:r>
          </w:p>
        </w:tc>
        <w:tc>
          <w:tcPr>
            <w:tcW w:w="686" w:type="pct"/>
            <w:shd w:val="clear" w:color="auto" w:fill="auto"/>
            <w:vAlign w:val="center"/>
          </w:tcPr>
          <w:p w14:paraId="548DFE56" w14:textId="77777777" w:rsidR="001E0236" w:rsidRPr="0053369F" w:rsidRDefault="001E0236" w:rsidP="00F01368">
            <w:pPr>
              <w:pStyle w:val="TAC"/>
            </w:pPr>
            <w:r w:rsidRPr="0053369F">
              <w:t>10@0 (A1)</w:t>
            </w:r>
          </w:p>
        </w:tc>
        <w:tc>
          <w:tcPr>
            <w:tcW w:w="685" w:type="pct"/>
            <w:shd w:val="clear" w:color="auto" w:fill="auto"/>
            <w:vAlign w:val="center"/>
          </w:tcPr>
          <w:p w14:paraId="66631643" w14:textId="77777777" w:rsidR="001E0236" w:rsidRPr="0053369F" w:rsidRDefault="001E0236" w:rsidP="00F01368">
            <w:pPr>
              <w:pStyle w:val="TAC"/>
            </w:pPr>
            <w:r w:rsidRPr="0053369F">
              <w:t>5@0 (A1)</w:t>
            </w:r>
          </w:p>
        </w:tc>
      </w:tr>
      <w:tr w:rsidR="001E0236" w:rsidRPr="0053369F" w14:paraId="209F8324" w14:textId="77777777" w:rsidTr="00F01368">
        <w:trPr>
          <w:trHeight w:val="152"/>
        </w:trPr>
        <w:tc>
          <w:tcPr>
            <w:tcW w:w="478" w:type="pct"/>
            <w:shd w:val="clear" w:color="auto" w:fill="auto"/>
            <w:tcMar>
              <w:left w:w="28" w:type="dxa"/>
              <w:right w:w="28" w:type="dxa"/>
            </w:tcMar>
            <w:vAlign w:val="center"/>
          </w:tcPr>
          <w:p w14:paraId="4EED5D5F" w14:textId="77777777" w:rsidR="001E0236" w:rsidRPr="0053369F" w:rsidRDefault="001E0236" w:rsidP="00F01368">
            <w:pPr>
              <w:pStyle w:val="TAC"/>
            </w:pPr>
            <w:r w:rsidRPr="0053369F">
              <w:t>5</w:t>
            </w:r>
          </w:p>
        </w:tc>
        <w:tc>
          <w:tcPr>
            <w:tcW w:w="342" w:type="pct"/>
            <w:shd w:val="clear" w:color="auto" w:fill="auto"/>
            <w:tcMar>
              <w:left w:w="28" w:type="dxa"/>
              <w:right w:w="28" w:type="dxa"/>
            </w:tcMar>
          </w:tcPr>
          <w:p w14:paraId="0323E6E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135EBB50"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4449BCC"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719A046" w14:textId="77777777" w:rsidR="001E0236" w:rsidRPr="0053369F" w:rsidRDefault="001E0236" w:rsidP="00F01368">
            <w:pPr>
              <w:pStyle w:val="TAH"/>
            </w:pPr>
          </w:p>
        </w:tc>
        <w:tc>
          <w:tcPr>
            <w:tcW w:w="202" w:type="pct"/>
            <w:vMerge/>
            <w:shd w:val="clear" w:color="auto" w:fill="auto"/>
            <w:textDirection w:val="btLr"/>
            <w:vAlign w:val="center"/>
          </w:tcPr>
          <w:p w14:paraId="3D267BFD" w14:textId="77777777" w:rsidR="001E0236" w:rsidRPr="0053369F" w:rsidRDefault="001E0236" w:rsidP="00F01368">
            <w:pPr>
              <w:pStyle w:val="TAC"/>
            </w:pPr>
          </w:p>
        </w:tc>
        <w:tc>
          <w:tcPr>
            <w:tcW w:w="548" w:type="pct"/>
            <w:shd w:val="clear" w:color="auto" w:fill="auto"/>
            <w:tcMar>
              <w:left w:w="45" w:type="dxa"/>
              <w:right w:w="45" w:type="dxa"/>
            </w:tcMar>
          </w:tcPr>
          <w:p w14:paraId="086F7B98"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7E5322A" w14:textId="77777777" w:rsidR="001E0236" w:rsidRPr="0053369F" w:rsidRDefault="001E0236" w:rsidP="00F01368">
            <w:pPr>
              <w:pStyle w:val="TAC"/>
            </w:pPr>
            <w:r w:rsidRPr="0053369F">
              <w:t>36@0 (A5)</w:t>
            </w:r>
          </w:p>
        </w:tc>
        <w:tc>
          <w:tcPr>
            <w:tcW w:w="686" w:type="pct"/>
            <w:shd w:val="clear" w:color="auto" w:fill="auto"/>
            <w:vAlign w:val="center"/>
          </w:tcPr>
          <w:p w14:paraId="6EC234B8" w14:textId="77777777" w:rsidR="001E0236" w:rsidRPr="0053369F" w:rsidRDefault="001E0236" w:rsidP="00F01368">
            <w:pPr>
              <w:pStyle w:val="TAC"/>
            </w:pPr>
            <w:r w:rsidRPr="0053369F">
              <w:t>18@0 (A5)</w:t>
            </w:r>
          </w:p>
        </w:tc>
        <w:tc>
          <w:tcPr>
            <w:tcW w:w="685" w:type="pct"/>
            <w:shd w:val="clear" w:color="auto" w:fill="auto"/>
            <w:vAlign w:val="center"/>
          </w:tcPr>
          <w:p w14:paraId="2B6D7147" w14:textId="77777777" w:rsidR="001E0236" w:rsidRPr="0053369F" w:rsidRDefault="001E0236" w:rsidP="00F01368">
            <w:pPr>
              <w:pStyle w:val="TAC"/>
            </w:pPr>
            <w:r w:rsidRPr="0053369F">
              <w:t>9@0 (A5)</w:t>
            </w:r>
          </w:p>
        </w:tc>
      </w:tr>
      <w:tr w:rsidR="001E0236" w:rsidRPr="0053369F" w14:paraId="3F40FF0A" w14:textId="77777777" w:rsidTr="00F01368">
        <w:trPr>
          <w:trHeight w:val="152"/>
        </w:trPr>
        <w:tc>
          <w:tcPr>
            <w:tcW w:w="478" w:type="pct"/>
            <w:shd w:val="clear" w:color="auto" w:fill="auto"/>
            <w:tcMar>
              <w:left w:w="28" w:type="dxa"/>
              <w:right w:w="28" w:type="dxa"/>
            </w:tcMar>
            <w:vAlign w:val="center"/>
          </w:tcPr>
          <w:p w14:paraId="2276C775" w14:textId="77777777" w:rsidR="001E0236" w:rsidRPr="0053369F" w:rsidRDefault="001E0236" w:rsidP="00F01368">
            <w:pPr>
              <w:pStyle w:val="TAC"/>
            </w:pPr>
            <w:r w:rsidRPr="0053369F">
              <w:t>6</w:t>
            </w:r>
          </w:p>
        </w:tc>
        <w:tc>
          <w:tcPr>
            <w:tcW w:w="342" w:type="pct"/>
            <w:shd w:val="clear" w:color="auto" w:fill="auto"/>
            <w:tcMar>
              <w:left w:w="28" w:type="dxa"/>
              <w:right w:w="28" w:type="dxa"/>
            </w:tcMar>
          </w:tcPr>
          <w:p w14:paraId="41CEA301"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2F502C7D"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1C78A0F"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F082256" w14:textId="77777777" w:rsidR="001E0236" w:rsidRPr="0053369F" w:rsidRDefault="001E0236" w:rsidP="00F01368">
            <w:pPr>
              <w:pStyle w:val="TAH"/>
            </w:pPr>
          </w:p>
        </w:tc>
        <w:tc>
          <w:tcPr>
            <w:tcW w:w="202" w:type="pct"/>
            <w:vMerge/>
            <w:shd w:val="clear" w:color="auto" w:fill="auto"/>
            <w:textDirection w:val="btLr"/>
            <w:vAlign w:val="center"/>
          </w:tcPr>
          <w:p w14:paraId="061A22A0" w14:textId="77777777" w:rsidR="001E0236" w:rsidRPr="0053369F" w:rsidRDefault="001E0236" w:rsidP="00F01368">
            <w:pPr>
              <w:pStyle w:val="TAC"/>
            </w:pPr>
          </w:p>
        </w:tc>
        <w:tc>
          <w:tcPr>
            <w:tcW w:w="548" w:type="pct"/>
            <w:shd w:val="clear" w:color="auto" w:fill="auto"/>
            <w:tcMar>
              <w:left w:w="45" w:type="dxa"/>
              <w:right w:w="45" w:type="dxa"/>
            </w:tcMar>
          </w:tcPr>
          <w:p w14:paraId="33AEFE63"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5B61E086" w14:textId="77777777" w:rsidR="001E0236" w:rsidRPr="0053369F" w:rsidRDefault="001E0236" w:rsidP="00F01368">
            <w:pPr>
              <w:pStyle w:val="TAC"/>
            </w:pPr>
            <w:r w:rsidRPr="0053369F">
              <w:t>80@0 (A3)</w:t>
            </w:r>
          </w:p>
        </w:tc>
        <w:tc>
          <w:tcPr>
            <w:tcW w:w="686" w:type="pct"/>
            <w:shd w:val="clear" w:color="auto" w:fill="auto"/>
            <w:vAlign w:val="center"/>
          </w:tcPr>
          <w:p w14:paraId="54EF563C" w14:textId="77777777" w:rsidR="001E0236" w:rsidRPr="0053369F" w:rsidRDefault="001E0236" w:rsidP="00F01368">
            <w:pPr>
              <w:pStyle w:val="TAC"/>
            </w:pPr>
            <w:r w:rsidRPr="0053369F">
              <w:t>40</w:t>
            </w:r>
            <w:r w:rsidRPr="0053369F">
              <w:rPr>
                <w:lang w:eastAsia="zh-CN"/>
              </w:rPr>
              <w:t>@</w:t>
            </w:r>
            <w:r w:rsidRPr="0053369F">
              <w:t>0 (A3)</w:t>
            </w:r>
          </w:p>
        </w:tc>
        <w:tc>
          <w:tcPr>
            <w:tcW w:w="685" w:type="pct"/>
            <w:shd w:val="clear" w:color="auto" w:fill="auto"/>
            <w:vAlign w:val="center"/>
          </w:tcPr>
          <w:p w14:paraId="7CCC28AA" w14:textId="77777777" w:rsidR="001E0236" w:rsidRPr="0053369F" w:rsidRDefault="001E0236" w:rsidP="00F01368">
            <w:pPr>
              <w:pStyle w:val="TAC"/>
            </w:pPr>
            <w:r w:rsidRPr="0053369F">
              <w:t>20</w:t>
            </w:r>
            <w:r w:rsidRPr="0053369F">
              <w:rPr>
                <w:lang w:eastAsia="zh-CN"/>
              </w:rPr>
              <w:t>@</w:t>
            </w:r>
            <w:r w:rsidRPr="0053369F">
              <w:t>0 (A3)</w:t>
            </w:r>
          </w:p>
        </w:tc>
      </w:tr>
      <w:tr w:rsidR="001E0236" w:rsidRPr="0053369F" w14:paraId="6085C884" w14:textId="77777777" w:rsidTr="00F01368">
        <w:trPr>
          <w:trHeight w:val="152"/>
        </w:trPr>
        <w:tc>
          <w:tcPr>
            <w:tcW w:w="478" w:type="pct"/>
            <w:shd w:val="clear" w:color="auto" w:fill="auto"/>
            <w:tcMar>
              <w:left w:w="28" w:type="dxa"/>
              <w:right w:w="28" w:type="dxa"/>
            </w:tcMar>
            <w:vAlign w:val="center"/>
          </w:tcPr>
          <w:p w14:paraId="3B84F115" w14:textId="77777777" w:rsidR="001E0236" w:rsidRPr="0053369F" w:rsidRDefault="001E0236" w:rsidP="00F01368">
            <w:pPr>
              <w:pStyle w:val="TAC"/>
            </w:pPr>
            <w:r w:rsidRPr="0053369F">
              <w:t>7</w:t>
            </w:r>
          </w:p>
        </w:tc>
        <w:tc>
          <w:tcPr>
            <w:tcW w:w="342" w:type="pct"/>
            <w:shd w:val="clear" w:color="auto" w:fill="auto"/>
            <w:tcMar>
              <w:left w:w="28" w:type="dxa"/>
              <w:right w:w="28" w:type="dxa"/>
            </w:tcMar>
          </w:tcPr>
          <w:p w14:paraId="76219349"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011C3D80"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3370133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D9E1C44" w14:textId="77777777" w:rsidR="001E0236" w:rsidRPr="0053369F" w:rsidRDefault="001E0236" w:rsidP="00F01368">
            <w:pPr>
              <w:pStyle w:val="TAH"/>
            </w:pPr>
          </w:p>
        </w:tc>
        <w:tc>
          <w:tcPr>
            <w:tcW w:w="202" w:type="pct"/>
            <w:vMerge/>
            <w:shd w:val="clear" w:color="auto" w:fill="auto"/>
            <w:textDirection w:val="btLr"/>
            <w:vAlign w:val="center"/>
          </w:tcPr>
          <w:p w14:paraId="65AF48A3" w14:textId="77777777" w:rsidR="001E0236" w:rsidRPr="0053369F" w:rsidRDefault="001E0236" w:rsidP="00F01368">
            <w:pPr>
              <w:pStyle w:val="TAC"/>
            </w:pPr>
          </w:p>
        </w:tc>
        <w:tc>
          <w:tcPr>
            <w:tcW w:w="548" w:type="pct"/>
            <w:shd w:val="clear" w:color="auto" w:fill="auto"/>
            <w:tcMar>
              <w:left w:w="45" w:type="dxa"/>
              <w:right w:w="45" w:type="dxa"/>
            </w:tcMar>
          </w:tcPr>
          <w:p w14:paraId="1082750D"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77D13369" w14:textId="77777777" w:rsidR="001E0236" w:rsidRPr="0053369F" w:rsidRDefault="001E0236" w:rsidP="00F01368">
            <w:pPr>
              <w:pStyle w:val="TAC"/>
            </w:pPr>
            <w:r w:rsidRPr="0053369F">
              <w:t>120</w:t>
            </w:r>
            <w:r w:rsidRPr="0053369F">
              <w:rPr>
                <w:lang w:eastAsia="zh-CN"/>
              </w:rPr>
              <w:t>@</w:t>
            </w:r>
            <w:r w:rsidRPr="0053369F">
              <w:t>0 (A4)</w:t>
            </w:r>
          </w:p>
        </w:tc>
        <w:tc>
          <w:tcPr>
            <w:tcW w:w="686" w:type="pct"/>
            <w:shd w:val="clear" w:color="auto" w:fill="auto"/>
            <w:vAlign w:val="center"/>
          </w:tcPr>
          <w:p w14:paraId="2FAE2C1F" w14:textId="77777777" w:rsidR="001E0236" w:rsidRPr="0053369F" w:rsidRDefault="001E0236" w:rsidP="00F01368">
            <w:pPr>
              <w:pStyle w:val="TAC"/>
            </w:pPr>
            <w:r w:rsidRPr="0053369F">
              <w:t>60</w:t>
            </w:r>
            <w:r w:rsidRPr="0053369F">
              <w:rPr>
                <w:lang w:eastAsia="zh-CN"/>
              </w:rPr>
              <w:t>@</w:t>
            </w:r>
            <w:r w:rsidRPr="0053369F">
              <w:t>0 (A4)</w:t>
            </w:r>
          </w:p>
        </w:tc>
        <w:tc>
          <w:tcPr>
            <w:tcW w:w="685" w:type="pct"/>
            <w:shd w:val="clear" w:color="auto" w:fill="auto"/>
            <w:vAlign w:val="center"/>
          </w:tcPr>
          <w:p w14:paraId="47DF672B" w14:textId="77777777" w:rsidR="001E0236" w:rsidRPr="0053369F" w:rsidRDefault="001E0236" w:rsidP="00F01368">
            <w:pPr>
              <w:pStyle w:val="TAC"/>
            </w:pPr>
            <w:r w:rsidRPr="0053369F">
              <w:t>30</w:t>
            </w:r>
            <w:r w:rsidRPr="0053369F">
              <w:rPr>
                <w:lang w:eastAsia="zh-CN"/>
              </w:rPr>
              <w:t>@</w:t>
            </w:r>
            <w:r w:rsidRPr="0053369F">
              <w:t>0 (A4)</w:t>
            </w:r>
          </w:p>
        </w:tc>
      </w:tr>
      <w:tr w:rsidR="001E0236" w:rsidRPr="0053369F" w14:paraId="6B3EDABC" w14:textId="77777777" w:rsidTr="00F01368">
        <w:trPr>
          <w:trHeight w:val="152"/>
        </w:trPr>
        <w:tc>
          <w:tcPr>
            <w:tcW w:w="478" w:type="pct"/>
            <w:shd w:val="clear" w:color="auto" w:fill="auto"/>
            <w:tcMar>
              <w:left w:w="28" w:type="dxa"/>
              <w:right w:w="28" w:type="dxa"/>
            </w:tcMar>
            <w:vAlign w:val="center"/>
          </w:tcPr>
          <w:p w14:paraId="076A5F60" w14:textId="77777777" w:rsidR="001E0236" w:rsidRPr="0053369F" w:rsidRDefault="001E0236" w:rsidP="00F01368">
            <w:pPr>
              <w:pStyle w:val="TAC"/>
            </w:pPr>
            <w:r w:rsidRPr="0053369F">
              <w:t>8</w:t>
            </w:r>
          </w:p>
        </w:tc>
        <w:tc>
          <w:tcPr>
            <w:tcW w:w="342" w:type="pct"/>
            <w:shd w:val="clear" w:color="auto" w:fill="auto"/>
            <w:tcMar>
              <w:left w:w="28" w:type="dxa"/>
              <w:right w:w="28" w:type="dxa"/>
            </w:tcMar>
          </w:tcPr>
          <w:p w14:paraId="16D99D2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356F7CC6"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11127EF7"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D9D84B4" w14:textId="77777777" w:rsidR="001E0236" w:rsidRPr="0053369F" w:rsidRDefault="001E0236" w:rsidP="00F01368">
            <w:pPr>
              <w:pStyle w:val="TAH"/>
            </w:pPr>
          </w:p>
        </w:tc>
        <w:tc>
          <w:tcPr>
            <w:tcW w:w="202" w:type="pct"/>
            <w:vMerge/>
            <w:shd w:val="clear" w:color="auto" w:fill="auto"/>
            <w:textDirection w:val="btLr"/>
            <w:vAlign w:val="center"/>
          </w:tcPr>
          <w:p w14:paraId="6EF89EFE" w14:textId="77777777" w:rsidR="001E0236" w:rsidRPr="0053369F" w:rsidRDefault="001E0236" w:rsidP="00F01368">
            <w:pPr>
              <w:pStyle w:val="TAC"/>
            </w:pPr>
          </w:p>
        </w:tc>
        <w:tc>
          <w:tcPr>
            <w:tcW w:w="548" w:type="pct"/>
            <w:shd w:val="clear" w:color="auto" w:fill="auto"/>
            <w:tcMar>
              <w:left w:w="45" w:type="dxa"/>
              <w:right w:w="45" w:type="dxa"/>
            </w:tcMar>
          </w:tcPr>
          <w:p w14:paraId="52F8598D"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1C9069FD" w14:textId="77777777" w:rsidR="001E0236" w:rsidRPr="0053369F" w:rsidRDefault="001E0236" w:rsidP="00F01368">
            <w:pPr>
              <w:pStyle w:val="TAC"/>
            </w:pPr>
            <w:proofErr w:type="spellStart"/>
            <w:r w:rsidRPr="0053369F">
              <w:t>Outer_Full</w:t>
            </w:r>
            <w:proofErr w:type="spellEnd"/>
            <w:r w:rsidRPr="0053369F">
              <w:t xml:space="preserve"> (A2)</w:t>
            </w:r>
          </w:p>
        </w:tc>
      </w:tr>
      <w:tr w:rsidR="001E0236" w:rsidRPr="0053369F" w14:paraId="27165ABF" w14:textId="77777777" w:rsidTr="00F01368">
        <w:trPr>
          <w:trHeight w:val="152"/>
        </w:trPr>
        <w:tc>
          <w:tcPr>
            <w:tcW w:w="478" w:type="pct"/>
            <w:shd w:val="clear" w:color="auto" w:fill="auto"/>
            <w:tcMar>
              <w:left w:w="28" w:type="dxa"/>
              <w:right w:w="28" w:type="dxa"/>
            </w:tcMar>
            <w:vAlign w:val="center"/>
          </w:tcPr>
          <w:p w14:paraId="655A579B" w14:textId="77777777" w:rsidR="001E0236" w:rsidRPr="0053369F" w:rsidRDefault="001E0236" w:rsidP="00F01368">
            <w:pPr>
              <w:pStyle w:val="TAC"/>
            </w:pPr>
            <w:r w:rsidRPr="0053369F">
              <w:t>9</w:t>
            </w:r>
          </w:p>
        </w:tc>
        <w:tc>
          <w:tcPr>
            <w:tcW w:w="342" w:type="pct"/>
            <w:shd w:val="clear" w:color="auto" w:fill="auto"/>
            <w:tcMar>
              <w:left w:w="28" w:type="dxa"/>
              <w:right w:w="28" w:type="dxa"/>
            </w:tcMar>
          </w:tcPr>
          <w:p w14:paraId="55DFB225"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01C2114F" w14:textId="77777777" w:rsidR="001E0236" w:rsidRPr="0053369F" w:rsidRDefault="001E0236" w:rsidP="00F01368">
            <w:pPr>
              <w:pStyle w:val="TAC"/>
            </w:pPr>
            <w:r w:rsidRPr="0053369F">
              <w:t>30</w:t>
            </w:r>
          </w:p>
        </w:tc>
        <w:tc>
          <w:tcPr>
            <w:tcW w:w="410" w:type="pct"/>
            <w:shd w:val="clear" w:color="auto" w:fill="auto"/>
            <w:tcMar>
              <w:left w:w="23" w:type="dxa"/>
              <w:right w:w="23" w:type="dxa"/>
            </w:tcMar>
          </w:tcPr>
          <w:p w14:paraId="0D1EAB57"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C9FDF74" w14:textId="77777777" w:rsidR="001E0236" w:rsidRPr="0053369F" w:rsidRDefault="001E0236" w:rsidP="00F01368">
            <w:pPr>
              <w:pStyle w:val="TAH"/>
            </w:pPr>
          </w:p>
        </w:tc>
        <w:tc>
          <w:tcPr>
            <w:tcW w:w="202" w:type="pct"/>
            <w:vMerge/>
            <w:shd w:val="clear" w:color="auto" w:fill="auto"/>
            <w:textDirection w:val="btLr"/>
            <w:vAlign w:val="center"/>
          </w:tcPr>
          <w:p w14:paraId="4C4C5479" w14:textId="77777777" w:rsidR="001E0236" w:rsidRPr="0053369F" w:rsidRDefault="001E0236" w:rsidP="00F01368">
            <w:pPr>
              <w:pStyle w:val="TAC"/>
            </w:pPr>
          </w:p>
        </w:tc>
        <w:tc>
          <w:tcPr>
            <w:tcW w:w="548" w:type="pct"/>
            <w:shd w:val="clear" w:color="auto" w:fill="auto"/>
            <w:tcMar>
              <w:left w:w="45" w:type="dxa"/>
              <w:right w:w="45" w:type="dxa"/>
            </w:tcMar>
          </w:tcPr>
          <w:p w14:paraId="275193E1"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7FA2E41E" w14:textId="77777777" w:rsidR="001E0236" w:rsidRPr="0053369F" w:rsidRDefault="001E0236" w:rsidP="00F01368">
            <w:pPr>
              <w:pStyle w:val="TAC"/>
            </w:pPr>
            <w:r w:rsidRPr="0053369F">
              <w:t>Edge_1RB_Right (A5)</w:t>
            </w:r>
          </w:p>
        </w:tc>
      </w:tr>
      <w:tr w:rsidR="001E0236" w:rsidRPr="0053369F" w14:paraId="7A64B06C" w14:textId="77777777" w:rsidTr="00F01368">
        <w:trPr>
          <w:trHeight w:val="152"/>
        </w:trPr>
        <w:tc>
          <w:tcPr>
            <w:tcW w:w="478" w:type="pct"/>
            <w:shd w:val="clear" w:color="auto" w:fill="auto"/>
            <w:tcMar>
              <w:left w:w="28" w:type="dxa"/>
              <w:right w:w="28" w:type="dxa"/>
            </w:tcMar>
            <w:vAlign w:val="center"/>
          </w:tcPr>
          <w:p w14:paraId="1FA41101" w14:textId="77777777" w:rsidR="001E0236" w:rsidRPr="0053369F" w:rsidRDefault="001E0236" w:rsidP="00F01368">
            <w:pPr>
              <w:pStyle w:val="TAC"/>
            </w:pPr>
            <w:r w:rsidRPr="0053369F">
              <w:t>10</w:t>
            </w:r>
          </w:p>
        </w:tc>
        <w:tc>
          <w:tcPr>
            <w:tcW w:w="342" w:type="pct"/>
            <w:shd w:val="clear" w:color="auto" w:fill="auto"/>
            <w:tcMar>
              <w:left w:w="28" w:type="dxa"/>
              <w:right w:w="28" w:type="dxa"/>
            </w:tcMar>
          </w:tcPr>
          <w:p w14:paraId="742D0F01"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7FA589AD"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0C9FBCD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671C5BD8" w14:textId="77777777" w:rsidR="001E0236" w:rsidRPr="0053369F" w:rsidRDefault="001E0236" w:rsidP="00F01368">
            <w:pPr>
              <w:pStyle w:val="TAH"/>
            </w:pPr>
          </w:p>
        </w:tc>
        <w:tc>
          <w:tcPr>
            <w:tcW w:w="202" w:type="pct"/>
            <w:vMerge/>
            <w:shd w:val="clear" w:color="auto" w:fill="auto"/>
            <w:textDirection w:val="btLr"/>
            <w:vAlign w:val="center"/>
          </w:tcPr>
          <w:p w14:paraId="45FC6235" w14:textId="77777777" w:rsidR="001E0236" w:rsidRPr="0053369F" w:rsidRDefault="001E0236" w:rsidP="00F01368">
            <w:pPr>
              <w:pStyle w:val="TAC"/>
            </w:pPr>
          </w:p>
        </w:tc>
        <w:tc>
          <w:tcPr>
            <w:tcW w:w="548" w:type="pct"/>
            <w:shd w:val="clear" w:color="auto" w:fill="auto"/>
            <w:tcMar>
              <w:left w:w="45" w:type="dxa"/>
              <w:right w:w="45" w:type="dxa"/>
            </w:tcMar>
          </w:tcPr>
          <w:p w14:paraId="7E5064F1"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6D3D5BA6" w14:textId="77777777" w:rsidR="001E0236" w:rsidRPr="0053369F" w:rsidRDefault="001E0236" w:rsidP="00F01368">
            <w:pPr>
              <w:pStyle w:val="TAC"/>
            </w:pPr>
            <w:r w:rsidRPr="0053369F">
              <w:t>40</w:t>
            </w:r>
            <w:r w:rsidRPr="0053369F">
              <w:rPr>
                <w:lang w:eastAsia="zh-CN"/>
              </w:rPr>
              <w:t>@</w:t>
            </w:r>
            <w:r w:rsidRPr="0053369F">
              <w:t>0 (A1)</w:t>
            </w:r>
          </w:p>
        </w:tc>
        <w:tc>
          <w:tcPr>
            <w:tcW w:w="686" w:type="pct"/>
            <w:shd w:val="clear" w:color="auto" w:fill="auto"/>
            <w:vAlign w:val="center"/>
          </w:tcPr>
          <w:p w14:paraId="65F1D0EF" w14:textId="77777777" w:rsidR="001E0236" w:rsidRPr="0053369F" w:rsidRDefault="001E0236" w:rsidP="00F01368">
            <w:pPr>
              <w:pStyle w:val="TAC"/>
            </w:pPr>
            <w:r w:rsidRPr="0053369F">
              <w:t>20</w:t>
            </w:r>
            <w:r w:rsidRPr="0053369F">
              <w:rPr>
                <w:lang w:eastAsia="zh-CN"/>
              </w:rPr>
              <w:t>@</w:t>
            </w:r>
            <w:r w:rsidRPr="0053369F">
              <w:t>0 (A1)</w:t>
            </w:r>
          </w:p>
        </w:tc>
        <w:tc>
          <w:tcPr>
            <w:tcW w:w="685" w:type="pct"/>
            <w:shd w:val="clear" w:color="auto" w:fill="auto"/>
            <w:vAlign w:val="center"/>
          </w:tcPr>
          <w:p w14:paraId="08E954BE" w14:textId="77777777" w:rsidR="001E0236" w:rsidRPr="0053369F" w:rsidRDefault="001E0236" w:rsidP="00F01368">
            <w:pPr>
              <w:pStyle w:val="TAC"/>
            </w:pPr>
            <w:r w:rsidRPr="0053369F">
              <w:t>10</w:t>
            </w:r>
            <w:r w:rsidRPr="0053369F">
              <w:rPr>
                <w:lang w:eastAsia="zh-CN"/>
              </w:rPr>
              <w:t>@</w:t>
            </w:r>
            <w:r w:rsidRPr="0053369F">
              <w:t>0 (A1)</w:t>
            </w:r>
          </w:p>
        </w:tc>
      </w:tr>
      <w:tr w:rsidR="001E0236" w:rsidRPr="0053369F" w14:paraId="5E181102" w14:textId="77777777" w:rsidTr="00F01368">
        <w:trPr>
          <w:trHeight w:val="152"/>
        </w:trPr>
        <w:tc>
          <w:tcPr>
            <w:tcW w:w="478" w:type="pct"/>
            <w:shd w:val="clear" w:color="auto" w:fill="auto"/>
            <w:tcMar>
              <w:left w:w="28" w:type="dxa"/>
              <w:right w:w="28" w:type="dxa"/>
            </w:tcMar>
            <w:vAlign w:val="center"/>
          </w:tcPr>
          <w:p w14:paraId="03D1104E" w14:textId="77777777" w:rsidR="001E0236" w:rsidRPr="0053369F" w:rsidRDefault="001E0236" w:rsidP="00F01368">
            <w:pPr>
              <w:pStyle w:val="TAC"/>
            </w:pPr>
            <w:r w:rsidRPr="0053369F">
              <w:t>11</w:t>
            </w:r>
          </w:p>
        </w:tc>
        <w:tc>
          <w:tcPr>
            <w:tcW w:w="342" w:type="pct"/>
            <w:shd w:val="clear" w:color="auto" w:fill="auto"/>
            <w:tcMar>
              <w:left w:w="28" w:type="dxa"/>
              <w:right w:w="28" w:type="dxa"/>
            </w:tcMar>
          </w:tcPr>
          <w:p w14:paraId="066B3790"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5A3F3DC4"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473179B8"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501768CD" w14:textId="77777777" w:rsidR="001E0236" w:rsidRPr="0053369F" w:rsidRDefault="001E0236" w:rsidP="00F01368">
            <w:pPr>
              <w:pStyle w:val="TAH"/>
            </w:pPr>
          </w:p>
        </w:tc>
        <w:tc>
          <w:tcPr>
            <w:tcW w:w="202" w:type="pct"/>
            <w:vMerge/>
            <w:shd w:val="clear" w:color="auto" w:fill="auto"/>
            <w:textDirection w:val="btLr"/>
            <w:vAlign w:val="center"/>
          </w:tcPr>
          <w:p w14:paraId="2D1C5BF6" w14:textId="77777777" w:rsidR="001E0236" w:rsidRPr="0053369F" w:rsidRDefault="001E0236" w:rsidP="00F01368">
            <w:pPr>
              <w:pStyle w:val="TAC"/>
            </w:pPr>
          </w:p>
        </w:tc>
        <w:tc>
          <w:tcPr>
            <w:tcW w:w="548" w:type="pct"/>
            <w:shd w:val="clear" w:color="auto" w:fill="auto"/>
            <w:tcMar>
              <w:left w:w="45" w:type="dxa"/>
              <w:right w:w="45" w:type="dxa"/>
            </w:tcMar>
          </w:tcPr>
          <w:p w14:paraId="3400BDE4"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1B819F49" w14:textId="77777777" w:rsidR="001E0236" w:rsidRPr="0053369F" w:rsidRDefault="001E0236" w:rsidP="00F01368">
            <w:pPr>
              <w:pStyle w:val="TAC"/>
            </w:pPr>
            <w:r w:rsidRPr="0053369F">
              <w:t>5@53 (A5)</w:t>
            </w:r>
          </w:p>
        </w:tc>
        <w:tc>
          <w:tcPr>
            <w:tcW w:w="686" w:type="pct"/>
            <w:shd w:val="clear" w:color="auto" w:fill="auto"/>
            <w:vAlign w:val="center"/>
          </w:tcPr>
          <w:p w14:paraId="56C8639F" w14:textId="77777777" w:rsidR="001E0236" w:rsidRPr="0053369F" w:rsidRDefault="001E0236" w:rsidP="00F01368">
            <w:pPr>
              <w:pStyle w:val="TAC"/>
            </w:pPr>
            <w:r w:rsidRPr="0053369F">
              <w:t>2@27 (A5)</w:t>
            </w:r>
          </w:p>
        </w:tc>
        <w:tc>
          <w:tcPr>
            <w:tcW w:w="685" w:type="pct"/>
            <w:shd w:val="clear" w:color="auto" w:fill="auto"/>
            <w:vAlign w:val="center"/>
          </w:tcPr>
          <w:p w14:paraId="60A2BC20" w14:textId="77777777" w:rsidR="001E0236" w:rsidRPr="0053369F" w:rsidRDefault="001E0236" w:rsidP="00F01368">
            <w:pPr>
              <w:pStyle w:val="TAC"/>
            </w:pPr>
            <w:r w:rsidRPr="0053369F">
              <w:t>1@14 (A5)</w:t>
            </w:r>
          </w:p>
        </w:tc>
      </w:tr>
      <w:tr w:rsidR="001E0236" w:rsidRPr="0053369F" w14:paraId="29F432DE" w14:textId="77777777" w:rsidTr="00F01368">
        <w:trPr>
          <w:trHeight w:val="152"/>
        </w:trPr>
        <w:tc>
          <w:tcPr>
            <w:tcW w:w="478" w:type="pct"/>
            <w:shd w:val="clear" w:color="auto" w:fill="auto"/>
            <w:tcMar>
              <w:left w:w="28" w:type="dxa"/>
              <w:right w:w="28" w:type="dxa"/>
            </w:tcMar>
            <w:vAlign w:val="center"/>
          </w:tcPr>
          <w:p w14:paraId="5C515D74" w14:textId="77777777" w:rsidR="001E0236" w:rsidRPr="0053369F" w:rsidRDefault="001E0236" w:rsidP="00F01368">
            <w:pPr>
              <w:pStyle w:val="TAC"/>
            </w:pPr>
            <w:r w:rsidRPr="0053369F">
              <w:t>12</w:t>
            </w:r>
          </w:p>
        </w:tc>
        <w:tc>
          <w:tcPr>
            <w:tcW w:w="342" w:type="pct"/>
            <w:shd w:val="clear" w:color="auto" w:fill="auto"/>
            <w:tcMar>
              <w:left w:w="28" w:type="dxa"/>
              <w:right w:w="28" w:type="dxa"/>
            </w:tcMar>
          </w:tcPr>
          <w:p w14:paraId="387B2247"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66DED049"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0CE98033"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74E7EBC8" w14:textId="77777777" w:rsidR="001E0236" w:rsidRPr="0053369F" w:rsidRDefault="001E0236" w:rsidP="00F01368">
            <w:pPr>
              <w:pStyle w:val="TAH"/>
            </w:pPr>
          </w:p>
        </w:tc>
        <w:tc>
          <w:tcPr>
            <w:tcW w:w="202" w:type="pct"/>
            <w:vMerge/>
            <w:shd w:val="clear" w:color="auto" w:fill="auto"/>
            <w:textDirection w:val="btLr"/>
            <w:vAlign w:val="center"/>
          </w:tcPr>
          <w:p w14:paraId="004D4DE6" w14:textId="77777777" w:rsidR="001E0236" w:rsidRPr="0053369F" w:rsidRDefault="001E0236" w:rsidP="00F01368">
            <w:pPr>
              <w:pStyle w:val="TAC"/>
            </w:pPr>
          </w:p>
        </w:tc>
        <w:tc>
          <w:tcPr>
            <w:tcW w:w="548" w:type="pct"/>
            <w:shd w:val="clear" w:color="auto" w:fill="auto"/>
            <w:tcMar>
              <w:left w:w="45" w:type="dxa"/>
              <w:right w:w="45" w:type="dxa"/>
            </w:tcMar>
          </w:tcPr>
          <w:p w14:paraId="30B215F2"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3B00B0E5" w14:textId="77777777" w:rsidR="001E0236" w:rsidRPr="0053369F" w:rsidRDefault="001E0236" w:rsidP="00F01368">
            <w:pPr>
              <w:pStyle w:val="TAC"/>
            </w:pPr>
            <w:r w:rsidRPr="0053369F">
              <w:rPr>
                <w:lang w:eastAsia="zh-CN"/>
              </w:rPr>
              <w:t>100@</w:t>
            </w:r>
            <w:r w:rsidRPr="0053369F">
              <w:t>0 (A4)</w:t>
            </w:r>
          </w:p>
        </w:tc>
        <w:tc>
          <w:tcPr>
            <w:tcW w:w="686" w:type="pct"/>
            <w:shd w:val="clear" w:color="auto" w:fill="auto"/>
            <w:vAlign w:val="center"/>
          </w:tcPr>
          <w:p w14:paraId="248F0A19" w14:textId="77777777" w:rsidR="001E0236" w:rsidRPr="0053369F" w:rsidRDefault="001E0236" w:rsidP="00F01368">
            <w:pPr>
              <w:pStyle w:val="TAC"/>
            </w:pPr>
            <w:r w:rsidRPr="0053369F">
              <w:t>50</w:t>
            </w:r>
            <w:r w:rsidRPr="0053369F">
              <w:rPr>
                <w:lang w:eastAsia="zh-CN"/>
              </w:rPr>
              <w:t>@</w:t>
            </w:r>
            <w:r w:rsidRPr="0053369F">
              <w:t>0 (A4)</w:t>
            </w:r>
          </w:p>
        </w:tc>
        <w:tc>
          <w:tcPr>
            <w:tcW w:w="685" w:type="pct"/>
            <w:shd w:val="clear" w:color="auto" w:fill="auto"/>
            <w:vAlign w:val="center"/>
          </w:tcPr>
          <w:p w14:paraId="1E8330CF" w14:textId="77777777" w:rsidR="001E0236" w:rsidRPr="0053369F" w:rsidRDefault="001E0236" w:rsidP="00F01368">
            <w:pPr>
              <w:pStyle w:val="TAC"/>
            </w:pPr>
            <w:r w:rsidRPr="0053369F">
              <w:t>25</w:t>
            </w:r>
            <w:r w:rsidRPr="0053369F">
              <w:rPr>
                <w:lang w:eastAsia="zh-CN"/>
              </w:rPr>
              <w:t>@</w:t>
            </w:r>
            <w:r w:rsidRPr="0053369F">
              <w:t>0 (A4)</w:t>
            </w:r>
          </w:p>
        </w:tc>
      </w:tr>
      <w:tr w:rsidR="001E0236" w:rsidRPr="0053369F" w14:paraId="783DEE93" w14:textId="77777777" w:rsidTr="00F01368">
        <w:trPr>
          <w:trHeight w:val="152"/>
        </w:trPr>
        <w:tc>
          <w:tcPr>
            <w:tcW w:w="478" w:type="pct"/>
            <w:shd w:val="clear" w:color="auto" w:fill="auto"/>
            <w:tcMar>
              <w:left w:w="28" w:type="dxa"/>
              <w:right w:w="28" w:type="dxa"/>
            </w:tcMar>
            <w:vAlign w:val="center"/>
          </w:tcPr>
          <w:p w14:paraId="185034EF" w14:textId="77777777" w:rsidR="001E0236" w:rsidRPr="0053369F" w:rsidRDefault="001E0236" w:rsidP="00F01368">
            <w:pPr>
              <w:pStyle w:val="TAC"/>
            </w:pPr>
            <w:r w:rsidRPr="0053369F">
              <w:t>13</w:t>
            </w:r>
          </w:p>
        </w:tc>
        <w:tc>
          <w:tcPr>
            <w:tcW w:w="342" w:type="pct"/>
            <w:shd w:val="clear" w:color="auto" w:fill="auto"/>
            <w:tcMar>
              <w:left w:w="28" w:type="dxa"/>
              <w:right w:w="28" w:type="dxa"/>
            </w:tcMar>
          </w:tcPr>
          <w:p w14:paraId="580B76D6"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4ADACA8E"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4699891F"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B2E3472" w14:textId="77777777" w:rsidR="001E0236" w:rsidRPr="0053369F" w:rsidRDefault="001E0236" w:rsidP="00F01368">
            <w:pPr>
              <w:pStyle w:val="TAH"/>
            </w:pPr>
          </w:p>
        </w:tc>
        <w:tc>
          <w:tcPr>
            <w:tcW w:w="202" w:type="pct"/>
            <w:vMerge/>
            <w:shd w:val="clear" w:color="auto" w:fill="auto"/>
            <w:textDirection w:val="btLr"/>
            <w:vAlign w:val="center"/>
          </w:tcPr>
          <w:p w14:paraId="069EA626" w14:textId="77777777" w:rsidR="001E0236" w:rsidRPr="0053369F" w:rsidRDefault="001E0236" w:rsidP="00F01368">
            <w:pPr>
              <w:pStyle w:val="TAC"/>
            </w:pPr>
          </w:p>
        </w:tc>
        <w:tc>
          <w:tcPr>
            <w:tcW w:w="548" w:type="pct"/>
            <w:shd w:val="clear" w:color="auto" w:fill="auto"/>
            <w:tcMar>
              <w:left w:w="45" w:type="dxa"/>
              <w:right w:w="45" w:type="dxa"/>
            </w:tcMar>
          </w:tcPr>
          <w:p w14:paraId="0F58C425"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5B6965BA" w14:textId="77777777" w:rsidR="001E0236" w:rsidRPr="0053369F" w:rsidRDefault="001E0236" w:rsidP="00F01368">
            <w:pPr>
              <w:pStyle w:val="TAC"/>
            </w:pPr>
            <w:r w:rsidRPr="0053369F">
              <w:t>150</w:t>
            </w:r>
            <w:r w:rsidRPr="0053369F">
              <w:rPr>
                <w:lang w:eastAsia="zh-CN"/>
              </w:rPr>
              <w:t>@</w:t>
            </w:r>
            <w:r w:rsidRPr="0053369F">
              <w:t>33 (A2)</w:t>
            </w:r>
          </w:p>
        </w:tc>
        <w:tc>
          <w:tcPr>
            <w:tcW w:w="686" w:type="pct"/>
            <w:shd w:val="clear" w:color="auto" w:fill="auto"/>
            <w:vAlign w:val="center"/>
          </w:tcPr>
          <w:p w14:paraId="757089CD" w14:textId="77777777" w:rsidR="001E0236" w:rsidRPr="0053369F" w:rsidRDefault="001E0236" w:rsidP="00F01368">
            <w:pPr>
              <w:pStyle w:val="TAC"/>
            </w:pPr>
            <w:r w:rsidRPr="0053369F">
              <w:t>75</w:t>
            </w:r>
            <w:r w:rsidRPr="0053369F">
              <w:rPr>
                <w:lang w:eastAsia="zh-CN"/>
              </w:rPr>
              <w:t>@</w:t>
            </w:r>
            <w:r w:rsidRPr="0053369F">
              <w:t>17 (A2)</w:t>
            </w:r>
          </w:p>
        </w:tc>
        <w:tc>
          <w:tcPr>
            <w:tcW w:w="685" w:type="pct"/>
            <w:shd w:val="clear" w:color="auto" w:fill="auto"/>
            <w:vAlign w:val="center"/>
          </w:tcPr>
          <w:p w14:paraId="796379A0" w14:textId="77777777" w:rsidR="001E0236" w:rsidRPr="0053369F" w:rsidRDefault="001E0236" w:rsidP="00F01368">
            <w:pPr>
              <w:pStyle w:val="TAC"/>
            </w:pPr>
            <w:r w:rsidRPr="0053369F">
              <w:t>36</w:t>
            </w:r>
            <w:r w:rsidRPr="0053369F">
              <w:rPr>
                <w:lang w:eastAsia="zh-CN"/>
              </w:rPr>
              <w:t>@</w:t>
            </w:r>
            <w:r w:rsidRPr="0053369F">
              <w:t>9 (A2)</w:t>
            </w:r>
          </w:p>
        </w:tc>
      </w:tr>
      <w:tr w:rsidR="001E0236" w:rsidRPr="0053369F" w14:paraId="3D68C499" w14:textId="77777777" w:rsidTr="00F01368">
        <w:trPr>
          <w:trHeight w:val="152"/>
        </w:trPr>
        <w:tc>
          <w:tcPr>
            <w:tcW w:w="478" w:type="pct"/>
            <w:shd w:val="clear" w:color="auto" w:fill="auto"/>
            <w:tcMar>
              <w:left w:w="28" w:type="dxa"/>
              <w:right w:w="28" w:type="dxa"/>
            </w:tcMar>
            <w:vAlign w:val="center"/>
          </w:tcPr>
          <w:p w14:paraId="7AF67C8D" w14:textId="77777777" w:rsidR="001E0236" w:rsidRPr="0053369F" w:rsidRDefault="001E0236" w:rsidP="00F01368">
            <w:pPr>
              <w:pStyle w:val="TAC"/>
            </w:pPr>
            <w:r w:rsidRPr="0053369F">
              <w:t>14</w:t>
            </w:r>
          </w:p>
        </w:tc>
        <w:tc>
          <w:tcPr>
            <w:tcW w:w="342" w:type="pct"/>
            <w:shd w:val="clear" w:color="auto" w:fill="auto"/>
            <w:tcMar>
              <w:left w:w="28" w:type="dxa"/>
              <w:right w:w="28" w:type="dxa"/>
            </w:tcMar>
          </w:tcPr>
          <w:p w14:paraId="5D1536DD"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11E6B00D"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59FCAE8D"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DC12A2B" w14:textId="77777777" w:rsidR="001E0236" w:rsidRPr="0053369F" w:rsidRDefault="001E0236" w:rsidP="00F01368">
            <w:pPr>
              <w:pStyle w:val="TAH"/>
            </w:pPr>
          </w:p>
        </w:tc>
        <w:tc>
          <w:tcPr>
            <w:tcW w:w="202" w:type="pct"/>
            <w:vMerge/>
            <w:shd w:val="clear" w:color="auto" w:fill="auto"/>
            <w:textDirection w:val="btLr"/>
            <w:vAlign w:val="center"/>
          </w:tcPr>
          <w:p w14:paraId="067B9063" w14:textId="77777777" w:rsidR="001E0236" w:rsidRPr="0053369F" w:rsidRDefault="001E0236" w:rsidP="00F01368">
            <w:pPr>
              <w:pStyle w:val="TAC"/>
            </w:pPr>
          </w:p>
        </w:tc>
        <w:tc>
          <w:tcPr>
            <w:tcW w:w="548" w:type="pct"/>
            <w:shd w:val="clear" w:color="auto" w:fill="auto"/>
            <w:tcMar>
              <w:left w:w="45" w:type="dxa"/>
              <w:right w:w="45" w:type="dxa"/>
            </w:tcMar>
          </w:tcPr>
          <w:p w14:paraId="4D5ED47F"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4A0ADE42" w14:textId="77777777" w:rsidR="001E0236" w:rsidRPr="0053369F" w:rsidRDefault="001E0236" w:rsidP="00F01368">
            <w:pPr>
              <w:pStyle w:val="TAC"/>
            </w:pPr>
            <w:r w:rsidRPr="0053369F">
              <w:t>5</w:t>
            </w:r>
            <w:r w:rsidRPr="0053369F">
              <w:rPr>
                <w:lang w:eastAsia="zh-CN"/>
              </w:rPr>
              <w:t>@</w:t>
            </w:r>
            <w:r w:rsidRPr="0053369F">
              <w:t>187 (A5)</w:t>
            </w:r>
          </w:p>
        </w:tc>
        <w:tc>
          <w:tcPr>
            <w:tcW w:w="686" w:type="pct"/>
            <w:shd w:val="clear" w:color="auto" w:fill="auto"/>
            <w:vAlign w:val="center"/>
          </w:tcPr>
          <w:p w14:paraId="1DFD66D1" w14:textId="77777777" w:rsidR="001E0236" w:rsidRPr="0053369F" w:rsidRDefault="001E0236" w:rsidP="00F01368">
            <w:pPr>
              <w:pStyle w:val="TAC"/>
            </w:pPr>
            <w:r w:rsidRPr="0053369F">
              <w:t>2</w:t>
            </w:r>
            <w:r w:rsidRPr="0053369F">
              <w:rPr>
                <w:lang w:eastAsia="zh-CN"/>
              </w:rPr>
              <w:t>@</w:t>
            </w:r>
            <w:r w:rsidRPr="0053369F">
              <w:t>94 (A5)</w:t>
            </w:r>
          </w:p>
        </w:tc>
        <w:tc>
          <w:tcPr>
            <w:tcW w:w="685" w:type="pct"/>
            <w:shd w:val="clear" w:color="auto" w:fill="auto"/>
            <w:vAlign w:val="center"/>
          </w:tcPr>
          <w:p w14:paraId="1D5E156D" w14:textId="77777777" w:rsidR="001E0236" w:rsidRPr="0053369F" w:rsidRDefault="001E0236" w:rsidP="00F01368">
            <w:pPr>
              <w:pStyle w:val="TAC"/>
            </w:pPr>
            <w:r w:rsidRPr="0053369F">
              <w:t>1</w:t>
            </w:r>
            <w:r w:rsidRPr="0053369F">
              <w:rPr>
                <w:lang w:eastAsia="zh-CN"/>
              </w:rPr>
              <w:t>@</w:t>
            </w:r>
            <w:r w:rsidRPr="0053369F">
              <w:t>47 (A5)</w:t>
            </w:r>
          </w:p>
        </w:tc>
      </w:tr>
      <w:tr w:rsidR="001E0236" w:rsidRPr="0053369F" w14:paraId="574BB39C" w14:textId="77777777" w:rsidTr="00F01368">
        <w:trPr>
          <w:trHeight w:val="152"/>
        </w:trPr>
        <w:tc>
          <w:tcPr>
            <w:tcW w:w="478" w:type="pct"/>
            <w:shd w:val="clear" w:color="auto" w:fill="auto"/>
            <w:tcMar>
              <w:left w:w="28" w:type="dxa"/>
              <w:right w:w="28" w:type="dxa"/>
            </w:tcMar>
            <w:vAlign w:val="center"/>
          </w:tcPr>
          <w:p w14:paraId="774AFECA" w14:textId="77777777" w:rsidR="001E0236" w:rsidRPr="0053369F" w:rsidRDefault="001E0236" w:rsidP="00F01368">
            <w:pPr>
              <w:pStyle w:val="TAC"/>
            </w:pPr>
            <w:r w:rsidRPr="0053369F">
              <w:t>15</w:t>
            </w:r>
          </w:p>
        </w:tc>
        <w:tc>
          <w:tcPr>
            <w:tcW w:w="342" w:type="pct"/>
            <w:shd w:val="clear" w:color="auto" w:fill="auto"/>
            <w:tcMar>
              <w:left w:w="28" w:type="dxa"/>
              <w:right w:w="28" w:type="dxa"/>
            </w:tcMar>
          </w:tcPr>
          <w:p w14:paraId="131D8A17"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6F474DD3"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1D817DB5"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0BC04B85" w14:textId="77777777" w:rsidR="001E0236" w:rsidRPr="0053369F" w:rsidRDefault="001E0236" w:rsidP="00F01368">
            <w:pPr>
              <w:pStyle w:val="TAH"/>
            </w:pPr>
          </w:p>
        </w:tc>
        <w:tc>
          <w:tcPr>
            <w:tcW w:w="202" w:type="pct"/>
            <w:vMerge/>
            <w:shd w:val="clear" w:color="auto" w:fill="auto"/>
            <w:textDirection w:val="btLr"/>
            <w:vAlign w:val="center"/>
          </w:tcPr>
          <w:p w14:paraId="6B1DDAB8" w14:textId="77777777" w:rsidR="001E0236" w:rsidRPr="0053369F" w:rsidRDefault="001E0236" w:rsidP="00F01368">
            <w:pPr>
              <w:pStyle w:val="TAC"/>
            </w:pPr>
          </w:p>
        </w:tc>
        <w:tc>
          <w:tcPr>
            <w:tcW w:w="548" w:type="pct"/>
            <w:shd w:val="clear" w:color="auto" w:fill="auto"/>
            <w:tcMar>
              <w:left w:w="45" w:type="dxa"/>
              <w:right w:w="45" w:type="dxa"/>
            </w:tcMar>
          </w:tcPr>
          <w:p w14:paraId="735CC7E4" w14:textId="77777777" w:rsidR="001E0236" w:rsidRPr="0053369F" w:rsidRDefault="001E0236" w:rsidP="00F01368">
            <w:pPr>
              <w:pStyle w:val="TAC"/>
            </w:pPr>
            <w:r w:rsidRPr="0053369F">
              <w:t>QPSK</w:t>
            </w:r>
          </w:p>
        </w:tc>
        <w:tc>
          <w:tcPr>
            <w:tcW w:w="686" w:type="pct"/>
            <w:gridSpan w:val="2"/>
            <w:shd w:val="clear" w:color="auto" w:fill="auto"/>
            <w:tcMar>
              <w:left w:w="45" w:type="dxa"/>
              <w:right w:w="45" w:type="dxa"/>
            </w:tcMar>
            <w:vAlign w:val="center"/>
          </w:tcPr>
          <w:p w14:paraId="496D6A31" w14:textId="77777777" w:rsidR="001E0236" w:rsidRPr="0053369F" w:rsidRDefault="001E0236" w:rsidP="00F01368">
            <w:pPr>
              <w:pStyle w:val="TAC"/>
            </w:pPr>
            <w:r w:rsidRPr="0053369F">
              <w:rPr>
                <w:lang w:eastAsia="zh-CN"/>
              </w:rPr>
              <w:t>192@</w:t>
            </w:r>
            <w:r w:rsidRPr="0053369F">
              <w:t>0 (A1)</w:t>
            </w:r>
          </w:p>
        </w:tc>
        <w:tc>
          <w:tcPr>
            <w:tcW w:w="686" w:type="pct"/>
            <w:shd w:val="clear" w:color="auto" w:fill="auto"/>
            <w:vAlign w:val="center"/>
          </w:tcPr>
          <w:p w14:paraId="058FB717" w14:textId="77777777" w:rsidR="001E0236" w:rsidRPr="0053369F" w:rsidRDefault="001E0236" w:rsidP="00F01368">
            <w:pPr>
              <w:pStyle w:val="TAC"/>
            </w:pPr>
            <w:r w:rsidRPr="0053369F">
              <w:t>96</w:t>
            </w:r>
            <w:r w:rsidRPr="0053369F">
              <w:rPr>
                <w:lang w:eastAsia="zh-CN"/>
              </w:rPr>
              <w:t>@</w:t>
            </w:r>
            <w:r w:rsidRPr="0053369F">
              <w:t>0 (A1)</w:t>
            </w:r>
          </w:p>
        </w:tc>
        <w:tc>
          <w:tcPr>
            <w:tcW w:w="685" w:type="pct"/>
            <w:shd w:val="clear" w:color="auto" w:fill="auto"/>
            <w:vAlign w:val="center"/>
          </w:tcPr>
          <w:p w14:paraId="756FA64C" w14:textId="77777777" w:rsidR="001E0236" w:rsidRPr="0053369F" w:rsidRDefault="001E0236" w:rsidP="00F01368">
            <w:pPr>
              <w:pStyle w:val="TAC"/>
            </w:pPr>
            <w:r w:rsidRPr="0053369F">
              <w:t>48</w:t>
            </w:r>
            <w:r w:rsidRPr="0053369F">
              <w:rPr>
                <w:lang w:eastAsia="zh-CN"/>
              </w:rPr>
              <w:t>@</w:t>
            </w:r>
            <w:r w:rsidRPr="0053369F">
              <w:t>0 (A1)</w:t>
            </w:r>
          </w:p>
        </w:tc>
      </w:tr>
      <w:tr w:rsidR="001E0236" w:rsidRPr="0053369F" w14:paraId="048FB873" w14:textId="77777777" w:rsidTr="00F01368">
        <w:trPr>
          <w:trHeight w:val="152"/>
        </w:trPr>
        <w:tc>
          <w:tcPr>
            <w:tcW w:w="478" w:type="pct"/>
            <w:shd w:val="clear" w:color="auto" w:fill="auto"/>
            <w:tcMar>
              <w:left w:w="28" w:type="dxa"/>
              <w:right w:w="28" w:type="dxa"/>
            </w:tcMar>
            <w:vAlign w:val="center"/>
          </w:tcPr>
          <w:p w14:paraId="0E364735" w14:textId="77777777" w:rsidR="001E0236" w:rsidRPr="0053369F" w:rsidRDefault="001E0236" w:rsidP="00F01368">
            <w:pPr>
              <w:pStyle w:val="TAC"/>
            </w:pPr>
            <w:r w:rsidRPr="0053369F">
              <w:t>16</w:t>
            </w:r>
          </w:p>
        </w:tc>
        <w:tc>
          <w:tcPr>
            <w:tcW w:w="342" w:type="pct"/>
            <w:shd w:val="clear" w:color="auto" w:fill="auto"/>
            <w:tcMar>
              <w:left w:w="28" w:type="dxa"/>
              <w:right w:w="28" w:type="dxa"/>
            </w:tcMar>
          </w:tcPr>
          <w:p w14:paraId="5356866F" w14:textId="77777777" w:rsidR="001E0236" w:rsidRPr="0053369F" w:rsidRDefault="001E0236" w:rsidP="00F01368">
            <w:pPr>
              <w:pStyle w:val="TAC"/>
            </w:pPr>
            <w:r w:rsidRPr="0053369F">
              <w:t>Default</w:t>
            </w:r>
          </w:p>
        </w:tc>
        <w:tc>
          <w:tcPr>
            <w:tcW w:w="344" w:type="pct"/>
            <w:shd w:val="clear" w:color="auto" w:fill="auto"/>
            <w:tcMar>
              <w:left w:w="23" w:type="dxa"/>
              <w:right w:w="23" w:type="dxa"/>
            </w:tcMar>
          </w:tcPr>
          <w:p w14:paraId="3970236C" w14:textId="77777777" w:rsidR="001E0236" w:rsidRPr="0053369F" w:rsidRDefault="001E0236" w:rsidP="00F01368">
            <w:pPr>
              <w:pStyle w:val="TAC"/>
            </w:pPr>
            <w:r w:rsidRPr="0053369F">
              <w:t>40</w:t>
            </w:r>
          </w:p>
        </w:tc>
        <w:tc>
          <w:tcPr>
            <w:tcW w:w="410" w:type="pct"/>
            <w:shd w:val="clear" w:color="auto" w:fill="auto"/>
            <w:tcMar>
              <w:left w:w="23" w:type="dxa"/>
              <w:right w:w="23" w:type="dxa"/>
            </w:tcMar>
          </w:tcPr>
          <w:p w14:paraId="1E0BAA92" w14:textId="77777777" w:rsidR="001E0236" w:rsidRPr="0053369F" w:rsidRDefault="001E0236" w:rsidP="00F01368">
            <w:pPr>
              <w:pStyle w:val="TAC"/>
            </w:pPr>
            <w:r w:rsidRPr="0053369F">
              <w:t>Default</w:t>
            </w:r>
          </w:p>
        </w:tc>
        <w:tc>
          <w:tcPr>
            <w:tcW w:w="619" w:type="pct"/>
            <w:vMerge/>
            <w:shd w:val="clear" w:color="auto" w:fill="auto"/>
            <w:tcMar>
              <w:left w:w="45" w:type="dxa"/>
              <w:right w:w="45" w:type="dxa"/>
            </w:tcMar>
            <w:vAlign w:val="center"/>
          </w:tcPr>
          <w:p w14:paraId="409B6FB1" w14:textId="77777777" w:rsidR="001E0236" w:rsidRPr="0053369F" w:rsidRDefault="001E0236" w:rsidP="00F01368">
            <w:pPr>
              <w:pStyle w:val="TAH"/>
            </w:pPr>
          </w:p>
        </w:tc>
        <w:tc>
          <w:tcPr>
            <w:tcW w:w="202" w:type="pct"/>
            <w:vMerge/>
            <w:shd w:val="clear" w:color="auto" w:fill="auto"/>
            <w:textDirection w:val="btLr"/>
            <w:vAlign w:val="center"/>
          </w:tcPr>
          <w:p w14:paraId="2618AC2C" w14:textId="77777777" w:rsidR="001E0236" w:rsidRPr="0053369F" w:rsidRDefault="001E0236" w:rsidP="00F01368">
            <w:pPr>
              <w:pStyle w:val="TAC"/>
            </w:pPr>
          </w:p>
        </w:tc>
        <w:tc>
          <w:tcPr>
            <w:tcW w:w="548" w:type="pct"/>
            <w:shd w:val="clear" w:color="auto" w:fill="auto"/>
            <w:tcMar>
              <w:left w:w="45" w:type="dxa"/>
              <w:right w:w="45" w:type="dxa"/>
            </w:tcMar>
          </w:tcPr>
          <w:p w14:paraId="1B91E9C8" w14:textId="77777777" w:rsidR="001E0236" w:rsidRPr="0053369F" w:rsidRDefault="001E0236" w:rsidP="00F01368">
            <w:pPr>
              <w:pStyle w:val="TAC"/>
            </w:pPr>
            <w:r w:rsidRPr="0053369F">
              <w:t>QPSK</w:t>
            </w:r>
          </w:p>
        </w:tc>
        <w:tc>
          <w:tcPr>
            <w:tcW w:w="2057" w:type="pct"/>
            <w:gridSpan w:val="4"/>
            <w:shd w:val="clear" w:color="auto" w:fill="auto"/>
            <w:tcMar>
              <w:left w:w="45" w:type="dxa"/>
              <w:right w:w="45" w:type="dxa"/>
            </w:tcMar>
            <w:vAlign w:val="center"/>
          </w:tcPr>
          <w:p w14:paraId="47C2504F" w14:textId="77777777" w:rsidR="001E0236" w:rsidRPr="0053369F" w:rsidRDefault="001E0236" w:rsidP="00F01368">
            <w:pPr>
              <w:pStyle w:val="TAC"/>
            </w:pPr>
            <w:proofErr w:type="spellStart"/>
            <w:r w:rsidRPr="0053369F">
              <w:t>Outer_Full</w:t>
            </w:r>
            <w:proofErr w:type="spellEnd"/>
            <w:r w:rsidRPr="0053369F">
              <w:t xml:space="preserve"> (A1)</w:t>
            </w:r>
          </w:p>
        </w:tc>
      </w:tr>
      <w:tr w:rsidR="0037724D" w:rsidRPr="0053369F" w14:paraId="1E9B8333" w14:textId="77777777" w:rsidTr="0037724D">
        <w:trPr>
          <w:trHeight w:val="152"/>
          <w:ins w:id="137" w:author="Huawei" w:date="2022-11-04T21:05:00Z"/>
        </w:trPr>
        <w:tc>
          <w:tcPr>
            <w:tcW w:w="478" w:type="pct"/>
            <w:shd w:val="clear" w:color="auto" w:fill="auto"/>
            <w:tcMar>
              <w:left w:w="28" w:type="dxa"/>
              <w:right w:w="28" w:type="dxa"/>
            </w:tcMar>
            <w:vAlign w:val="center"/>
          </w:tcPr>
          <w:p w14:paraId="58BBA7D2" w14:textId="36B817A0" w:rsidR="0037724D" w:rsidRPr="0053369F" w:rsidRDefault="0037724D" w:rsidP="0037724D">
            <w:pPr>
              <w:pStyle w:val="TAC"/>
              <w:rPr>
                <w:ins w:id="138" w:author="Huawei" w:date="2022-11-04T21:05:00Z"/>
              </w:rPr>
            </w:pPr>
            <w:ins w:id="139" w:author="Huawei" w:date="2022-11-04T21:46:00Z">
              <w:r w:rsidRPr="0053369F">
                <w:t>17</w:t>
              </w:r>
            </w:ins>
          </w:p>
        </w:tc>
        <w:tc>
          <w:tcPr>
            <w:tcW w:w="342" w:type="pct"/>
            <w:shd w:val="clear" w:color="auto" w:fill="auto"/>
            <w:tcMar>
              <w:left w:w="28" w:type="dxa"/>
              <w:right w:w="28" w:type="dxa"/>
            </w:tcMar>
          </w:tcPr>
          <w:p w14:paraId="32220E96" w14:textId="2FFDEA01" w:rsidR="0037724D" w:rsidRPr="0053369F" w:rsidRDefault="0037724D" w:rsidP="0037724D">
            <w:pPr>
              <w:pStyle w:val="TAC"/>
              <w:rPr>
                <w:ins w:id="140" w:author="Huawei" w:date="2022-11-04T21:05:00Z"/>
              </w:rPr>
            </w:pPr>
            <w:ins w:id="141" w:author="Huawei" w:date="2022-11-04T21:12:00Z">
              <w:r w:rsidRPr="0053369F">
                <w:t>Default</w:t>
              </w:r>
            </w:ins>
          </w:p>
        </w:tc>
        <w:tc>
          <w:tcPr>
            <w:tcW w:w="344" w:type="pct"/>
            <w:shd w:val="clear" w:color="auto" w:fill="auto"/>
            <w:tcMar>
              <w:left w:w="23" w:type="dxa"/>
              <w:right w:w="23" w:type="dxa"/>
            </w:tcMar>
          </w:tcPr>
          <w:p w14:paraId="5F966E87" w14:textId="543DD7A4" w:rsidR="0037724D" w:rsidRPr="0053369F" w:rsidRDefault="0037724D" w:rsidP="0037724D">
            <w:pPr>
              <w:pStyle w:val="TAC"/>
              <w:rPr>
                <w:ins w:id="142" w:author="Huawei" w:date="2022-11-04T21:05:00Z"/>
                <w:lang w:eastAsia="zh-CN"/>
              </w:rPr>
            </w:pPr>
            <w:ins w:id="14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291B094F" w14:textId="24B1BE11" w:rsidR="0037724D" w:rsidRPr="0053369F" w:rsidRDefault="0037724D" w:rsidP="0037724D">
            <w:pPr>
              <w:pStyle w:val="TAC"/>
              <w:rPr>
                <w:ins w:id="144" w:author="Huawei" w:date="2022-11-04T21:05:00Z"/>
              </w:rPr>
            </w:pPr>
            <w:ins w:id="145" w:author="Huawei" w:date="2022-11-04T21:12:00Z">
              <w:r w:rsidRPr="0053369F">
                <w:t>Default</w:t>
              </w:r>
            </w:ins>
          </w:p>
        </w:tc>
        <w:tc>
          <w:tcPr>
            <w:tcW w:w="619" w:type="pct"/>
            <w:vMerge/>
            <w:shd w:val="clear" w:color="auto" w:fill="auto"/>
            <w:tcMar>
              <w:left w:w="45" w:type="dxa"/>
              <w:right w:w="45" w:type="dxa"/>
            </w:tcMar>
            <w:vAlign w:val="center"/>
          </w:tcPr>
          <w:p w14:paraId="0D40F47E" w14:textId="77777777" w:rsidR="0037724D" w:rsidRPr="0053369F" w:rsidRDefault="0037724D" w:rsidP="0037724D">
            <w:pPr>
              <w:pStyle w:val="TAH"/>
              <w:rPr>
                <w:ins w:id="146" w:author="Huawei" w:date="2022-11-04T21:05:00Z"/>
              </w:rPr>
            </w:pPr>
          </w:p>
        </w:tc>
        <w:tc>
          <w:tcPr>
            <w:tcW w:w="202" w:type="pct"/>
            <w:vMerge/>
            <w:shd w:val="clear" w:color="auto" w:fill="auto"/>
            <w:textDirection w:val="btLr"/>
            <w:vAlign w:val="center"/>
          </w:tcPr>
          <w:p w14:paraId="0FF0429E" w14:textId="77777777" w:rsidR="0037724D" w:rsidRPr="0053369F" w:rsidRDefault="0037724D" w:rsidP="0037724D">
            <w:pPr>
              <w:pStyle w:val="TAC"/>
              <w:rPr>
                <w:ins w:id="147" w:author="Huawei" w:date="2022-11-04T21:05:00Z"/>
              </w:rPr>
            </w:pPr>
          </w:p>
        </w:tc>
        <w:tc>
          <w:tcPr>
            <w:tcW w:w="548" w:type="pct"/>
            <w:shd w:val="clear" w:color="auto" w:fill="auto"/>
            <w:tcMar>
              <w:left w:w="45" w:type="dxa"/>
              <w:right w:w="45" w:type="dxa"/>
            </w:tcMar>
          </w:tcPr>
          <w:p w14:paraId="0F386DC2" w14:textId="21F9FB4E" w:rsidR="0037724D" w:rsidRPr="0053369F" w:rsidRDefault="0037724D" w:rsidP="0037724D">
            <w:pPr>
              <w:pStyle w:val="TAC"/>
              <w:rPr>
                <w:ins w:id="148" w:author="Huawei" w:date="2022-11-04T21:05:00Z"/>
              </w:rPr>
            </w:pPr>
            <w:ins w:id="149" w:author="Huawei" w:date="2022-11-04T21:12:00Z">
              <w:r w:rsidRPr="0053369F">
                <w:t>QPSK</w:t>
              </w:r>
            </w:ins>
          </w:p>
        </w:tc>
        <w:tc>
          <w:tcPr>
            <w:tcW w:w="686" w:type="pct"/>
            <w:gridSpan w:val="2"/>
            <w:shd w:val="clear" w:color="auto" w:fill="auto"/>
            <w:tcMar>
              <w:left w:w="45" w:type="dxa"/>
              <w:right w:w="45" w:type="dxa"/>
            </w:tcMar>
            <w:vAlign w:val="center"/>
          </w:tcPr>
          <w:p w14:paraId="6B840B40" w14:textId="793F64E6" w:rsidR="0037724D" w:rsidRPr="0053369F" w:rsidRDefault="0037724D" w:rsidP="0037724D">
            <w:pPr>
              <w:pStyle w:val="TAC"/>
              <w:rPr>
                <w:ins w:id="150" w:author="Huawei" w:date="2022-11-04T21:05:00Z"/>
              </w:rPr>
            </w:pPr>
            <w:ins w:id="151" w:author="Huawei" w:date="2022-11-04T21:13:00Z">
              <w:r w:rsidRPr="0037724D">
                <w:t>5@64</w:t>
              </w:r>
            </w:ins>
            <w:ins w:id="152" w:author="Huawei" w:date="2022-11-04T21:14:00Z">
              <w:r>
                <w:t xml:space="preserve"> (A5)</w:t>
              </w:r>
            </w:ins>
          </w:p>
        </w:tc>
        <w:tc>
          <w:tcPr>
            <w:tcW w:w="686" w:type="pct"/>
            <w:shd w:val="clear" w:color="auto" w:fill="auto"/>
            <w:vAlign w:val="center"/>
          </w:tcPr>
          <w:p w14:paraId="43B07C3A" w14:textId="3672C507" w:rsidR="0037724D" w:rsidRPr="0053369F" w:rsidRDefault="0037724D" w:rsidP="0037724D">
            <w:pPr>
              <w:pStyle w:val="TAC"/>
              <w:rPr>
                <w:ins w:id="153" w:author="Huawei" w:date="2022-11-04T21:05:00Z"/>
              </w:rPr>
            </w:pPr>
            <w:ins w:id="154" w:author="Huawei" w:date="2022-11-04T21:13:00Z">
              <w:r w:rsidRPr="0037724D">
                <w:t>2@32</w:t>
              </w:r>
            </w:ins>
            <w:ins w:id="155" w:author="Huawei" w:date="2022-11-04T21:14:00Z">
              <w:r>
                <w:t xml:space="preserve"> (A5)</w:t>
              </w:r>
            </w:ins>
          </w:p>
        </w:tc>
        <w:tc>
          <w:tcPr>
            <w:tcW w:w="685" w:type="pct"/>
            <w:shd w:val="clear" w:color="auto" w:fill="auto"/>
            <w:vAlign w:val="center"/>
          </w:tcPr>
          <w:p w14:paraId="02D77476" w14:textId="75979F3F" w:rsidR="0037724D" w:rsidRPr="0053369F" w:rsidRDefault="0037724D" w:rsidP="0037724D">
            <w:pPr>
              <w:pStyle w:val="TAC"/>
              <w:rPr>
                <w:ins w:id="156" w:author="Huawei" w:date="2022-11-04T21:05:00Z"/>
              </w:rPr>
            </w:pPr>
            <w:ins w:id="157" w:author="Huawei" w:date="2022-11-04T21:14:00Z">
              <w:r w:rsidRPr="00334108">
                <w:rPr>
                  <w:rFonts w:hint="eastAsia"/>
                  <w:lang w:eastAsia="zh-CN"/>
                </w:rPr>
                <w:t>1</w:t>
              </w:r>
              <w:r w:rsidRPr="00334108">
                <w:rPr>
                  <w:lang w:eastAsia="zh-CN"/>
                </w:rPr>
                <w:t>@16</w:t>
              </w:r>
              <w:r>
                <w:rPr>
                  <w:lang w:eastAsia="zh-CN"/>
                </w:rPr>
                <w:t xml:space="preserve"> </w:t>
              </w:r>
              <w:r>
                <w:t>(A5)</w:t>
              </w:r>
            </w:ins>
          </w:p>
        </w:tc>
      </w:tr>
      <w:tr w:rsidR="0037724D" w:rsidRPr="0053369F" w14:paraId="05FFA6B1" w14:textId="77777777" w:rsidTr="0037724D">
        <w:trPr>
          <w:trHeight w:val="152"/>
          <w:ins w:id="158" w:author="Huawei" w:date="2022-11-04T21:05:00Z"/>
        </w:trPr>
        <w:tc>
          <w:tcPr>
            <w:tcW w:w="478" w:type="pct"/>
            <w:shd w:val="clear" w:color="auto" w:fill="auto"/>
            <w:tcMar>
              <w:left w:w="28" w:type="dxa"/>
              <w:right w:w="28" w:type="dxa"/>
            </w:tcMar>
            <w:vAlign w:val="center"/>
          </w:tcPr>
          <w:p w14:paraId="401C94A8" w14:textId="4F6F25AC" w:rsidR="0037724D" w:rsidRPr="0053369F" w:rsidRDefault="0037724D" w:rsidP="0037724D">
            <w:pPr>
              <w:pStyle w:val="TAC"/>
              <w:rPr>
                <w:ins w:id="159" w:author="Huawei" w:date="2022-11-04T21:05:00Z"/>
              </w:rPr>
            </w:pPr>
            <w:ins w:id="160" w:author="Huawei" w:date="2022-11-04T21:46:00Z">
              <w:r w:rsidRPr="0053369F">
                <w:t>18</w:t>
              </w:r>
            </w:ins>
          </w:p>
        </w:tc>
        <w:tc>
          <w:tcPr>
            <w:tcW w:w="342" w:type="pct"/>
            <w:shd w:val="clear" w:color="auto" w:fill="auto"/>
            <w:tcMar>
              <w:left w:w="28" w:type="dxa"/>
              <w:right w:w="28" w:type="dxa"/>
            </w:tcMar>
          </w:tcPr>
          <w:p w14:paraId="237FB8ED" w14:textId="3B06EDD3" w:rsidR="0037724D" w:rsidRPr="0053369F" w:rsidRDefault="0037724D" w:rsidP="0037724D">
            <w:pPr>
              <w:pStyle w:val="TAC"/>
              <w:rPr>
                <w:ins w:id="161" w:author="Huawei" w:date="2022-11-04T21:05:00Z"/>
              </w:rPr>
            </w:pPr>
            <w:ins w:id="162" w:author="Huawei" w:date="2022-11-04T21:12:00Z">
              <w:r w:rsidRPr="0053369F">
                <w:t>Default</w:t>
              </w:r>
            </w:ins>
          </w:p>
        </w:tc>
        <w:tc>
          <w:tcPr>
            <w:tcW w:w="344" w:type="pct"/>
            <w:shd w:val="clear" w:color="auto" w:fill="auto"/>
            <w:tcMar>
              <w:left w:w="23" w:type="dxa"/>
              <w:right w:w="23" w:type="dxa"/>
            </w:tcMar>
          </w:tcPr>
          <w:p w14:paraId="75E62D9E" w14:textId="5BEECDD3" w:rsidR="0037724D" w:rsidRPr="0053369F" w:rsidRDefault="0037724D" w:rsidP="0037724D">
            <w:pPr>
              <w:pStyle w:val="TAC"/>
              <w:rPr>
                <w:ins w:id="163" w:author="Huawei" w:date="2022-11-04T21:05:00Z"/>
                <w:lang w:eastAsia="zh-CN"/>
              </w:rPr>
            </w:pPr>
            <w:ins w:id="164"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1A70F838" w14:textId="51D55084" w:rsidR="0037724D" w:rsidRPr="0053369F" w:rsidRDefault="0037724D" w:rsidP="0037724D">
            <w:pPr>
              <w:pStyle w:val="TAC"/>
              <w:rPr>
                <w:ins w:id="165" w:author="Huawei" w:date="2022-11-04T21:05:00Z"/>
              </w:rPr>
            </w:pPr>
            <w:ins w:id="166" w:author="Huawei" w:date="2022-11-04T21:12:00Z">
              <w:r w:rsidRPr="0053369F">
                <w:t>Default</w:t>
              </w:r>
            </w:ins>
          </w:p>
        </w:tc>
        <w:tc>
          <w:tcPr>
            <w:tcW w:w="619" w:type="pct"/>
            <w:vMerge/>
            <w:shd w:val="clear" w:color="auto" w:fill="auto"/>
            <w:tcMar>
              <w:left w:w="45" w:type="dxa"/>
              <w:right w:w="45" w:type="dxa"/>
            </w:tcMar>
            <w:vAlign w:val="center"/>
          </w:tcPr>
          <w:p w14:paraId="7AEF2C85" w14:textId="77777777" w:rsidR="0037724D" w:rsidRPr="0053369F" w:rsidRDefault="0037724D" w:rsidP="0037724D">
            <w:pPr>
              <w:pStyle w:val="TAH"/>
              <w:rPr>
                <w:ins w:id="167" w:author="Huawei" w:date="2022-11-04T21:05:00Z"/>
              </w:rPr>
            </w:pPr>
          </w:p>
        </w:tc>
        <w:tc>
          <w:tcPr>
            <w:tcW w:w="202" w:type="pct"/>
            <w:vMerge/>
            <w:shd w:val="clear" w:color="auto" w:fill="auto"/>
            <w:textDirection w:val="btLr"/>
            <w:vAlign w:val="center"/>
          </w:tcPr>
          <w:p w14:paraId="448BE2A7" w14:textId="77777777" w:rsidR="0037724D" w:rsidRPr="0053369F" w:rsidRDefault="0037724D" w:rsidP="0037724D">
            <w:pPr>
              <w:pStyle w:val="TAC"/>
              <w:rPr>
                <w:ins w:id="168" w:author="Huawei" w:date="2022-11-04T21:05:00Z"/>
              </w:rPr>
            </w:pPr>
          </w:p>
        </w:tc>
        <w:tc>
          <w:tcPr>
            <w:tcW w:w="548" w:type="pct"/>
            <w:shd w:val="clear" w:color="auto" w:fill="auto"/>
            <w:tcMar>
              <w:left w:w="45" w:type="dxa"/>
              <w:right w:w="45" w:type="dxa"/>
            </w:tcMar>
          </w:tcPr>
          <w:p w14:paraId="4582EFB8" w14:textId="0E2AB4C2" w:rsidR="0037724D" w:rsidRPr="0053369F" w:rsidRDefault="0037724D" w:rsidP="0037724D">
            <w:pPr>
              <w:pStyle w:val="TAC"/>
              <w:rPr>
                <w:ins w:id="169" w:author="Huawei" w:date="2022-11-04T21:05:00Z"/>
              </w:rPr>
            </w:pPr>
            <w:ins w:id="170" w:author="Huawei" w:date="2022-11-04T21:12:00Z">
              <w:r w:rsidRPr="0053369F">
                <w:t>QPSK</w:t>
              </w:r>
            </w:ins>
          </w:p>
        </w:tc>
        <w:tc>
          <w:tcPr>
            <w:tcW w:w="686" w:type="pct"/>
            <w:gridSpan w:val="2"/>
            <w:shd w:val="clear" w:color="auto" w:fill="auto"/>
            <w:tcMar>
              <w:left w:w="45" w:type="dxa"/>
              <w:right w:w="45" w:type="dxa"/>
            </w:tcMar>
            <w:vAlign w:val="center"/>
          </w:tcPr>
          <w:p w14:paraId="5EA14629" w14:textId="5FE33BEF" w:rsidR="0037724D" w:rsidRPr="0053369F" w:rsidRDefault="0037724D" w:rsidP="0037724D">
            <w:pPr>
              <w:pStyle w:val="TAC"/>
              <w:rPr>
                <w:ins w:id="171" w:author="Huawei" w:date="2022-11-04T21:05:00Z"/>
              </w:rPr>
            </w:pPr>
            <w:ins w:id="172" w:author="Huawei" w:date="2022-11-04T21:14: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
          <w:p w14:paraId="6C0D79EB" w14:textId="45A0E516" w:rsidR="0037724D" w:rsidRPr="0053369F" w:rsidRDefault="0037724D" w:rsidP="0037724D">
            <w:pPr>
              <w:pStyle w:val="TAC"/>
              <w:rPr>
                <w:ins w:id="173" w:author="Huawei" w:date="2022-11-04T21:05:00Z"/>
              </w:rPr>
            </w:pPr>
            <w:ins w:id="174" w:author="Huawei" w:date="2022-11-04T21:14: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
          <w:p w14:paraId="4B333185" w14:textId="2418449F" w:rsidR="0037724D" w:rsidRPr="0053369F" w:rsidRDefault="0037724D" w:rsidP="0037724D">
            <w:pPr>
              <w:pStyle w:val="TAC"/>
              <w:rPr>
                <w:ins w:id="175" w:author="Huawei" w:date="2022-11-04T21:05:00Z"/>
              </w:rPr>
            </w:pPr>
            <w:ins w:id="176" w:author="Huawei" w:date="2022-11-04T21:14:00Z">
              <w:r w:rsidRPr="00334108">
                <w:rPr>
                  <w:rFonts w:hint="eastAsia"/>
                  <w:lang w:eastAsia="zh-CN"/>
                </w:rPr>
                <w:t>1</w:t>
              </w:r>
              <w:r w:rsidRPr="00334108">
                <w:rPr>
                  <w:lang w:eastAsia="zh-CN"/>
                </w:rPr>
                <w:t>@50</w:t>
              </w:r>
              <w:r>
                <w:rPr>
                  <w:lang w:eastAsia="zh-CN"/>
                </w:rPr>
                <w:t xml:space="preserve"> </w:t>
              </w:r>
              <w:r>
                <w:t>(A5)</w:t>
              </w:r>
            </w:ins>
          </w:p>
        </w:tc>
      </w:tr>
      <w:tr w:rsidR="0037724D" w:rsidRPr="0053369F" w14:paraId="393C90A2" w14:textId="77777777" w:rsidTr="0037724D">
        <w:trPr>
          <w:trHeight w:val="152"/>
          <w:ins w:id="177" w:author="Huawei" w:date="2022-11-04T21:05:00Z"/>
        </w:trPr>
        <w:tc>
          <w:tcPr>
            <w:tcW w:w="478" w:type="pct"/>
            <w:shd w:val="clear" w:color="auto" w:fill="auto"/>
            <w:tcMar>
              <w:left w:w="28" w:type="dxa"/>
              <w:right w:w="28" w:type="dxa"/>
            </w:tcMar>
            <w:vAlign w:val="center"/>
          </w:tcPr>
          <w:p w14:paraId="6068F7F8" w14:textId="76051B70" w:rsidR="0037724D" w:rsidRPr="0053369F" w:rsidRDefault="0037724D" w:rsidP="0037724D">
            <w:pPr>
              <w:pStyle w:val="TAC"/>
              <w:rPr>
                <w:ins w:id="178" w:author="Huawei" w:date="2022-11-04T21:05:00Z"/>
              </w:rPr>
            </w:pPr>
            <w:ins w:id="179" w:author="Huawei" w:date="2022-11-04T21:46:00Z">
              <w:r w:rsidRPr="0053369F">
                <w:t>19</w:t>
              </w:r>
            </w:ins>
          </w:p>
        </w:tc>
        <w:tc>
          <w:tcPr>
            <w:tcW w:w="342" w:type="pct"/>
            <w:shd w:val="clear" w:color="auto" w:fill="auto"/>
            <w:tcMar>
              <w:left w:w="28" w:type="dxa"/>
              <w:right w:w="28" w:type="dxa"/>
            </w:tcMar>
          </w:tcPr>
          <w:p w14:paraId="35FDCA06" w14:textId="13DE79BE" w:rsidR="0037724D" w:rsidRPr="0053369F" w:rsidRDefault="0037724D" w:rsidP="0037724D">
            <w:pPr>
              <w:pStyle w:val="TAC"/>
              <w:rPr>
                <w:ins w:id="180" w:author="Huawei" w:date="2022-11-04T21:05:00Z"/>
              </w:rPr>
            </w:pPr>
            <w:ins w:id="181" w:author="Huawei" w:date="2022-11-04T21:12:00Z">
              <w:r w:rsidRPr="0053369F">
                <w:t>Default</w:t>
              </w:r>
            </w:ins>
          </w:p>
        </w:tc>
        <w:tc>
          <w:tcPr>
            <w:tcW w:w="344" w:type="pct"/>
            <w:shd w:val="clear" w:color="auto" w:fill="auto"/>
            <w:tcMar>
              <w:left w:w="23" w:type="dxa"/>
              <w:right w:w="23" w:type="dxa"/>
            </w:tcMar>
          </w:tcPr>
          <w:p w14:paraId="643C155B" w14:textId="7819EE00" w:rsidR="0037724D" w:rsidRPr="0053369F" w:rsidRDefault="0037724D" w:rsidP="0037724D">
            <w:pPr>
              <w:pStyle w:val="TAC"/>
              <w:rPr>
                <w:ins w:id="182" w:author="Huawei" w:date="2022-11-04T21:05:00Z"/>
              </w:rPr>
            </w:pPr>
            <w:ins w:id="18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700C2157" w14:textId="7F7EB696" w:rsidR="0037724D" w:rsidRPr="0053369F" w:rsidRDefault="0037724D" w:rsidP="0037724D">
            <w:pPr>
              <w:pStyle w:val="TAC"/>
              <w:rPr>
                <w:ins w:id="184" w:author="Huawei" w:date="2022-11-04T21:05:00Z"/>
              </w:rPr>
            </w:pPr>
            <w:ins w:id="185" w:author="Huawei" w:date="2022-11-04T21:12:00Z">
              <w:r w:rsidRPr="0053369F">
                <w:t>Default</w:t>
              </w:r>
            </w:ins>
          </w:p>
        </w:tc>
        <w:tc>
          <w:tcPr>
            <w:tcW w:w="619" w:type="pct"/>
            <w:vMerge/>
            <w:shd w:val="clear" w:color="auto" w:fill="auto"/>
            <w:tcMar>
              <w:left w:w="45" w:type="dxa"/>
              <w:right w:w="45" w:type="dxa"/>
            </w:tcMar>
            <w:vAlign w:val="center"/>
          </w:tcPr>
          <w:p w14:paraId="1C680C48" w14:textId="77777777" w:rsidR="0037724D" w:rsidRPr="0053369F" w:rsidRDefault="0037724D" w:rsidP="0037724D">
            <w:pPr>
              <w:pStyle w:val="TAH"/>
              <w:rPr>
                <w:ins w:id="186" w:author="Huawei" w:date="2022-11-04T21:05:00Z"/>
              </w:rPr>
            </w:pPr>
          </w:p>
        </w:tc>
        <w:tc>
          <w:tcPr>
            <w:tcW w:w="202" w:type="pct"/>
            <w:vMerge/>
            <w:shd w:val="clear" w:color="auto" w:fill="auto"/>
            <w:textDirection w:val="btLr"/>
            <w:vAlign w:val="center"/>
          </w:tcPr>
          <w:p w14:paraId="5EABDB6E" w14:textId="77777777" w:rsidR="0037724D" w:rsidRPr="0053369F" w:rsidRDefault="0037724D" w:rsidP="0037724D">
            <w:pPr>
              <w:pStyle w:val="TAC"/>
              <w:rPr>
                <w:ins w:id="187" w:author="Huawei" w:date="2022-11-04T21:05:00Z"/>
              </w:rPr>
            </w:pPr>
          </w:p>
        </w:tc>
        <w:tc>
          <w:tcPr>
            <w:tcW w:w="548" w:type="pct"/>
            <w:shd w:val="clear" w:color="auto" w:fill="auto"/>
            <w:tcMar>
              <w:left w:w="45" w:type="dxa"/>
              <w:right w:w="45" w:type="dxa"/>
            </w:tcMar>
          </w:tcPr>
          <w:p w14:paraId="020DEA6C" w14:textId="17652CA7" w:rsidR="0037724D" w:rsidRPr="0053369F" w:rsidRDefault="0037724D" w:rsidP="0037724D">
            <w:pPr>
              <w:pStyle w:val="TAC"/>
              <w:rPr>
                <w:ins w:id="188" w:author="Huawei" w:date="2022-11-04T21:05:00Z"/>
              </w:rPr>
            </w:pPr>
            <w:ins w:id="189" w:author="Huawei" w:date="2022-11-04T21:12:00Z">
              <w:r w:rsidRPr="0053369F">
                <w:t>QPSK</w:t>
              </w:r>
            </w:ins>
          </w:p>
        </w:tc>
        <w:tc>
          <w:tcPr>
            <w:tcW w:w="686" w:type="pct"/>
            <w:gridSpan w:val="2"/>
            <w:shd w:val="clear" w:color="auto" w:fill="auto"/>
            <w:tcMar>
              <w:left w:w="45" w:type="dxa"/>
              <w:right w:w="45" w:type="dxa"/>
            </w:tcMar>
            <w:vAlign w:val="center"/>
          </w:tcPr>
          <w:p w14:paraId="1AAD3088" w14:textId="45A6A7EE" w:rsidR="0037724D" w:rsidRPr="0053369F" w:rsidRDefault="0037724D" w:rsidP="0037724D">
            <w:pPr>
              <w:pStyle w:val="TAC"/>
              <w:rPr>
                <w:ins w:id="190" w:author="Huawei" w:date="2022-11-04T21:05:00Z"/>
                <w:lang w:eastAsia="zh-CN"/>
              </w:rPr>
            </w:pPr>
            <w:ins w:id="191" w:author="Huawei" w:date="2022-11-04T21:15:00Z">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
          <w:p w14:paraId="012B851C" w14:textId="1C9441D2" w:rsidR="0037724D" w:rsidRPr="0053369F" w:rsidRDefault="0037724D" w:rsidP="0037724D">
            <w:pPr>
              <w:pStyle w:val="TAC"/>
              <w:rPr>
                <w:ins w:id="192" w:author="Huawei" w:date="2022-11-04T21:05:00Z"/>
              </w:rPr>
            </w:pPr>
            <w:ins w:id="193" w:author="Huawei" w:date="2022-11-04T21:15:00Z">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
          <w:p w14:paraId="6AE6F471" w14:textId="653A5859" w:rsidR="0037724D" w:rsidRPr="0053369F" w:rsidRDefault="0037724D" w:rsidP="0037724D">
            <w:pPr>
              <w:pStyle w:val="TAC"/>
              <w:rPr>
                <w:ins w:id="194" w:author="Huawei" w:date="2022-11-04T21:05:00Z"/>
              </w:rPr>
            </w:pPr>
            <w:ins w:id="195" w:author="Huawei" w:date="2022-11-04T21:15:00Z">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ins>
          </w:p>
        </w:tc>
      </w:tr>
      <w:tr w:rsidR="0037724D" w:rsidRPr="0053369F" w14:paraId="41470744" w14:textId="77777777" w:rsidTr="0037724D">
        <w:trPr>
          <w:trHeight w:val="152"/>
          <w:ins w:id="196" w:author="Huawei" w:date="2022-11-04T21:05:00Z"/>
        </w:trPr>
        <w:tc>
          <w:tcPr>
            <w:tcW w:w="478" w:type="pct"/>
            <w:shd w:val="clear" w:color="auto" w:fill="auto"/>
            <w:tcMar>
              <w:left w:w="28" w:type="dxa"/>
              <w:right w:w="28" w:type="dxa"/>
            </w:tcMar>
            <w:vAlign w:val="center"/>
          </w:tcPr>
          <w:p w14:paraId="5431FC5F" w14:textId="3CFA7D5E" w:rsidR="0037724D" w:rsidRPr="0053369F" w:rsidRDefault="0037724D" w:rsidP="0037724D">
            <w:pPr>
              <w:pStyle w:val="TAC"/>
              <w:rPr>
                <w:ins w:id="197" w:author="Huawei" w:date="2022-11-04T21:05:00Z"/>
              </w:rPr>
            </w:pPr>
            <w:ins w:id="198" w:author="Huawei" w:date="2022-11-04T21:46:00Z">
              <w:r w:rsidRPr="0053369F">
                <w:t>20</w:t>
              </w:r>
            </w:ins>
          </w:p>
        </w:tc>
        <w:tc>
          <w:tcPr>
            <w:tcW w:w="342" w:type="pct"/>
            <w:shd w:val="clear" w:color="auto" w:fill="auto"/>
            <w:tcMar>
              <w:left w:w="28" w:type="dxa"/>
              <w:right w:w="28" w:type="dxa"/>
            </w:tcMar>
          </w:tcPr>
          <w:p w14:paraId="1CABAB0B" w14:textId="58F12971" w:rsidR="0037724D" w:rsidRPr="0053369F" w:rsidRDefault="0037724D" w:rsidP="0037724D">
            <w:pPr>
              <w:pStyle w:val="TAC"/>
              <w:rPr>
                <w:ins w:id="199" w:author="Huawei" w:date="2022-11-04T21:05:00Z"/>
              </w:rPr>
            </w:pPr>
            <w:ins w:id="200" w:author="Huawei" w:date="2022-11-04T21:12:00Z">
              <w:r w:rsidRPr="0053369F">
                <w:t>Default</w:t>
              </w:r>
            </w:ins>
          </w:p>
        </w:tc>
        <w:tc>
          <w:tcPr>
            <w:tcW w:w="344" w:type="pct"/>
            <w:shd w:val="clear" w:color="auto" w:fill="auto"/>
            <w:tcMar>
              <w:left w:w="23" w:type="dxa"/>
              <w:right w:w="23" w:type="dxa"/>
            </w:tcMar>
          </w:tcPr>
          <w:p w14:paraId="00CD995F" w14:textId="15CC6067" w:rsidR="0037724D" w:rsidRPr="0053369F" w:rsidRDefault="0037724D" w:rsidP="0037724D">
            <w:pPr>
              <w:pStyle w:val="TAC"/>
              <w:rPr>
                <w:ins w:id="201" w:author="Huawei" w:date="2022-11-04T21:05:00Z"/>
              </w:rPr>
            </w:pPr>
            <w:ins w:id="202"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6A8172DA" w14:textId="3B2F8224" w:rsidR="0037724D" w:rsidRPr="0053369F" w:rsidRDefault="0037724D" w:rsidP="0037724D">
            <w:pPr>
              <w:pStyle w:val="TAC"/>
              <w:rPr>
                <w:ins w:id="203" w:author="Huawei" w:date="2022-11-04T21:05:00Z"/>
              </w:rPr>
            </w:pPr>
            <w:ins w:id="204" w:author="Huawei" w:date="2022-11-04T21:12:00Z">
              <w:r w:rsidRPr="0053369F">
                <w:t>Default</w:t>
              </w:r>
            </w:ins>
          </w:p>
        </w:tc>
        <w:tc>
          <w:tcPr>
            <w:tcW w:w="619" w:type="pct"/>
            <w:vMerge/>
            <w:shd w:val="clear" w:color="auto" w:fill="auto"/>
            <w:tcMar>
              <w:left w:w="45" w:type="dxa"/>
              <w:right w:w="45" w:type="dxa"/>
            </w:tcMar>
            <w:vAlign w:val="center"/>
          </w:tcPr>
          <w:p w14:paraId="03200EE2" w14:textId="77777777" w:rsidR="0037724D" w:rsidRPr="0053369F" w:rsidRDefault="0037724D" w:rsidP="0037724D">
            <w:pPr>
              <w:pStyle w:val="TAH"/>
              <w:rPr>
                <w:ins w:id="205" w:author="Huawei" w:date="2022-11-04T21:05:00Z"/>
              </w:rPr>
            </w:pPr>
          </w:p>
        </w:tc>
        <w:tc>
          <w:tcPr>
            <w:tcW w:w="202" w:type="pct"/>
            <w:vMerge/>
            <w:shd w:val="clear" w:color="auto" w:fill="auto"/>
            <w:textDirection w:val="btLr"/>
            <w:vAlign w:val="center"/>
          </w:tcPr>
          <w:p w14:paraId="7FE7B270" w14:textId="77777777" w:rsidR="0037724D" w:rsidRPr="0053369F" w:rsidRDefault="0037724D" w:rsidP="0037724D">
            <w:pPr>
              <w:pStyle w:val="TAC"/>
              <w:rPr>
                <w:ins w:id="206" w:author="Huawei" w:date="2022-11-04T21:05:00Z"/>
              </w:rPr>
            </w:pPr>
          </w:p>
        </w:tc>
        <w:tc>
          <w:tcPr>
            <w:tcW w:w="548" w:type="pct"/>
            <w:shd w:val="clear" w:color="auto" w:fill="auto"/>
            <w:tcMar>
              <w:left w:w="45" w:type="dxa"/>
              <w:right w:w="45" w:type="dxa"/>
            </w:tcMar>
          </w:tcPr>
          <w:p w14:paraId="76B577AF" w14:textId="1F6EC2A9" w:rsidR="0037724D" w:rsidRPr="0053369F" w:rsidRDefault="0037724D" w:rsidP="0037724D">
            <w:pPr>
              <w:pStyle w:val="TAC"/>
              <w:rPr>
                <w:ins w:id="207" w:author="Huawei" w:date="2022-11-04T21:05:00Z"/>
              </w:rPr>
            </w:pPr>
            <w:ins w:id="208" w:author="Huawei" w:date="2022-11-04T21:12:00Z">
              <w:r w:rsidRPr="0053369F">
                <w:t>QPSK</w:t>
              </w:r>
            </w:ins>
          </w:p>
        </w:tc>
        <w:tc>
          <w:tcPr>
            <w:tcW w:w="686" w:type="pct"/>
            <w:gridSpan w:val="2"/>
            <w:shd w:val="clear" w:color="auto" w:fill="auto"/>
            <w:tcMar>
              <w:left w:w="45" w:type="dxa"/>
              <w:right w:w="45" w:type="dxa"/>
            </w:tcMar>
            <w:vAlign w:val="center"/>
          </w:tcPr>
          <w:p w14:paraId="339B2202" w14:textId="1F0C31EA" w:rsidR="0037724D" w:rsidRPr="0053369F" w:rsidRDefault="0037724D" w:rsidP="0037724D">
            <w:pPr>
              <w:pStyle w:val="TAC"/>
              <w:rPr>
                <w:ins w:id="209" w:author="Huawei" w:date="2022-11-04T21:05:00Z"/>
              </w:rPr>
            </w:pPr>
            <w:ins w:id="210" w:author="Huawei" w:date="2022-11-04T21:15:00Z">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
          <w:p w14:paraId="6174678A" w14:textId="57BCECCD" w:rsidR="0037724D" w:rsidRPr="0053369F" w:rsidRDefault="0037724D" w:rsidP="0037724D">
            <w:pPr>
              <w:pStyle w:val="TAC"/>
              <w:rPr>
                <w:ins w:id="211" w:author="Huawei" w:date="2022-11-04T21:05:00Z"/>
              </w:rPr>
            </w:pPr>
            <w:ins w:id="212" w:author="Huawei" w:date="2022-11-04T21:15:00Z">
              <w:r w:rsidRPr="00334108">
                <w:rPr>
                  <w:rFonts w:hint="eastAsia"/>
                  <w:lang w:eastAsia="zh-CN"/>
                </w:rPr>
                <w:t>1</w:t>
              </w:r>
              <w:r w:rsidRPr="00334108">
                <w:rPr>
                  <w:lang w:eastAsia="zh-CN"/>
                </w:rPr>
                <w:t>00@0</w:t>
              </w:r>
              <w:r>
                <w:rPr>
                  <w:lang w:eastAsia="zh-CN"/>
                </w:rPr>
                <w:t xml:space="preserve"> </w:t>
              </w:r>
            </w:ins>
            <w:ins w:id="213" w:author="Huawei" w:date="2022-11-04T21:16:00Z">
              <w:r>
                <w:rPr>
                  <w:lang w:eastAsia="zh-CN"/>
                </w:rPr>
                <w:t xml:space="preserve"> </w:t>
              </w:r>
              <w:r>
                <w:t>(A1)</w:t>
              </w:r>
            </w:ins>
          </w:p>
        </w:tc>
        <w:tc>
          <w:tcPr>
            <w:tcW w:w="685" w:type="pct"/>
            <w:shd w:val="clear" w:color="auto" w:fill="auto"/>
            <w:vAlign w:val="center"/>
          </w:tcPr>
          <w:p w14:paraId="2ABD753A" w14:textId="05D54DCB" w:rsidR="0037724D" w:rsidRPr="0053369F" w:rsidRDefault="0037724D" w:rsidP="0037724D">
            <w:pPr>
              <w:pStyle w:val="TAC"/>
              <w:rPr>
                <w:ins w:id="214" w:author="Huawei" w:date="2022-11-04T21:05:00Z"/>
              </w:rPr>
            </w:pPr>
            <w:ins w:id="215" w:author="Huawei" w:date="2022-11-04T21:15:00Z">
              <w:r w:rsidRPr="00334108">
                <w:rPr>
                  <w:rFonts w:hint="eastAsia"/>
                  <w:lang w:eastAsia="zh-CN"/>
                </w:rPr>
                <w:t>5</w:t>
              </w:r>
              <w:r w:rsidRPr="00334108">
                <w:rPr>
                  <w:lang w:eastAsia="zh-CN"/>
                </w:rPr>
                <w:t>0@0</w:t>
              </w:r>
              <w:r>
                <w:rPr>
                  <w:lang w:eastAsia="zh-CN"/>
                </w:rPr>
                <w:t xml:space="preserve"> </w:t>
              </w:r>
            </w:ins>
            <w:ins w:id="216" w:author="Huawei" w:date="2022-11-04T21:16:00Z">
              <w:r>
                <w:rPr>
                  <w:lang w:eastAsia="zh-CN"/>
                </w:rPr>
                <w:t xml:space="preserve"> </w:t>
              </w:r>
              <w:r>
                <w:t>(A1)</w:t>
              </w:r>
            </w:ins>
          </w:p>
        </w:tc>
      </w:tr>
      <w:tr w:rsidR="0037724D" w:rsidRPr="0053369F" w14:paraId="30269E0A" w14:textId="77777777" w:rsidTr="0037724D">
        <w:trPr>
          <w:trHeight w:val="152"/>
          <w:ins w:id="217" w:author="Huawei" w:date="2022-11-04T21:05:00Z"/>
        </w:trPr>
        <w:tc>
          <w:tcPr>
            <w:tcW w:w="478" w:type="pct"/>
            <w:shd w:val="clear" w:color="auto" w:fill="auto"/>
            <w:tcMar>
              <w:left w:w="28" w:type="dxa"/>
              <w:right w:w="28" w:type="dxa"/>
            </w:tcMar>
            <w:vAlign w:val="center"/>
          </w:tcPr>
          <w:p w14:paraId="6E6C9D0B" w14:textId="70A8455B" w:rsidR="0037724D" w:rsidRPr="0053369F" w:rsidRDefault="0037724D" w:rsidP="0037724D">
            <w:pPr>
              <w:pStyle w:val="TAC"/>
              <w:rPr>
                <w:ins w:id="218" w:author="Huawei" w:date="2022-11-04T21:05:00Z"/>
              </w:rPr>
            </w:pPr>
            <w:ins w:id="219" w:author="Huawei" w:date="2022-11-04T21:46:00Z">
              <w:r w:rsidRPr="0053369F">
                <w:t>21</w:t>
              </w:r>
            </w:ins>
          </w:p>
        </w:tc>
        <w:tc>
          <w:tcPr>
            <w:tcW w:w="342" w:type="pct"/>
            <w:shd w:val="clear" w:color="auto" w:fill="auto"/>
            <w:tcMar>
              <w:left w:w="28" w:type="dxa"/>
              <w:right w:w="28" w:type="dxa"/>
            </w:tcMar>
          </w:tcPr>
          <w:p w14:paraId="57D1987E" w14:textId="36CFAF77" w:rsidR="0037724D" w:rsidRPr="0053369F" w:rsidRDefault="0037724D" w:rsidP="0037724D">
            <w:pPr>
              <w:pStyle w:val="TAC"/>
              <w:rPr>
                <w:ins w:id="220" w:author="Huawei" w:date="2022-11-04T21:05:00Z"/>
              </w:rPr>
            </w:pPr>
            <w:ins w:id="221" w:author="Huawei" w:date="2022-11-04T21:12:00Z">
              <w:r w:rsidRPr="0053369F">
                <w:t>Default</w:t>
              </w:r>
            </w:ins>
          </w:p>
        </w:tc>
        <w:tc>
          <w:tcPr>
            <w:tcW w:w="344" w:type="pct"/>
            <w:shd w:val="clear" w:color="auto" w:fill="auto"/>
            <w:tcMar>
              <w:left w:w="23" w:type="dxa"/>
              <w:right w:w="23" w:type="dxa"/>
            </w:tcMar>
          </w:tcPr>
          <w:p w14:paraId="1ED41063" w14:textId="41636185" w:rsidR="0037724D" w:rsidRPr="0053369F" w:rsidRDefault="0037724D" w:rsidP="0037724D">
            <w:pPr>
              <w:pStyle w:val="TAC"/>
              <w:rPr>
                <w:ins w:id="222" w:author="Huawei" w:date="2022-11-04T21:05:00Z"/>
                <w:lang w:eastAsia="zh-CN"/>
              </w:rPr>
            </w:pPr>
            <w:ins w:id="223" w:author="Huawei" w:date="2022-11-04T21:12:00Z">
              <w:r>
                <w:rPr>
                  <w:rFonts w:hint="eastAsia"/>
                  <w:lang w:eastAsia="zh-CN"/>
                </w:rPr>
                <w:t>4</w:t>
              </w:r>
              <w:r>
                <w:rPr>
                  <w:lang w:eastAsia="zh-CN"/>
                </w:rPr>
                <w:t>5</w:t>
              </w:r>
            </w:ins>
          </w:p>
        </w:tc>
        <w:tc>
          <w:tcPr>
            <w:tcW w:w="410" w:type="pct"/>
            <w:shd w:val="clear" w:color="auto" w:fill="auto"/>
            <w:tcMar>
              <w:left w:w="23" w:type="dxa"/>
              <w:right w:w="23" w:type="dxa"/>
            </w:tcMar>
          </w:tcPr>
          <w:p w14:paraId="48856E0C" w14:textId="28A07D6A" w:rsidR="0037724D" w:rsidRPr="0053369F" w:rsidRDefault="0037724D" w:rsidP="0037724D">
            <w:pPr>
              <w:pStyle w:val="TAC"/>
              <w:rPr>
                <w:ins w:id="224" w:author="Huawei" w:date="2022-11-04T21:05:00Z"/>
              </w:rPr>
            </w:pPr>
            <w:ins w:id="225" w:author="Huawei" w:date="2022-11-04T21:12:00Z">
              <w:r w:rsidRPr="0053369F">
                <w:t>Default</w:t>
              </w:r>
            </w:ins>
          </w:p>
        </w:tc>
        <w:tc>
          <w:tcPr>
            <w:tcW w:w="619" w:type="pct"/>
            <w:vMerge/>
            <w:shd w:val="clear" w:color="auto" w:fill="auto"/>
            <w:tcMar>
              <w:left w:w="45" w:type="dxa"/>
              <w:right w:w="45" w:type="dxa"/>
            </w:tcMar>
            <w:vAlign w:val="center"/>
          </w:tcPr>
          <w:p w14:paraId="41DB9229" w14:textId="77777777" w:rsidR="0037724D" w:rsidRPr="0053369F" w:rsidRDefault="0037724D" w:rsidP="0037724D">
            <w:pPr>
              <w:pStyle w:val="TAH"/>
              <w:rPr>
                <w:ins w:id="226" w:author="Huawei" w:date="2022-11-04T21:05:00Z"/>
              </w:rPr>
            </w:pPr>
          </w:p>
        </w:tc>
        <w:tc>
          <w:tcPr>
            <w:tcW w:w="202" w:type="pct"/>
            <w:vMerge/>
            <w:shd w:val="clear" w:color="auto" w:fill="auto"/>
            <w:textDirection w:val="btLr"/>
            <w:vAlign w:val="center"/>
          </w:tcPr>
          <w:p w14:paraId="1F82F388" w14:textId="77777777" w:rsidR="0037724D" w:rsidRPr="0053369F" w:rsidRDefault="0037724D" w:rsidP="0037724D">
            <w:pPr>
              <w:pStyle w:val="TAC"/>
              <w:rPr>
                <w:ins w:id="227" w:author="Huawei" w:date="2022-11-04T21:05:00Z"/>
              </w:rPr>
            </w:pPr>
          </w:p>
        </w:tc>
        <w:tc>
          <w:tcPr>
            <w:tcW w:w="548" w:type="pct"/>
            <w:shd w:val="clear" w:color="auto" w:fill="auto"/>
            <w:tcMar>
              <w:left w:w="45" w:type="dxa"/>
              <w:right w:w="45" w:type="dxa"/>
            </w:tcMar>
          </w:tcPr>
          <w:p w14:paraId="7DC56A91" w14:textId="772E8583" w:rsidR="0037724D" w:rsidRPr="0053369F" w:rsidRDefault="0037724D" w:rsidP="0037724D">
            <w:pPr>
              <w:pStyle w:val="TAC"/>
              <w:rPr>
                <w:ins w:id="228" w:author="Huawei" w:date="2022-11-04T21:05:00Z"/>
              </w:rPr>
            </w:pPr>
            <w:ins w:id="229" w:author="Huawei" w:date="2022-11-04T21:12:00Z">
              <w:r w:rsidRPr="0053369F">
                <w:t>QPSK</w:t>
              </w:r>
            </w:ins>
          </w:p>
        </w:tc>
        <w:tc>
          <w:tcPr>
            <w:tcW w:w="2057" w:type="pct"/>
            <w:gridSpan w:val="4"/>
            <w:shd w:val="clear" w:color="auto" w:fill="auto"/>
            <w:tcMar>
              <w:left w:w="45" w:type="dxa"/>
              <w:right w:w="45" w:type="dxa"/>
            </w:tcMar>
            <w:vAlign w:val="center"/>
          </w:tcPr>
          <w:p w14:paraId="1996256E" w14:textId="122F6F75" w:rsidR="0037724D" w:rsidRPr="0053369F" w:rsidRDefault="0037724D" w:rsidP="0037724D">
            <w:pPr>
              <w:pStyle w:val="TAC"/>
              <w:rPr>
                <w:ins w:id="230" w:author="Huawei" w:date="2022-11-04T21:05:00Z"/>
              </w:rPr>
            </w:pPr>
            <w:proofErr w:type="spellStart"/>
            <w:ins w:id="231" w:author="Huawei" w:date="2022-11-04T21:16:00Z">
              <w:r w:rsidRPr="0053369F">
                <w:t>Outer_Full</w:t>
              </w:r>
              <w:proofErr w:type="spellEnd"/>
              <w:r w:rsidRPr="0053369F">
                <w:t xml:space="preserve"> (A1)</w:t>
              </w:r>
            </w:ins>
          </w:p>
        </w:tc>
      </w:tr>
      <w:tr w:rsidR="0037724D" w:rsidRPr="0053369F" w14:paraId="30F53D46" w14:textId="77777777" w:rsidTr="00F01368">
        <w:trPr>
          <w:trHeight w:val="152"/>
        </w:trPr>
        <w:tc>
          <w:tcPr>
            <w:tcW w:w="478" w:type="pct"/>
            <w:shd w:val="clear" w:color="auto" w:fill="auto"/>
            <w:tcMar>
              <w:left w:w="28" w:type="dxa"/>
              <w:right w:w="28" w:type="dxa"/>
            </w:tcMar>
            <w:vAlign w:val="center"/>
          </w:tcPr>
          <w:p w14:paraId="18A3CDC6" w14:textId="69CFB672" w:rsidR="0037724D" w:rsidRPr="0053369F" w:rsidRDefault="0037724D" w:rsidP="0037724D">
            <w:pPr>
              <w:pStyle w:val="TAC"/>
            </w:pPr>
            <w:ins w:id="232" w:author="Huawei" w:date="2022-11-04T21:46:00Z">
              <w:r w:rsidRPr="0053369F">
                <w:t>22</w:t>
              </w:r>
            </w:ins>
            <w:del w:id="233" w:author="Huawei" w:date="2022-11-04T21:46:00Z">
              <w:r w:rsidRPr="0053369F" w:rsidDel="00FB75E9">
                <w:delText>17</w:delText>
              </w:r>
            </w:del>
          </w:p>
        </w:tc>
        <w:tc>
          <w:tcPr>
            <w:tcW w:w="342" w:type="pct"/>
            <w:shd w:val="clear" w:color="auto" w:fill="auto"/>
            <w:tcMar>
              <w:left w:w="28" w:type="dxa"/>
              <w:right w:w="28" w:type="dxa"/>
            </w:tcMar>
          </w:tcPr>
          <w:p w14:paraId="5F19EF0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00F3F867"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A8D298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47E52DF" w14:textId="77777777" w:rsidR="0037724D" w:rsidRPr="0053369F" w:rsidRDefault="0037724D" w:rsidP="0037724D">
            <w:pPr>
              <w:pStyle w:val="TAH"/>
            </w:pPr>
          </w:p>
        </w:tc>
        <w:tc>
          <w:tcPr>
            <w:tcW w:w="202" w:type="pct"/>
            <w:vMerge/>
            <w:shd w:val="clear" w:color="auto" w:fill="auto"/>
            <w:textDirection w:val="btLr"/>
            <w:vAlign w:val="center"/>
          </w:tcPr>
          <w:p w14:paraId="7D3DF08A" w14:textId="77777777" w:rsidR="0037724D" w:rsidRPr="0053369F" w:rsidRDefault="0037724D" w:rsidP="0037724D">
            <w:pPr>
              <w:pStyle w:val="TAC"/>
            </w:pPr>
          </w:p>
        </w:tc>
        <w:tc>
          <w:tcPr>
            <w:tcW w:w="548" w:type="pct"/>
            <w:shd w:val="clear" w:color="auto" w:fill="auto"/>
            <w:tcMar>
              <w:left w:w="45" w:type="dxa"/>
              <w:right w:w="45" w:type="dxa"/>
            </w:tcMar>
          </w:tcPr>
          <w:p w14:paraId="4C41D72E"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14E8D74E" w14:textId="77777777" w:rsidR="0037724D" w:rsidRPr="0053369F" w:rsidRDefault="0037724D" w:rsidP="0037724D">
            <w:pPr>
              <w:pStyle w:val="TAC"/>
            </w:pPr>
            <w:r w:rsidRPr="0053369F">
              <w:t>5@75 (A5)</w:t>
            </w:r>
          </w:p>
        </w:tc>
        <w:tc>
          <w:tcPr>
            <w:tcW w:w="686" w:type="pct"/>
            <w:shd w:val="clear" w:color="auto" w:fill="auto"/>
            <w:vAlign w:val="center"/>
          </w:tcPr>
          <w:p w14:paraId="43988BC6" w14:textId="77777777" w:rsidR="0037724D" w:rsidRPr="0053369F" w:rsidRDefault="0037724D" w:rsidP="0037724D">
            <w:pPr>
              <w:pStyle w:val="TAC"/>
            </w:pPr>
            <w:r w:rsidRPr="0053369F">
              <w:t>2@38 (A5)</w:t>
            </w:r>
          </w:p>
        </w:tc>
        <w:tc>
          <w:tcPr>
            <w:tcW w:w="685" w:type="pct"/>
            <w:shd w:val="clear" w:color="auto" w:fill="auto"/>
            <w:vAlign w:val="center"/>
          </w:tcPr>
          <w:p w14:paraId="4E370CDC" w14:textId="77777777" w:rsidR="0037724D" w:rsidRPr="0053369F" w:rsidRDefault="0037724D" w:rsidP="0037724D">
            <w:pPr>
              <w:pStyle w:val="TAC"/>
            </w:pPr>
            <w:r w:rsidRPr="0053369F">
              <w:t>1@19 (A5)</w:t>
            </w:r>
          </w:p>
        </w:tc>
      </w:tr>
      <w:tr w:rsidR="0037724D" w:rsidRPr="0053369F" w14:paraId="55987D1D" w14:textId="77777777" w:rsidTr="00F01368">
        <w:trPr>
          <w:trHeight w:val="152"/>
        </w:trPr>
        <w:tc>
          <w:tcPr>
            <w:tcW w:w="478" w:type="pct"/>
            <w:shd w:val="clear" w:color="auto" w:fill="auto"/>
            <w:tcMar>
              <w:left w:w="28" w:type="dxa"/>
              <w:right w:w="28" w:type="dxa"/>
            </w:tcMar>
            <w:vAlign w:val="center"/>
          </w:tcPr>
          <w:p w14:paraId="4B3C68BE" w14:textId="22CC6FC6" w:rsidR="0037724D" w:rsidRPr="0053369F" w:rsidRDefault="0037724D" w:rsidP="0037724D">
            <w:pPr>
              <w:pStyle w:val="TAC"/>
            </w:pPr>
            <w:ins w:id="234" w:author="Huawei" w:date="2022-11-04T21:46:00Z">
              <w:r w:rsidRPr="0053369F">
                <w:t>23</w:t>
              </w:r>
            </w:ins>
            <w:del w:id="235" w:author="Huawei" w:date="2022-11-04T21:46:00Z">
              <w:r w:rsidRPr="0053369F" w:rsidDel="00FB75E9">
                <w:delText>18</w:delText>
              </w:r>
            </w:del>
          </w:p>
        </w:tc>
        <w:tc>
          <w:tcPr>
            <w:tcW w:w="342" w:type="pct"/>
            <w:shd w:val="clear" w:color="auto" w:fill="auto"/>
            <w:tcMar>
              <w:left w:w="28" w:type="dxa"/>
              <w:right w:w="28" w:type="dxa"/>
            </w:tcMar>
          </w:tcPr>
          <w:p w14:paraId="678B115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D25526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BD6454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662CA02A" w14:textId="77777777" w:rsidR="0037724D" w:rsidRPr="0053369F" w:rsidRDefault="0037724D" w:rsidP="0037724D">
            <w:pPr>
              <w:pStyle w:val="TAH"/>
            </w:pPr>
          </w:p>
        </w:tc>
        <w:tc>
          <w:tcPr>
            <w:tcW w:w="202" w:type="pct"/>
            <w:vMerge/>
            <w:shd w:val="clear" w:color="auto" w:fill="auto"/>
            <w:textDirection w:val="btLr"/>
            <w:vAlign w:val="center"/>
          </w:tcPr>
          <w:p w14:paraId="59095056" w14:textId="77777777" w:rsidR="0037724D" w:rsidRPr="0053369F" w:rsidRDefault="0037724D" w:rsidP="0037724D">
            <w:pPr>
              <w:pStyle w:val="TAC"/>
            </w:pPr>
          </w:p>
        </w:tc>
        <w:tc>
          <w:tcPr>
            <w:tcW w:w="548" w:type="pct"/>
            <w:shd w:val="clear" w:color="auto" w:fill="auto"/>
            <w:tcMar>
              <w:left w:w="45" w:type="dxa"/>
              <w:right w:w="45" w:type="dxa"/>
            </w:tcMar>
          </w:tcPr>
          <w:p w14:paraId="555BCE5B"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3E084E1A" w14:textId="77777777" w:rsidR="0037724D" w:rsidRPr="0053369F" w:rsidRDefault="0037724D" w:rsidP="0037724D">
            <w:pPr>
              <w:pStyle w:val="TAC"/>
            </w:pPr>
            <w:r w:rsidRPr="0053369F">
              <w:t>5@215 (A5)</w:t>
            </w:r>
          </w:p>
        </w:tc>
        <w:tc>
          <w:tcPr>
            <w:tcW w:w="686" w:type="pct"/>
            <w:shd w:val="clear" w:color="auto" w:fill="auto"/>
            <w:vAlign w:val="center"/>
          </w:tcPr>
          <w:p w14:paraId="5FA91B80" w14:textId="77777777" w:rsidR="0037724D" w:rsidRPr="0053369F" w:rsidRDefault="0037724D" w:rsidP="0037724D">
            <w:pPr>
              <w:pStyle w:val="TAC"/>
            </w:pPr>
            <w:r w:rsidRPr="0053369F">
              <w:t>2@108 (A5)</w:t>
            </w:r>
          </w:p>
        </w:tc>
        <w:tc>
          <w:tcPr>
            <w:tcW w:w="685" w:type="pct"/>
            <w:shd w:val="clear" w:color="auto" w:fill="auto"/>
            <w:vAlign w:val="center"/>
          </w:tcPr>
          <w:p w14:paraId="7590F874" w14:textId="77777777" w:rsidR="0037724D" w:rsidRPr="0053369F" w:rsidRDefault="0037724D" w:rsidP="0037724D">
            <w:pPr>
              <w:pStyle w:val="TAC"/>
            </w:pPr>
            <w:r w:rsidRPr="0053369F">
              <w:t>1@54 (A5)</w:t>
            </w:r>
          </w:p>
        </w:tc>
      </w:tr>
      <w:tr w:rsidR="0037724D" w:rsidRPr="0053369F" w14:paraId="35298ACF" w14:textId="77777777" w:rsidTr="00F01368">
        <w:trPr>
          <w:trHeight w:val="152"/>
        </w:trPr>
        <w:tc>
          <w:tcPr>
            <w:tcW w:w="478" w:type="pct"/>
            <w:shd w:val="clear" w:color="auto" w:fill="auto"/>
            <w:tcMar>
              <w:left w:w="28" w:type="dxa"/>
              <w:right w:w="28" w:type="dxa"/>
            </w:tcMar>
            <w:vAlign w:val="center"/>
          </w:tcPr>
          <w:p w14:paraId="5604AEDB" w14:textId="55532E7A" w:rsidR="0037724D" w:rsidRPr="0053369F" w:rsidRDefault="0037724D" w:rsidP="0037724D">
            <w:pPr>
              <w:pStyle w:val="TAC"/>
            </w:pPr>
            <w:ins w:id="236" w:author="Huawei" w:date="2022-11-04T21:46:00Z">
              <w:r w:rsidRPr="0053369F">
                <w:t>24</w:t>
              </w:r>
            </w:ins>
            <w:del w:id="237" w:author="Huawei" w:date="2022-11-04T21:46:00Z">
              <w:r w:rsidRPr="0053369F" w:rsidDel="00FB75E9">
                <w:delText>19</w:delText>
              </w:r>
            </w:del>
          </w:p>
        </w:tc>
        <w:tc>
          <w:tcPr>
            <w:tcW w:w="342" w:type="pct"/>
            <w:shd w:val="clear" w:color="auto" w:fill="auto"/>
            <w:tcMar>
              <w:left w:w="28" w:type="dxa"/>
              <w:right w:w="28" w:type="dxa"/>
            </w:tcMar>
          </w:tcPr>
          <w:p w14:paraId="0CB4E1E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24BF6D3"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0748B93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BF58404" w14:textId="77777777" w:rsidR="0037724D" w:rsidRPr="0053369F" w:rsidRDefault="0037724D" w:rsidP="0037724D">
            <w:pPr>
              <w:pStyle w:val="TAH"/>
            </w:pPr>
          </w:p>
        </w:tc>
        <w:tc>
          <w:tcPr>
            <w:tcW w:w="202" w:type="pct"/>
            <w:vMerge/>
            <w:shd w:val="clear" w:color="auto" w:fill="auto"/>
            <w:textDirection w:val="btLr"/>
            <w:vAlign w:val="center"/>
          </w:tcPr>
          <w:p w14:paraId="64D6408D" w14:textId="77777777" w:rsidR="0037724D" w:rsidRPr="0053369F" w:rsidRDefault="0037724D" w:rsidP="0037724D">
            <w:pPr>
              <w:pStyle w:val="TAC"/>
            </w:pPr>
          </w:p>
        </w:tc>
        <w:tc>
          <w:tcPr>
            <w:tcW w:w="548" w:type="pct"/>
            <w:shd w:val="clear" w:color="auto" w:fill="auto"/>
            <w:tcMar>
              <w:left w:w="45" w:type="dxa"/>
              <w:right w:w="45" w:type="dxa"/>
            </w:tcMar>
          </w:tcPr>
          <w:p w14:paraId="0A775CC8"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202F2C4A" w14:textId="77777777" w:rsidR="0037724D" w:rsidRPr="0053369F" w:rsidRDefault="0037724D" w:rsidP="0037724D">
            <w:pPr>
              <w:pStyle w:val="TAC"/>
            </w:pPr>
            <w:r w:rsidRPr="0053369F">
              <w:t>150@45 (A2)</w:t>
            </w:r>
          </w:p>
        </w:tc>
        <w:tc>
          <w:tcPr>
            <w:tcW w:w="686" w:type="pct"/>
            <w:shd w:val="clear" w:color="auto" w:fill="auto"/>
            <w:vAlign w:val="center"/>
          </w:tcPr>
          <w:p w14:paraId="4CC2DF3C" w14:textId="77777777" w:rsidR="0037724D" w:rsidRPr="0053369F" w:rsidRDefault="0037724D" w:rsidP="0037724D">
            <w:pPr>
              <w:pStyle w:val="TAC"/>
            </w:pPr>
            <w:r w:rsidRPr="0053369F">
              <w:t>81@23 (A2)</w:t>
            </w:r>
          </w:p>
        </w:tc>
        <w:tc>
          <w:tcPr>
            <w:tcW w:w="685" w:type="pct"/>
            <w:shd w:val="clear" w:color="auto" w:fill="auto"/>
            <w:vAlign w:val="center"/>
          </w:tcPr>
          <w:p w14:paraId="6AFADE28" w14:textId="77777777" w:rsidR="0037724D" w:rsidRPr="0053369F" w:rsidRDefault="0037724D" w:rsidP="0037724D">
            <w:pPr>
              <w:pStyle w:val="TAC"/>
            </w:pPr>
            <w:r w:rsidRPr="0053369F">
              <w:t>40@12 (A2)</w:t>
            </w:r>
          </w:p>
        </w:tc>
      </w:tr>
      <w:tr w:rsidR="0037724D" w:rsidRPr="0053369F" w14:paraId="6EB8F4DB" w14:textId="77777777" w:rsidTr="00F01368">
        <w:trPr>
          <w:trHeight w:val="152"/>
        </w:trPr>
        <w:tc>
          <w:tcPr>
            <w:tcW w:w="478" w:type="pct"/>
            <w:shd w:val="clear" w:color="auto" w:fill="auto"/>
            <w:tcMar>
              <w:left w:w="28" w:type="dxa"/>
              <w:right w:w="28" w:type="dxa"/>
            </w:tcMar>
            <w:vAlign w:val="center"/>
          </w:tcPr>
          <w:p w14:paraId="15BEFECB" w14:textId="50AD2C4B" w:rsidR="0037724D" w:rsidRPr="0053369F" w:rsidRDefault="0037724D" w:rsidP="0037724D">
            <w:pPr>
              <w:pStyle w:val="TAC"/>
            </w:pPr>
            <w:ins w:id="238" w:author="Huawei" w:date="2022-11-04T21:46:00Z">
              <w:r w:rsidRPr="0053369F">
                <w:t>25</w:t>
              </w:r>
            </w:ins>
            <w:del w:id="239" w:author="Huawei" w:date="2022-11-04T21:46:00Z">
              <w:r w:rsidRPr="0053369F" w:rsidDel="00FB75E9">
                <w:delText>20</w:delText>
              </w:r>
            </w:del>
          </w:p>
        </w:tc>
        <w:tc>
          <w:tcPr>
            <w:tcW w:w="342" w:type="pct"/>
            <w:shd w:val="clear" w:color="auto" w:fill="auto"/>
            <w:tcMar>
              <w:left w:w="28" w:type="dxa"/>
              <w:right w:w="28" w:type="dxa"/>
            </w:tcMar>
          </w:tcPr>
          <w:p w14:paraId="5B41722F"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78C6570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6C04AA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A15F0F2" w14:textId="77777777" w:rsidR="0037724D" w:rsidRPr="0053369F" w:rsidRDefault="0037724D" w:rsidP="0037724D">
            <w:pPr>
              <w:pStyle w:val="TAH"/>
            </w:pPr>
          </w:p>
        </w:tc>
        <w:tc>
          <w:tcPr>
            <w:tcW w:w="202" w:type="pct"/>
            <w:vMerge/>
            <w:shd w:val="clear" w:color="auto" w:fill="auto"/>
            <w:textDirection w:val="btLr"/>
            <w:vAlign w:val="center"/>
          </w:tcPr>
          <w:p w14:paraId="06C92BE4" w14:textId="77777777" w:rsidR="0037724D" w:rsidRPr="0053369F" w:rsidRDefault="0037724D" w:rsidP="0037724D">
            <w:pPr>
              <w:pStyle w:val="TAC"/>
            </w:pPr>
          </w:p>
        </w:tc>
        <w:tc>
          <w:tcPr>
            <w:tcW w:w="548" w:type="pct"/>
            <w:shd w:val="clear" w:color="auto" w:fill="auto"/>
            <w:tcMar>
              <w:left w:w="45" w:type="dxa"/>
              <w:right w:w="45" w:type="dxa"/>
            </w:tcMar>
          </w:tcPr>
          <w:p w14:paraId="6EA5713D"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
          <w:p w14:paraId="5BF61FD4" w14:textId="77777777" w:rsidR="0037724D" w:rsidRPr="0053369F" w:rsidRDefault="0037724D" w:rsidP="0037724D">
            <w:pPr>
              <w:pStyle w:val="TAC"/>
            </w:pPr>
            <w:r w:rsidRPr="0053369F">
              <w:t>216@0 (A1)</w:t>
            </w:r>
          </w:p>
        </w:tc>
        <w:tc>
          <w:tcPr>
            <w:tcW w:w="686" w:type="pct"/>
            <w:shd w:val="clear" w:color="auto" w:fill="auto"/>
            <w:vAlign w:val="center"/>
          </w:tcPr>
          <w:p w14:paraId="0C2FECCC" w14:textId="77777777" w:rsidR="0037724D" w:rsidRPr="0053369F" w:rsidRDefault="0037724D" w:rsidP="0037724D">
            <w:pPr>
              <w:pStyle w:val="TAC"/>
            </w:pPr>
            <w:r w:rsidRPr="0053369F">
              <w:t>108@0 (A1)</w:t>
            </w:r>
          </w:p>
        </w:tc>
        <w:tc>
          <w:tcPr>
            <w:tcW w:w="685" w:type="pct"/>
            <w:shd w:val="clear" w:color="auto" w:fill="auto"/>
            <w:vAlign w:val="center"/>
          </w:tcPr>
          <w:p w14:paraId="259C0D5A" w14:textId="77777777" w:rsidR="0037724D" w:rsidRPr="0053369F" w:rsidRDefault="0037724D" w:rsidP="0037724D">
            <w:pPr>
              <w:pStyle w:val="TAC"/>
            </w:pPr>
            <w:r w:rsidRPr="0053369F">
              <w:t>54@0 (A1)</w:t>
            </w:r>
          </w:p>
        </w:tc>
      </w:tr>
      <w:tr w:rsidR="0037724D" w:rsidRPr="0053369F" w14:paraId="19178D02" w14:textId="77777777" w:rsidTr="00F01368">
        <w:trPr>
          <w:trHeight w:val="152"/>
        </w:trPr>
        <w:tc>
          <w:tcPr>
            <w:tcW w:w="478" w:type="pct"/>
            <w:shd w:val="clear" w:color="auto" w:fill="auto"/>
            <w:tcMar>
              <w:left w:w="28" w:type="dxa"/>
              <w:right w:w="28" w:type="dxa"/>
            </w:tcMar>
            <w:vAlign w:val="center"/>
          </w:tcPr>
          <w:p w14:paraId="48967A7B" w14:textId="0EB06202" w:rsidR="0037724D" w:rsidRPr="0053369F" w:rsidRDefault="0037724D" w:rsidP="0037724D">
            <w:pPr>
              <w:pStyle w:val="TAC"/>
            </w:pPr>
            <w:ins w:id="240" w:author="Huawei" w:date="2022-11-04T21:46:00Z">
              <w:r w:rsidRPr="0053369F">
                <w:t>26</w:t>
              </w:r>
            </w:ins>
            <w:del w:id="241" w:author="Huawei" w:date="2022-11-04T21:46:00Z">
              <w:r w:rsidRPr="0053369F" w:rsidDel="00FB75E9">
                <w:delText>21</w:delText>
              </w:r>
            </w:del>
          </w:p>
        </w:tc>
        <w:tc>
          <w:tcPr>
            <w:tcW w:w="342" w:type="pct"/>
            <w:shd w:val="clear" w:color="auto" w:fill="auto"/>
            <w:tcMar>
              <w:left w:w="28" w:type="dxa"/>
              <w:right w:w="28" w:type="dxa"/>
            </w:tcMar>
          </w:tcPr>
          <w:p w14:paraId="4FE5A38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7BEC8D5"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D2B70F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7699888C" w14:textId="77777777" w:rsidR="0037724D" w:rsidRPr="0053369F" w:rsidRDefault="0037724D" w:rsidP="0037724D">
            <w:pPr>
              <w:pStyle w:val="TAH"/>
            </w:pPr>
          </w:p>
        </w:tc>
        <w:tc>
          <w:tcPr>
            <w:tcW w:w="202" w:type="pct"/>
            <w:vMerge/>
            <w:shd w:val="clear" w:color="auto" w:fill="auto"/>
            <w:textDirection w:val="btLr"/>
            <w:vAlign w:val="center"/>
          </w:tcPr>
          <w:p w14:paraId="7B18545F" w14:textId="77777777" w:rsidR="0037724D" w:rsidRPr="0053369F" w:rsidRDefault="0037724D" w:rsidP="0037724D">
            <w:pPr>
              <w:pStyle w:val="TAC"/>
            </w:pPr>
          </w:p>
        </w:tc>
        <w:tc>
          <w:tcPr>
            <w:tcW w:w="548" w:type="pct"/>
            <w:shd w:val="clear" w:color="auto" w:fill="auto"/>
            <w:tcMar>
              <w:left w:w="45" w:type="dxa"/>
              <w:right w:w="45" w:type="dxa"/>
            </w:tcMar>
          </w:tcPr>
          <w:p w14:paraId="6F69C7E8"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
          <w:p w14:paraId="4826F1D0"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5E6976BD" w14:textId="77777777" w:rsidTr="00F01368">
        <w:trPr>
          <w:trHeight w:val="152"/>
        </w:trPr>
        <w:tc>
          <w:tcPr>
            <w:tcW w:w="478" w:type="pct"/>
            <w:shd w:val="clear" w:color="auto" w:fill="auto"/>
            <w:tcMar>
              <w:left w:w="28" w:type="dxa"/>
              <w:right w:w="28" w:type="dxa"/>
            </w:tcMar>
            <w:vAlign w:val="center"/>
          </w:tcPr>
          <w:p w14:paraId="37895467" w14:textId="3EFC6A71" w:rsidR="0037724D" w:rsidRPr="0053369F" w:rsidRDefault="0037724D" w:rsidP="0037724D">
            <w:pPr>
              <w:pStyle w:val="TAC"/>
            </w:pPr>
            <w:ins w:id="242" w:author="Huawei" w:date="2022-11-04T21:46:00Z">
              <w:r w:rsidRPr="0053369F">
                <w:t>27</w:t>
              </w:r>
            </w:ins>
            <w:del w:id="243" w:author="Huawei" w:date="2022-11-04T21:46:00Z">
              <w:r w:rsidRPr="0053369F" w:rsidDel="00F31BD2">
                <w:delText>22</w:delText>
              </w:r>
            </w:del>
          </w:p>
        </w:tc>
        <w:tc>
          <w:tcPr>
            <w:tcW w:w="342" w:type="pct"/>
            <w:shd w:val="clear" w:color="auto" w:fill="auto"/>
            <w:tcMar>
              <w:left w:w="28" w:type="dxa"/>
              <w:right w:w="28" w:type="dxa"/>
            </w:tcMar>
            <w:vAlign w:val="center"/>
          </w:tcPr>
          <w:p w14:paraId="2A77C29E"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4F720103"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639DB33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3F15119" w14:textId="77777777" w:rsidR="0037724D" w:rsidRPr="0053369F" w:rsidRDefault="0037724D" w:rsidP="0037724D">
            <w:pPr>
              <w:pStyle w:val="TAH"/>
            </w:pPr>
          </w:p>
        </w:tc>
        <w:tc>
          <w:tcPr>
            <w:tcW w:w="202" w:type="pct"/>
            <w:vMerge/>
            <w:shd w:val="clear" w:color="auto" w:fill="auto"/>
            <w:textDirection w:val="btLr"/>
            <w:vAlign w:val="center"/>
          </w:tcPr>
          <w:p w14:paraId="4BC0F92F" w14:textId="77777777" w:rsidR="0037724D" w:rsidRPr="0053369F" w:rsidRDefault="0037724D" w:rsidP="0037724D">
            <w:pPr>
              <w:pStyle w:val="TAC"/>
            </w:pPr>
          </w:p>
        </w:tc>
        <w:tc>
          <w:tcPr>
            <w:tcW w:w="548" w:type="pct"/>
            <w:shd w:val="clear" w:color="auto" w:fill="auto"/>
            <w:tcMar>
              <w:left w:w="45" w:type="dxa"/>
              <w:right w:w="45" w:type="dxa"/>
            </w:tcMar>
          </w:tcPr>
          <w:p w14:paraId="45245664"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1E131DC3"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1ECFE243" w14:textId="77777777" w:rsidTr="00F01368">
        <w:trPr>
          <w:trHeight w:val="152"/>
        </w:trPr>
        <w:tc>
          <w:tcPr>
            <w:tcW w:w="478" w:type="pct"/>
            <w:shd w:val="clear" w:color="auto" w:fill="auto"/>
            <w:tcMar>
              <w:left w:w="28" w:type="dxa"/>
              <w:right w:w="28" w:type="dxa"/>
            </w:tcMar>
            <w:vAlign w:val="center"/>
          </w:tcPr>
          <w:p w14:paraId="0EFD13A5" w14:textId="46A30D2C" w:rsidR="0037724D" w:rsidRPr="0053369F" w:rsidRDefault="0037724D" w:rsidP="0037724D">
            <w:pPr>
              <w:pStyle w:val="TAC"/>
            </w:pPr>
            <w:ins w:id="244" w:author="Huawei" w:date="2022-11-04T21:46:00Z">
              <w:r w:rsidRPr="0053369F">
                <w:t>28</w:t>
              </w:r>
            </w:ins>
            <w:del w:id="245" w:author="Huawei" w:date="2022-11-04T21:46:00Z">
              <w:r w:rsidRPr="0053369F" w:rsidDel="00F31BD2">
                <w:delText>23</w:delText>
              </w:r>
            </w:del>
          </w:p>
        </w:tc>
        <w:tc>
          <w:tcPr>
            <w:tcW w:w="342" w:type="pct"/>
            <w:shd w:val="clear" w:color="auto" w:fill="auto"/>
            <w:tcMar>
              <w:left w:w="28" w:type="dxa"/>
              <w:right w:w="28" w:type="dxa"/>
            </w:tcMar>
          </w:tcPr>
          <w:p w14:paraId="1DE75266"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4E50C209"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0B30A8D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64CA0437" w14:textId="77777777" w:rsidR="0037724D" w:rsidRPr="0053369F" w:rsidRDefault="0037724D" w:rsidP="0037724D">
            <w:pPr>
              <w:pStyle w:val="TAH"/>
            </w:pPr>
          </w:p>
        </w:tc>
        <w:tc>
          <w:tcPr>
            <w:tcW w:w="202" w:type="pct"/>
            <w:vMerge/>
            <w:shd w:val="clear" w:color="auto" w:fill="auto"/>
            <w:textDirection w:val="btLr"/>
            <w:vAlign w:val="center"/>
          </w:tcPr>
          <w:p w14:paraId="35109017" w14:textId="77777777" w:rsidR="0037724D" w:rsidRPr="0053369F" w:rsidRDefault="0037724D" w:rsidP="0037724D">
            <w:pPr>
              <w:pStyle w:val="TAC"/>
            </w:pPr>
          </w:p>
        </w:tc>
        <w:tc>
          <w:tcPr>
            <w:tcW w:w="548" w:type="pct"/>
            <w:shd w:val="clear" w:color="auto" w:fill="auto"/>
            <w:tcMar>
              <w:left w:w="45" w:type="dxa"/>
              <w:right w:w="45" w:type="dxa"/>
            </w:tcMar>
          </w:tcPr>
          <w:p w14:paraId="5774A197"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3067F287" w14:textId="77777777" w:rsidR="0037724D" w:rsidRPr="0053369F" w:rsidRDefault="0037724D" w:rsidP="0037724D">
            <w:pPr>
              <w:pStyle w:val="TAC"/>
            </w:pPr>
            <w:r w:rsidRPr="0053369F">
              <w:t>Edge_1RB_Right (A3)</w:t>
            </w:r>
          </w:p>
        </w:tc>
      </w:tr>
      <w:tr w:rsidR="0037724D" w:rsidRPr="0053369F" w14:paraId="263EDB6C" w14:textId="77777777" w:rsidTr="00F01368">
        <w:trPr>
          <w:trHeight w:val="152"/>
        </w:trPr>
        <w:tc>
          <w:tcPr>
            <w:tcW w:w="478" w:type="pct"/>
            <w:shd w:val="clear" w:color="auto" w:fill="auto"/>
            <w:tcMar>
              <w:left w:w="28" w:type="dxa"/>
              <w:right w:w="28" w:type="dxa"/>
            </w:tcMar>
            <w:vAlign w:val="center"/>
          </w:tcPr>
          <w:p w14:paraId="2827E72D" w14:textId="5B4ACD39" w:rsidR="0037724D" w:rsidRPr="0053369F" w:rsidRDefault="0037724D" w:rsidP="0037724D">
            <w:pPr>
              <w:pStyle w:val="TAC"/>
            </w:pPr>
            <w:ins w:id="246" w:author="Huawei" w:date="2022-11-04T21:46:00Z">
              <w:r w:rsidRPr="0053369F">
                <w:t>29</w:t>
              </w:r>
            </w:ins>
            <w:del w:id="247" w:author="Huawei" w:date="2022-11-04T21:46:00Z">
              <w:r w:rsidRPr="0053369F" w:rsidDel="00F31BD2">
                <w:delText>24</w:delText>
              </w:r>
            </w:del>
          </w:p>
        </w:tc>
        <w:tc>
          <w:tcPr>
            <w:tcW w:w="342" w:type="pct"/>
            <w:shd w:val="clear" w:color="auto" w:fill="auto"/>
            <w:tcMar>
              <w:left w:w="28" w:type="dxa"/>
              <w:right w:w="28" w:type="dxa"/>
            </w:tcMar>
          </w:tcPr>
          <w:p w14:paraId="1DDC8417"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2FC4188F"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10EEF44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A1D0DF9" w14:textId="77777777" w:rsidR="0037724D" w:rsidRPr="0053369F" w:rsidRDefault="0037724D" w:rsidP="0037724D">
            <w:pPr>
              <w:pStyle w:val="TAH"/>
            </w:pPr>
          </w:p>
        </w:tc>
        <w:tc>
          <w:tcPr>
            <w:tcW w:w="202" w:type="pct"/>
            <w:vMerge/>
            <w:shd w:val="clear" w:color="auto" w:fill="auto"/>
            <w:textDirection w:val="btLr"/>
            <w:vAlign w:val="center"/>
          </w:tcPr>
          <w:p w14:paraId="07ADD151" w14:textId="77777777" w:rsidR="0037724D" w:rsidRPr="0053369F" w:rsidRDefault="0037724D" w:rsidP="0037724D">
            <w:pPr>
              <w:pStyle w:val="TAC"/>
            </w:pPr>
          </w:p>
        </w:tc>
        <w:tc>
          <w:tcPr>
            <w:tcW w:w="548" w:type="pct"/>
            <w:shd w:val="clear" w:color="auto" w:fill="auto"/>
            <w:tcMar>
              <w:left w:w="45" w:type="dxa"/>
              <w:right w:w="45" w:type="dxa"/>
            </w:tcMar>
          </w:tcPr>
          <w:p w14:paraId="3243CB52"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6DDBD9C9" w14:textId="77777777" w:rsidR="0037724D" w:rsidRPr="0053369F" w:rsidRDefault="0037724D" w:rsidP="0037724D">
            <w:pPr>
              <w:pStyle w:val="TAC"/>
            </w:pPr>
            <w:r w:rsidRPr="0053369F">
              <w:t>Edge_1RB_Left (A3)</w:t>
            </w:r>
          </w:p>
        </w:tc>
      </w:tr>
      <w:tr w:rsidR="0037724D" w:rsidRPr="0053369F" w14:paraId="3697E693" w14:textId="77777777" w:rsidTr="00F01368">
        <w:trPr>
          <w:trHeight w:val="152"/>
        </w:trPr>
        <w:tc>
          <w:tcPr>
            <w:tcW w:w="478" w:type="pct"/>
            <w:shd w:val="clear" w:color="auto" w:fill="auto"/>
            <w:tcMar>
              <w:left w:w="28" w:type="dxa"/>
              <w:right w:w="28" w:type="dxa"/>
            </w:tcMar>
            <w:vAlign w:val="center"/>
          </w:tcPr>
          <w:p w14:paraId="54748B2F" w14:textId="7AC17F49" w:rsidR="0037724D" w:rsidRPr="0053369F" w:rsidRDefault="0037724D" w:rsidP="0037724D">
            <w:pPr>
              <w:pStyle w:val="TAC"/>
            </w:pPr>
            <w:ins w:id="248" w:author="Huawei" w:date="2022-11-04T21:46:00Z">
              <w:r w:rsidRPr="0053369F">
                <w:t>30</w:t>
              </w:r>
            </w:ins>
            <w:del w:id="249" w:author="Huawei" w:date="2022-11-04T21:46:00Z">
              <w:r w:rsidRPr="0053369F" w:rsidDel="00F31BD2">
                <w:delText>25</w:delText>
              </w:r>
            </w:del>
          </w:p>
        </w:tc>
        <w:tc>
          <w:tcPr>
            <w:tcW w:w="342" w:type="pct"/>
            <w:shd w:val="clear" w:color="auto" w:fill="auto"/>
            <w:tcMar>
              <w:left w:w="28" w:type="dxa"/>
              <w:right w:w="28" w:type="dxa"/>
            </w:tcMar>
          </w:tcPr>
          <w:p w14:paraId="160C78D2"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7783D59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17A6291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C8367BE" w14:textId="77777777" w:rsidR="0037724D" w:rsidRPr="0053369F" w:rsidRDefault="0037724D" w:rsidP="0037724D">
            <w:pPr>
              <w:pStyle w:val="TAH"/>
            </w:pPr>
          </w:p>
        </w:tc>
        <w:tc>
          <w:tcPr>
            <w:tcW w:w="202" w:type="pct"/>
            <w:vMerge/>
            <w:shd w:val="clear" w:color="auto" w:fill="auto"/>
            <w:textDirection w:val="btLr"/>
            <w:vAlign w:val="center"/>
          </w:tcPr>
          <w:p w14:paraId="382FBEB0" w14:textId="77777777" w:rsidR="0037724D" w:rsidRPr="0053369F" w:rsidRDefault="0037724D" w:rsidP="0037724D">
            <w:pPr>
              <w:pStyle w:val="TAC"/>
            </w:pPr>
          </w:p>
        </w:tc>
        <w:tc>
          <w:tcPr>
            <w:tcW w:w="548" w:type="pct"/>
            <w:shd w:val="clear" w:color="auto" w:fill="auto"/>
            <w:tcMar>
              <w:left w:w="45" w:type="dxa"/>
              <w:right w:w="45" w:type="dxa"/>
            </w:tcMar>
          </w:tcPr>
          <w:p w14:paraId="1AB33789"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68665530" w14:textId="77777777" w:rsidR="0037724D" w:rsidRPr="0053369F" w:rsidRDefault="0037724D" w:rsidP="0037724D">
            <w:pPr>
              <w:pStyle w:val="TAC"/>
            </w:pPr>
            <w:r w:rsidRPr="0053369F">
              <w:t>20@0 (A1)</w:t>
            </w:r>
          </w:p>
        </w:tc>
        <w:tc>
          <w:tcPr>
            <w:tcW w:w="686" w:type="pct"/>
            <w:shd w:val="clear" w:color="auto" w:fill="auto"/>
            <w:vAlign w:val="center"/>
          </w:tcPr>
          <w:p w14:paraId="38DF0B26" w14:textId="77777777" w:rsidR="0037724D" w:rsidRPr="0053369F" w:rsidRDefault="0037724D" w:rsidP="0037724D">
            <w:pPr>
              <w:pStyle w:val="TAC"/>
            </w:pPr>
            <w:r w:rsidRPr="0053369F">
              <w:t>10@0 (A1)</w:t>
            </w:r>
          </w:p>
        </w:tc>
        <w:tc>
          <w:tcPr>
            <w:tcW w:w="685" w:type="pct"/>
            <w:shd w:val="clear" w:color="auto" w:fill="auto"/>
            <w:vAlign w:val="center"/>
          </w:tcPr>
          <w:p w14:paraId="5FBB7C2E" w14:textId="77777777" w:rsidR="0037724D" w:rsidRPr="0053369F" w:rsidRDefault="0037724D" w:rsidP="0037724D">
            <w:pPr>
              <w:pStyle w:val="TAC"/>
            </w:pPr>
            <w:r w:rsidRPr="0053369F">
              <w:t>5@0 (A1)</w:t>
            </w:r>
          </w:p>
        </w:tc>
      </w:tr>
      <w:tr w:rsidR="0037724D" w:rsidRPr="0053369F" w14:paraId="72E3F32F" w14:textId="77777777" w:rsidTr="00F01368">
        <w:trPr>
          <w:trHeight w:val="152"/>
        </w:trPr>
        <w:tc>
          <w:tcPr>
            <w:tcW w:w="478" w:type="pct"/>
            <w:shd w:val="clear" w:color="auto" w:fill="auto"/>
            <w:tcMar>
              <w:left w:w="28" w:type="dxa"/>
              <w:right w:w="28" w:type="dxa"/>
            </w:tcMar>
            <w:vAlign w:val="center"/>
          </w:tcPr>
          <w:p w14:paraId="7C756486" w14:textId="7B5BD248" w:rsidR="0037724D" w:rsidRPr="0053369F" w:rsidRDefault="0037724D" w:rsidP="0037724D">
            <w:pPr>
              <w:pStyle w:val="TAC"/>
            </w:pPr>
            <w:ins w:id="250" w:author="Huawei" w:date="2022-11-04T21:46:00Z">
              <w:r w:rsidRPr="0053369F">
                <w:t>31</w:t>
              </w:r>
            </w:ins>
            <w:del w:id="251" w:author="Huawei" w:date="2022-11-04T21:46:00Z">
              <w:r w:rsidRPr="0053369F" w:rsidDel="00F31BD2">
                <w:delText>26</w:delText>
              </w:r>
            </w:del>
          </w:p>
        </w:tc>
        <w:tc>
          <w:tcPr>
            <w:tcW w:w="342" w:type="pct"/>
            <w:shd w:val="clear" w:color="auto" w:fill="auto"/>
            <w:tcMar>
              <w:left w:w="28" w:type="dxa"/>
              <w:right w:w="28" w:type="dxa"/>
            </w:tcMar>
          </w:tcPr>
          <w:p w14:paraId="3E9E61B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D168443"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43DCEAB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D242E71" w14:textId="77777777" w:rsidR="0037724D" w:rsidRPr="0053369F" w:rsidRDefault="0037724D" w:rsidP="0037724D">
            <w:pPr>
              <w:pStyle w:val="TAH"/>
            </w:pPr>
          </w:p>
        </w:tc>
        <w:tc>
          <w:tcPr>
            <w:tcW w:w="202" w:type="pct"/>
            <w:vMerge/>
            <w:shd w:val="clear" w:color="auto" w:fill="auto"/>
            <w:textDirection w:val="btLr"/>
            <w:vAlign w:val="center"/>
          </w:tcPr>
          <w:p w14:paraId="401669FC" w14:textId="77777777" w:rsidR="0037724D" w:rsidRPr="0053369F" w:rsidRDefault="0037724D" w:rsidP="0037724D">
            <w:pPr>
              <w:pStyle w:val="TAC"/>
            </w:pPr>
          </w:p>
        </w:tc>
        <w:tc>
          <w:tcPr>
            <w:tcW w:w="548" w:type="pct"/>
            <w:shd w:val="clear" w:color="auto" w:fill="auto"/>
            <w:tcMar>
              <w:left w:w="45" w:type="dxa"/>
              <w:right w:w="45" w:type="dxa"/>
            </w:tcMar>
          </w:tcPr>
          <w:p w14:paraId="36ECC695"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48B1A65" w14:textId="77777777" w:rsidR="0037724D" w:rsidRPr="0053369F" w:rsidRDefault="0037724D" w:rsidP="0037724D">
            <w:pPr>
              <w:pStyle w:val="TAC"/>
            </w:pPr>
            <w:r w:rsidRPr="0053369F">
              <w:t>36@0 (A5)</w:t>
            </w:r>
          </w:p>
        </w:tc>
        <w:tc>
          <w:tcPr>
            <w:tcW w:w="686" w:type="pct"/>
            <w:shd w:val="clear" w:color="auto" w:fill="auto"/>
            <w:vAlign w:val="center"/>
          </w:tcPr>
          <w:p w14:paraId="57806D7B" w14:textId="77777777" w:rsidR="0037724D" w:rsidRPr="0053369F" w:rsidRDefault="0037724D" w:rsidP="0037724D">
            <w:pPr>
              <w:pStyle w:val="TAC"/>
            </w:pPr>
            <w:r w:rsidRPr="0053369F">
              <w:t>18@0 (A5)</w:t>
            </w:r>
          </w:p>
        </w:tc>
        <w:tc>
          <w:tcPr>
            <w:tcW w:w="685" w:type="pct"/>
            <w:shd w:val="clear" w:color="auto" w:fill="auto"/>
            <w:vAlign w:val="center"/>
          </w:tcPr>
          <w:p w14:paraId="74F4EAE3" w14:textId="77777777" w:rsidR="0037724D" w:rsidRPr="0053369F" w:rsidRDefault="0037724D" w:rsidP="0037724D">
            <w:pPr>
              <w:pStyle w:val="TAC"/>
            </w:pPr>
            <w:r w:rsidRPr="0053369F">
              <w:t>9@0 (A5)</w:t>
            </w:r>
          </w:p>
        </w:tc>
      </w:tr>
      <w:tr w:rsidR="0037724D" w:rsidRPr="0053369F" w14:paraId="05715A10" w14:textId="77777777" w:rsidTr="00F01368">
        <w:trPr>
          <w:trHeight w:val="152"/>
        </w:trPr>
        <w:tc>
          <w:tcPr>
            <w:tcW w:w="478" w:type="pct"/>
            <w:shd w:val="clear" w:color="auto" w:fill="auto"/>
            <w:tcMar>
              <w:left w:w="28" w:type="dxa"/>
              <w:right w:w="28" w:type="dxa"/>
            </w:tcMar>
            <w:vAlign w:val="center"/>
          </w:tcPr>
          <w:p w14:paraId="2DF5417E" w14:textId="7CB6CB26" w:rsidR="0037724D" w:rsidRPr="0053369F" w:rsidRDefault="0037724D" w:rsidP="0037724D">
            <w:pPr>
              <w:pStyle w:val="TAC"/>
            </w:pPr>
            <w:ins w:id="252" w:author="Huawei" w:date="2022-11-04T21:46:00Z">
              <w:r w:rsidRPr="0053369F">
                <w:t>32</w:t>
              </w:r>
            </w:ins>
            <w:del w:id="253" w:author="Huawei" w:date="2022-11-04T21:46:00Z">
              <w:r w:rsidRPr="0053369F" w:rsidDel="00051B0E">
                <w:delText>27</w:delText>
              </w:r>
            </w:del>
          </w:p>
        </w:tc>
        <w:tc>
          <w:tcPr>
            <w:tcW w:w="342" w:type="pct"/>
            <w:shd w:val="clear" w:color="auto" w:fill="auto"/>
            <w:tcMar>
              <w:left w:w="28" w:type="dxa"/>
              <w:right w:w="28" w:type="dxa"/>
            </w:tcMar>
          </w:tcPr>
          <w:p w14:paraId="34DE5C8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18FC9FB"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14448B7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4A6E936" w14:textId="77777777" w:rsidR="0037724D" w:rsidRPr="0053369F" w:rsidRDefault="0037724D" w:rsidP="0037724D">
            <w:pPr>
              <w:pStyle w:val="TAH"/>
            </w:pPr>
          </w:p>
        </w:tc>
        <w:tc>
          <w:tcPr>
            <w:tcW w:w="202" w:type="pct"/>
            <w:vMerge/>
            <w:shd w:val="clear" w:color="auto" w:fill="auto"/>
            <w:textDirection w:val="btLr"/>
            <w:vAlign w:val="center"/>
          </w:tcPr>
          <w:p w14:paraId="324D9110" w14:textId="77777777" w:rsidR="0037724D" w:rsidRPr="0053369F" w:rsidRDefault="0037724D" w:rsidP="0037724D">
            <w:pPr>
              <w:pStyle w:val="TAC"/>
            </w:pPr>
          </w:p>
        </w:tc>
        <w:tc>
          <w:tcPr>
            <w:tcW w:w="548" w:type="pct"/>
            <w:shd w:val="clear" w:color="auto" w:fill="auto"/>
            <w:tcMar>
              <w:left w:w="45" w:type="dxa"/>
              <w:right w:w="45" w:type="dxa"/>
            </w:tcMar>
          </w:tcPr>
          <w:p w14:paraId="64C2E17C"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2351479D" w14:textId="77777777" w:rsidR="0037724D" w:rsidRPr="0053369F" w:rsidRDefault="0037724D" w:rsidP="0037724D">
            <w:pPr>
              <w:pStyle w:val="TAC"/>
            </w:pPr>
            <w:r w:rsidRPr="0053369F">
              <w:t>80@0 (A3)</w:t>
            </w:r>
          </w:p>
        </w:tc>
        <w:tc>
          <w:tcPr>
            <w:tcW w:w="686" w:type="pct"/>
            <w:shd w:val="clear" w:color="auto" w:fill="auto"/>
            <w:vAlign w:val="center"/>
          </w:tcPr>
          <w:p w14:paraId="0035054A"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
          <w:p w14:paraId="0D18A4A7"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42C4C1EC" w14:textId="77777777" w:rsidTr="00F01368">
        <w:trPr>
          <w:trHeight w:val="152"/>
        </w:trPr>
        <w:tc>
          <w:tcPr>
            <w:tcW w:w="478" w:type="pct"/>
            <w:shd w:val="clear" w:color="auto" w:fill="auto"/>
            <w:tcMar>
              <w:left w:w="28" w:type="dxa"/>
              <w:right w:w="28" w:type="dxa"/>
            </w:tcMar>
            <w:vAlign w:val="center"/>
          </w:tcPr>
          <w:p w14:paraId="6898CCED" w14:textId="09D0C0B0" w:rsidR="0037724D" w:rsidRPr="0053369F" w:rsidRDefault="0037724D" w:rsidP="0037724D">
            <w:pPr>
              <w:pStyle w:val="TAC"/>
            </w:pPr>
            <w:ins w:id="254" w:author="Huawei" w:date="2022-11-04T21:46:00Z">
              <w:r w:rsidRPr="0053369F">
                <w:t>33</w:t>
              </w:r>
            </w:ins>
            <w:del w:id="255" w:author="Huawei" w:date="2022-11-04T21:46:00Z">
              <w:r w:rsidRPr="0053369F" w:rsidDel="00051B0E">
                <w:delText>28</w:delText>
              </w:r>
            </w:del>
          </w:p>
        </w:tc>
        <w:tc>
          <w:tcPr>
            <w:tcW w:w="342" w:type="pct"/>
            <w:shd w:val="clear" w:color="auto" w:fill="auto"/>
            <w:tcMar>
              <w:left w:w="28" w:type="dxa"/>
              <w:right w:w="28" w:type="dxa"/>
            </w:tcMar>
          </w:tcPr>
          <w:p w14:paraId="48FA88B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4E5C185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3E1EBA7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BE4408C" w14:textId="77777777" w:rsidR="0037724D" w:rsidRPr="0053369F" w:rsidRDefault="0037724D" w:rsidP="0037724D">
            <w:pPr>
              <w:pStyle w:val="TAH"/>
            </w:pPr>
          </w:p>
        </w:tc>
        <w:tc>
          <w:tcPr>
            <w:tcW w:w="202" w:type="pct"/>
            <w:vMerge/>
            <w:shd w:val="clear" w:color="auto" w:fill="auto"/>
            <w:textDirection w:val="btLr"/>
            <w:vAlign w:val="center"/>
          </w:tcPr>
          <w:p w14:paraId="3E8D021E" w14:textId="77777777" w:rsidR="0037724D" w:rsidRPr="0053369F" w:rsidRDefault="0037724D" w:rsidP="0037724D">
            <w:pPr>
              <w:pStyle w:val="TAC"/>
            </w:pPr>
          </w:p>
        </w:tc>
        <w:tc>
          <w:tcPr>
            <w:tcW w:w="548" w:type="pct"/>
            <w:shd w:val="clear" w:color="auto" w:fill="auto"/>
            <w:tcMar>
              <w:left w:w="45" w:type="dxa"/>
              <w:right w:w="45" w:type="dxa"/>
            </w:tcMar>
          </w:tcPr>
          <w:p w14:paraId="429708C6"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7385F88"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
          <w:p w14:paraId="08B5C8D0"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
          <w:p w14:paraId="40E59653"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6AD3F922" w14:textId="77777777" w:rsidTr="00F01368">
        <w:trPr>
          <w:trHeight w:val="152"/>
        </w:trPr>
        <w:tc>
          <w:tcPr>
            <w:tcW w:w="478" w:type="pct"/>
            <w:shd w:val="clear" w:color="auto" w:fill="auto"/>
            <w:tcMar>
              <w:left w:w="28" w:type="dxa"/>
              <w:right w:w="28" w:type="dxa"/>
            </w:tcMar>
            <w:vAlign w:val="center"/>
          </w:tcPr>
          <w:p w14:paraId="1150576D" w14:textId="568E0946" w:rsidR="0037724D" w:rsidRPr="0053369F" w:rsidRDefault="0037724D" w:rsidP="0037724D">
            <w:pPr>
              <w:pStyle w:val="TAC"/>
            </w:pPr>
            <w:ins w:id="256" w:author="Huawei" w:date="2022-11-04T21:46:00Z">
              <w:r w:rsidRPr="0053369F">
                <w:t>34</w:t>
              </w:r>
            </w:ins>
            <w:del w:id="257" w:author="Huawei" w:date="2022-11-04T21:46:00Z">
              <w:r w:rsidRPr="0053369F" w:rsidDel="00051B0E">
                <w:delText>29</w:delText>
              </w:r>
            </w:del>
          </w:p>
        </w:tc>
        <w:tc>
          <w:tcPr>
            <w:tcW w:w="342" w:type="pct"/>
            <w:shd w:val="clear" w:color="auto" w:fill="auto"/>
            <w:tcMar>
              <w:left w:w="28" w:type="dxa"/>
              <w:right w:w="28" w:type="dxa"/>
            </w:tcMar>
          </w:tcPr>
          <w:p w14:paraId="5236982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3783324"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054EA22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4B077BB" w14:textId="77777777" w:rsidR="0037724D" w:rsidRPr="0053369F" w:rsidRDefault="0037724D" w:rsidP="0037724D">
            <w:pPr>
              <w:pStyle w:val="TAH"/>
            </w:pPr>
          </w:p>
        </w:tc>
        <w:tc>
          <w:tcPr>
            <w:tcW w:w="202" w:type="pct"/>
            <w:vMerge/>
            <w:shd w:val="clear" w:color="auto" w:fill="auto"/>
            <w:textDirection w:val="btLr"/>
            <w:vAlign w:val="center"/>
          </w:tcPr>
          <w:p w14:paraId="70EE2389" w14:textId="77777777" w:rsidR="0037724D" w:rsidRPr="0053369F" w:rsidRDefault="0037724D" w:rsidP="0037724D">
            <w:pPr>
              <w:pStyle w:val="TAC"/>
            </w:pPr>
          </w:p>
        </w:tc>
        <w:tc>
          <w:tcPr>
            <w:tcW w:w="548" w:type="pct"/>
            <w:shd w:val="clear" w:color="auto" w:fill="auto"/>
            <w:tcMar>
              <w:left w:w="45" w:type="dxa"/>
              <w:right w:w="45" w:type="dxa"/>
            </w:tcMar>
          </w:tcPr>
          <w:p w14:paraId="7AD64078"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0874259F"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64CEB216" w14:textId="77777777" w:rsidTr="00F01368">
        <w:trPr>
          <w:trHeight w:val="152"/>
        </w:trPr>
        <w:tc>
          <w:tcPr>
            <w:tcW w:w="478" w:type="pct"/>
            <w:shd w:val="clear" w:color="auto" w:fill="auto"/>
            <w:tcMar>
              <w:left w:w="28" w:type="dxa"/>
              <w:right w:w="28" w:type="dxa"/>
            </w:tcMar>
            <w:vAlign w:val="center"/>
          </w:tcPr>
          <w:p w14:paraId="61098C47" w14:textId="76A80691" w:rsidR="0037724D" w:rsidRPr="0053369F" w:rsidRDefault="0037724D" w:rsidP="0037724D">
            <w:pPr>
              <w:pStyle w:val="TAC"/>
            </w:pPr>
            <w:ins w:id="258" w:author="Huawei" w:date="2022-11-04T21:46:00Z">
              <w:r w:rsidRPr="0053369F">
                <w:t>35</w:t>
              </w:r>
            </w:ins>
            <w:del w:id="259" w:author="Huawei" w:date="2022-11-04T21:46:00Z">
              <w:r w:rsidRPr="0053369F" w:rsidDel="00051B0E">
                <w:delText>30</w:delText>
              </w:r>
            </w:del>
          </w:p>
        </w:tc>
        <w:tc>
          <w:tcPr>
            <w:tcW w:w="342" w:type="pct"/>
            <w:shd w:val="clear" w:color="auto" w:fill="auto"/>
            <w:tcMar>
              <w:left w:w="28" w:type="dxa"/>
              <w:right w:w="28" w:type="dxa"/>
            </w:tcMar>
          </w:tcPr>
          <w:p w14:paraId="4657749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4213EF8" w14:textId="77777777" w:rsidR="0037724D" w:rsidRPr="0053369F" w:rsidRDefault="0037724D" w:rsidP="0037724D">
            <w:pPr>
              <w:pStyle w:val="TAC"/>
            </w:pPr>
            <w:r w:rsidRPr="0053369F">
              <w:t>30</w:t>
            </w:r>
          </w:p>
        </w:tc>
        <w:tc>
          <w:tcPr>
            <w:tcW w:w="410" w:type="pct"/>
            <w:shd w:val="clear" w:color="auto" w:fill="auto"/>
            <w:tcMar>
              <w:left w:w="23" w:type="dxa"/>
              <w:right w:w="23" w:type="dxa"/>
            </w:tcMar>
          </w:tcPr>
          <w:p w14:paraId="2A796F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FBF54C3" w14:textId="77777777" w:rsidR="0037724D" w:rsidRPr="0053369F" w:rsidRDefault="0037724D" w:rsidP="0037724D">
            <w:pPr>
              <w:pStyle w:val="TAH"/>
            </w:pPr>
          </w:p>
        </w:tc>
        <w:tc>
          <w:tcPr>
            <w:tcW w:w="202" w:type="pct"/>
            <w:vMerge/>
            <w:shd w:val="clear" w:color="auto" w:fill="auto"/>
            <w:textDirection w:val="btLr"/>
            <w:vAlign w:val="center"/>
          </w:tcPr>
          <w:p w14:paraId="3A2386CB" w14:textId="77777777" w:rsidR="0037724D" w:rsidRPr="0053369F" w:rsidRDefault="0037724D" w:rsidP="0037724D">
            <w:pPr>
              <w:pStyle w:val="TAC"/>
            </w:pPr>
          </w:p>
        </w:tc>
        <w:tc>
          <w:tcPr>
            <w:tcW w:w="548" w:type="pct"/>
            <w:shd w:val="clear" w:color="auto" w:fill="auto"/>
            <w:tcMar>
              <w:left w:w="45" w:type="dxa"/>
              <w:right w:w="45" w:type="dxa"/>
            </w:tcMar>
          </w:tcPr>
          <w:p w14:paraId="7FF6FE4C"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4186A0AC" w14:textId="77777777" w:rsidR="0037724D" w:rsidRPr="0053369F" w:rsidRDefault="0037724D" w:rsidP="0037724D">
            <w:pPr>
              <w:pStyle w:val="TAC"/>
            </w:pPr>
            <w:r w:rsidRPr="0053369F">
              <w:t>Edge_1RB_Right (A5)</w:t>
            </w:r>
          </w:p>
        </w:tc>
      </w:tr>
      <w:tr w:rsidR="0037724D" w:rsidRPr="0053369F" w14:paraId="5CE1BE10" w14:textId="77777777" w:rsidTr="00F01368">
        <w:trPr>
          <w:trHeight w:val="152"/>
        </w:trPr>
        <w:tc>
          <w:tcPr>
            <w:tcW w:w="478" w:type="pct"/>
            <w:shd w:val="clear" w:color="auto" w:fill="auto"/>
            <w:tcMar>
              <w:left w:w="28" w:type="dxa"/>
              <w:right w:w="28" w:type="dxa"/>
            </w:tcMar>
            <w:vAlign w:val="center"/>
          </w:tcPr>
          <w:p w14:paraId="6892DA65" w14:textId="4CAF097C" w:rsidR="0037724D" w:rsidRPr="0053369F" w:rsidRDefault="0037724D" w:rsidP="0037724D">
            <w:pPr>
              <w:pStyle w:val="TAC"/>
            </w:pPr>
            <w:ins w:id="260" w:author="Huawei" w:date="2022-11-04T21:46:00Z">
              <w:r w:rsidRPr="0053369F">
                <w:t>36</w:t>
              </w:r>
            </w:ins>
            <w:del w:id="261" w:author="Huawei" w:date="2022-11-04T21:46:00Z">
              <w:r w:rsidRPr="0053369F" w:rsidDel="00051B0E">
                <w:delText>31</w:delText>
              </w:r>
            </w:del>
          </w:p>
        </w:tc>
        <w:tc>
          <w:tcPr>
            <w:tcW w:w="342" w:type="pct"/>
            <w:shd w:val="clear" w:color="auto" w:fill="auto"/>
            <w:tcMar>
              <w:left w:w="28" w:type="dxa"/>
              <w:right w:w="28" w:type="dxa"/>
            </w:tcMar>
          </w:tcPr>
          <w:p w14:paraId="64D13DD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4A3D4EB2"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2D00DF5A"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5854DA0" w14:textId="77777777" w:rsidR="0037724D" w:rsidRPr="0053369F" w:rsidRDefault="0037724D" w:rsidP="0037724D">
            <w:pPr>
              <w:pStyle w:val="TAH"/>
            </w:pPr>
          </w:p>
        </w:tc>
        <w:tc>
          <w:tcPr>
            <w:tcW w:w="202" w:type="pct"/>
            <w:vMerge/>
            <w:shd w:val="clear" w:color="auto" w:fill="auto"/>
            <w:textDirection w:val="btLr"/>
            <w:vAlign w:val="center"/>
          </w:tcPr>
          <w:p w14:paraId="35FFA301" w14:textId="77777777" w:rsidR="0037724D" w:rsidRPr="0053369F" w:rsidRDefault="0037724D" w:rsidP="0037724D">
            <w:pPr>
              <w:pStyle w:val="TAC"/>
            </w:pPr>
          </w:p>
        </w:tc>
        <w:tc>
          <w:tcPr>
            <w:tcW w:w="548" w:type="pct"/>
            <w:shd w:val="clear" w:color="auto" w:fill="auto"/>
            <w:tcMar>
              <w:left w:w="45" w:type="dxa"/>
              <w:right w:w="45" w:type="dxa"/>
            </w:tcMar>
          </w:tcPr>
          <w:p w14:paraId="2B1D39D4"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1B40330A"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
          <w:p w14:paraId="08F2C2E1"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
          <w:p w14:paraId="642AE6B6"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2191E1FA" w14:textId="77777777" w:rsidTr="00F01368">
        <w:trPr>
          <w:trHeight w:val="152"/>
        </w:trPr>
        <w:tc>
          <w:tcPr>
            <w:tcW w:w="478" w:type="pct"/>
            <w:shd w:val="clear" w:color="auto" w:fill="auto"/>
            <w:tcMar>
              <w:left w:w="28" w:type="dxa"/>
              <w:right w:w="28" w:type="dxa"/>
            </w:tcMar>
            <w:vAlign w:val="center"/>
          </w:tcPr>
          <w:p w14:paraId="5B4565DF" w14:textId="33D1F29B" w:rsidR="0037724D" w:rsidRPr="0053369F" w:rsidRDefault="0037724D" w:rsidP="0037724D">
            <w:pPr>
              <w:pStyle w:val="TAC"/>
            </w:pPr>
            <w:ins w:id="262" w:author="Huawei" w:date="2022-11-04T21:46:00Z">
              <w:r w:rsidRPr="0053369F">
                <w:t>37</w:t>
              </w:r>
            </w:ins>
            <w:del w:id="263" w:author="Huawei" w:date="2022-11-04T21:46:00Z">
              <w:r w:rsidRPr="0053369F" w:rsidDel="0037724D">
                <w:delText>32</w:delText>
              </w:r>
            </w:del>
          </w:p>
        </w:tc>
        <w:tc>
          <w:tcPr>
            <w:tcW w:w="342" w:type="pct"/>
            <w:shd w:val="clear" w:color="auto" w:fill="auto"/>
            <w:tcMar>
              <w:left w:w="28" w:type="dxa"/>
              <w:right w:w="28" w:type="dxa"/>
            </w:tcMar>
          </w:tcPr>
          <w:p w14:paraId="1061F1B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188364FC"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03C5C70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5721DB4" w14:textId="77777777" w:rsidR="0037724D" w:rsidRPr="0053369F" w:rsidRDefault="0037724D" w:rsidP="0037724D">
            <w:pPr>
              <w:pStyle w:val="TAH"/>
            </w:pPr>
          </w:p>
        </w:tc>
        <w:tc>
          <w:tcPr>
            <w:tcW w:w="202" w:type="pct"/>
            <w:vMerge/>
            <w:shd w:val="clear" w:color="auto" w:fill="auto"/>
            <w:textDirection w:val="btLr"/>
            <w:vAlign w:val="center"/>
          </w:tcPr>
          <w:p w14:paraId="15EA7662" w14:textId="77777777" w:rsidR="0037724D" w:rsidRPr="0053369F" w:rsidRDefault="0037724D" w:rsidP="0037724D">
            <w:pPr>
              <w:pStyle w:val="TAC"/>
            </w:pPr>
          </w:p>
        </w:tc>
        <w:tc>
          <w:tcPr>
            <w:tcW w:w="548" w:type="pct"/>
            <w:shd w:val="clear" w:color="auto" w:fill="auto"/>
            <w:tcMar>
              <w:left w:w="45" w:type="dxa"/>
              <w:right w:w="45" w:type="dxa"/>
            </w:tcMar>
          </w:tcPr>
          <w:p w14:paraId="5ECC47F8"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5DF1E20A" w14:textId="77777777" w:rsidR="0037724D" w:rsidRPr="0053369F" w:rsidRDefault="0037724D" w:rsidP="0037724D">
            <w:pPr>
              <w:pStyle w:val="TAC"/>
            </w:pPr>
            <w:r w:rsidRPr="0053369F">
              <w:t>5@53 (A5)</w:t>
            </w:r>
          </w:p>
        </w:tc>
        <w:tc>
          <w:tcPr>
            <w:tcW w:w="686" w:type="pct"/>
            <w:shd w:val="clear" w:color="auto" w:fill="auto"/>
            <w:vAlign w:val="center"/>
          </w:tcPr>
          <w:p w14:paraId="23797785" w14:textId="77777777" w:rsidR="0037724D" w:rsidRPr="0053369F" w:rsidRDefault="0037724D" w:rsidP="0037724D">
            <w:pPr>
              <w:pStyle w:val="TAC"/>
            </w:pPr>
            <w:r w:rsidRPr="0053369F">
              <w:t>2@27 (A5)</w:t>
            </w:r>
          </w:p>
        </w:tc>
        <w:tc>
          <w:tcPr>
            <w:tcW w:w="685" w:type="pct"/>
            <w:shd w:val="clear" w:color="auto" w:fill="auto"/>
            <w:vAlign w:val="center"/>
          </w:tcPr>
          <w:p w14:paraId="05EAF3A6" w14:textId="77777777" w:rsidR="0037724D" w:rsidRPr="0053369F" w:rsidRDefault="0037724D" w:rsidP="0037724D">
            <w:pPr>
              <w:pStyle w:val="TAC"/>
            </w:pPr>
            <w:r w:rsidRPr="0053369F">
              <w:t>1@14 (A5)</w:t>
            </w:r>
          </w:p>
        </w:tc>
      </w:tr>
      <w:tr w:rsidR="0037724D" w:rsidRPr="0053369F" w14:paraId="49A32E83" w14:textId="77777777" w:rsidTr="00F01368">
        <w:trPr>
          <w:trHeight w:val="152"/>
        </w:trPr>
        <w:tc>
          <w:tcPr>
            <w:tcW w:w="478" w:type="pct"/>
            <w:shd w:val="clear" w:color="auto" w:fill="auto"/>
            <w:tcMar>
              <w:left w:w="28" w:type="dxa"/>
              <w:right w:w="28" w:type="dxa"/>
            </w:tcMar>
            <w:vAlign w:val="center"/>
          </w:tcPr>
          <w:p w14:paraId="7496EFE9" w14:textId="7F447FE1" w:rsidR="0037724D" w:rsidRPr="0053369F" w:rsidRDefault="0037724D" w:rsidP="0037724D">
            <w:pPr>
              <w:pStyle w:val="TAC"/>
            </w:pPr>
            <w:ins w:id="264" w:author="Huawei" w:date="2022-11-04T21:47:00Z">
              <w:r w:rsidRPr="0053369F">
                <w:t>38</w:t>
              </w:r>
            </w:ins>
            <w:del w:id="265" w:author="Huawei" w:date="2022-11-04T21:47:00Z">
              <w:r w:rsidRPr="0053369F" w:rsidDel="00C64231">
                <w:delText>33</w:delText>
              </w:r>
            </w:del>
          </w:p>
        </w:tc>
        <w:tc>
          <w:tcPr>
            <w:tcW w:w="342" w:type="pct"/>
            <w:shd w:val="clear" w:color="auto" w:fill="auto"/>
            <w:tcMar>
              <w:left w:w="28" w:type="dxa"/>
              <w:right w:w="28" w:type="dxa"/>
            </w:tcMar>
          </w:tcPr>
          <w:p w14:paraId="5D7EB16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6068D50C"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30C2074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E9DE112" w14:textId="77777777" w:rsidR="0037724D" w:rsidRPr="0053369F" w:rsidRDefault="0037724D" w:rsidP="0037724D">
            <w:pPr>
              <w:pStyle w:val="TAH"/>
            </w:pPr>
          </w:p>
        </w:tc>
        <w:tc>
          <w:tcPr>
            <w:tcW w:w="202" w:type="pct"/>
            <w:vMerge/>
            <w:shd w:val="clear" w:color="auto" w:fill="auto"/>
            <w:textDirection w:val="btLr"/>
            <w:vAlign w:val="center"/>
          </w:tcPr>
          <w:p w14:paraId="29D044CF" w14:textId="77777777" w:rsidR="0037724D" w:rsidRPr="0053369F" w:rsidRDefault="0037724D" w:rsidP="0037724D">
            <w:pPr>
              <w:pStyle w:val="TAC"/>
            </w:pPr>
          </w:p>
        </w:tc>
        <w:tc>
          <w:tcPr>
            <w:tcW w:w="548" w:type="pct"/>
            <w:shd w:val="clear" w:color="auto" w:fill="auto"/>
            <w:tcMar>
              <w:left w:w="45" w:type="dxa"/>
              <w:right w:w="45" w:type="dxa"/>
            </w:tcMar>
          </w:tcPr>
          <w:p w14:paraId="35EC87CD"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E228BB4"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
          <w:p w14:paraId="1E565621"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
          <w:p w14:paraId="7132EC61"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02D4B57B" w14:textId="77777777" w:rsidTr="00F01368">
        <w:trPr>
          <w:trHeight w:val="152"/>
        </w:trPr>
        <w:tc>
          <w:tcPr>
            <w:tcW w:w="478" w:type="pct"/>
            <w:shd w:val="clear" w:color="auto" w:fill="auto"/>
            <w:tcMar>
              <w:left w:w="28" w:type="dxa"/>
              <w:right w:w="28" w:type="dxa"/>
            </w:tcMar>
            <w:vAlign w:val="center"/>
          </w:tcPr>
          <w:p w14:paraId="143C3960" w14:textId="26DBC3F5" w:rsidR="0037724D" w:rsidRPr="0053369F" w:rsidRDefault="0037724D" w:rsidP="0037724D">
            <w:pPr>
              <w:pStyle w:val="TAC"/>
            </w:pPr>
            <w:ins w:id="266" w:author="Huawei" w:date="2022-11-04T21:47:00Z">
              <w:r w:rsidRPr="0053369F">
                <w:t>39</w:t>
              </w:r>
            </w:ins>
            <w:del w:id="267" w:author="Huawei" w:date="2022-11-04T21:47:00Z">
              <w:r w:rsidRPr="0053369F" w:rsidDel="00C64231">
                <w:delText>34</w:delText>
              </w:r>
            </w:del>
          </w:p>
        </w:tc>
        <w:tc>
          <w:tcPr>
            <w:tcW w:w="342" w:type="pct"/>
            <w:shd w:val="clear" w:color="auto" w:fill="auto"/>
            <w:tcMar>
              <w:left w:w="28" w:type="dxa"/>
              <w:right w:w="28" w:type="dxa"/>
            </w:tcMar>
          </w:tcPr>
          <w:p w14:paraId="6571CCE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9CF6AA6"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053B583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50B5189E" w14:textId="77777777" w:rsidR="0037724D" w:rsidRPr="0053369F" w:rsidRDefault="0037724D" w:rsidP="0037724D">
            <w:pPr>
              <w:pStyle w:val="TAH"/>
            </w:pPr>
          </w:p>
        </w:tc>
        <w:tc>
          <w:tcPr>
            <w:tcW w:w="202" w:type="pct"/>
            <w:vMerge/>
            <w:shd w:val="clear" w:color="auto" w:fill="auto"/>
            <w:textDirection w:val="btLr"/>
            <w:vAlign w:val="center"/>
          </w:tcPr>
          <w:p w14:paraId="4E7E33EC" w14:textId="77777777" w:rsidR="0037724D" w:rsidRPr="0053369F" w:rsidRDefault="0037724D" w:rsidP="0037724D">
            <w:pPr>
              <w:pStyle w:val="TAC"/>
            </w:pPr>
          </w:p>
        </w:tc>
        <w:tc>
          <w:tcPr>
            <w:tcW w:w="548" w:type="pct"/>
            <w:shd w:val="clear" w:color="auto" w:fill="auto"/>
            <w:tcMar>
              <w:left w:w="45" w:type="dxa"/>
              <w:right w:w="45" w:type="dxa"/>
            </w:tcMar>
          </w:tcPr>
          <w:p w14:paraId="5A9ACC5C"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7F9EC746" w14:textId="77777777" w:rsidR="0037724D" w:rsidRPr="0053369F" w:rsidRDefault="0037724D" w:rsidP="0037724D">
            <w:pPr>
              <w:pStyle w:val="TAC"/>
            </w:pPr>
            <w:r w:rsidRPr="0053369F">
              <w:t>150</w:t>
            </w:r>
            <w:r w:rsidRPr="0053369F">
              <w:rPr>
                <w:lang w:eastAsia="zh-CN"/>
              </w:rPr>
              <w:t>@</w:t>
            </w:r>
            <w:r w:rsidRPr="0053369F">
              <w:t>33 (A2)</w:t>
            </w:r>
          </w:p>
        </w:tc>
        <w:tc>
          <w:tcPr>
            <w:tcW w:w="686" w:type="pct"/>
            <w:shd w:val="clear" w:color="auto" w:fill="auto"/>
            <w:vAlign w:val="center"/>
          </w:tcPr>
          <w:p w14:paraId="094FD12D" w14:textId="77777777" w:rsidR="0037724D" w:rsidRPr="0053369F" w:rsidRDefault="0037724D" w:rsidP="0037724D">
            <w:pPr>
              <w:pStyle w:val="TAC"/>
            </w:pPr>
            <w:r w:rsidRPr="0053369F">
              <w:t>75</w:t>
            </w:r>
            <w:r w:rsidRPr="0053369F">
              <w:rPr>
                <w:lang w:eastAsia="zh-CN"/>
              </w:rPr>
              <w:t>@</w:t>
            </w:r>
            <w:r w:rsidRPr="0053369F">
              <w:t>17 (A2)</w:t>
            </w:r>
          </w:p>
        </w:tc>
        <w:tc>
          <w:tcPr>
            <w:tcW w:w="685" w:type="pct"/>
            <w:shd w:val="clear" w:color="auto" w:fill="auto"/>
            <w:vAlign w:val="center"/>
          </w:tcPr>
          <w:p w14:paraId="561871DB" w14:textId="77777777" w:rsidR="0037724D" w:rsidRPr="0053369F" w:rsidRDefault="0037724D" w:rsidP="0037724D">
            <w:pPr>
              <w:pStyle w:val="TAC"/>
            </w:pPr>
            <w:r w:rsidRPr="0053369F">
              <w:t>36</w:t>
            </w:r>
            <w:r w:rsidRPr="0053369F">
              <w:rPr>
                <w:lang w:eastAsia="zh-CN"/>
              </w:rPr>
              <w:t>@</w:t>
            </w:r>
            <w:r w:rsidRPr="0053369F">
              <w:t>9 (A2)</w:t>
            </w:r>
          </w:p>
        </w:tc>
      </w:tr>
      <w:tr w:rsidR="0037724D" w:rsidRPr="0053369F" w14:paraId="52F51CBA" w14:textId="77777777" w:rsidTr="00F01368">
        <w:trPr>
          <w:trHeight w:val="152"/>
        </w:trPr>
        <w:tc>
          <w:tcPr>
            <w:tcW w:w="478" w:type="pct"/>
            <w:shd w:val="clear" w:color="auto" w:fill="auto"/>
            <w:tcMar>
              <w:left w:w="28" w:type="dxa"/>
              <w:right w:w="28" w:type="dxa"/>
            </w:tcMar>
            <w:vAlign w:val="center"/>
          </w:tcPr>
          <w:p w14:paraId="3542D7C5" w14:textId="15D554DD" w:rsidR="0037724D" w:rsidRPr="0053369F" w:rsidRDefault="0037724D" w:rsidP="0037724D">
            <w:pPr>
              <w:pStyle w:val="TAC"/>
            </w:pPr>
            <w:ins w:id="268" w:author="Huawei" w:date="2022-11-04T21:47:00Z">
              <w:r w:rsidRPr="0053369F">
                <w:t>40</w:t>
              </w:r>
            </w:ins>
            <w:del w:id="269" w:author="Huawei" w:date="2022-11-04T21:47:00Z">
              <w:r w:rsidRPr="0053369F" w:rsidDel="00C64231">
                <w:delText>35</w:delText>
              </w:r>
            </w:del>
          </w:p>
        </w:tc>
        <w:tc>
          <w:tcPr>
            <w:tcW w:w="342" w:type="pct"/>
            <w:shd w:val="clear" w:color="auto" w:fill="auto"/>
            <w:tcMar>
              <w:left w:w="28" w:type="dxa"/>
              <w:right w:w="28" w:type="dxa"/>
            </w:tcMar>
          </w:tcPr>
          <w:p w14:paraId="605C813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7D664B0"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56E18CE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5E65E85" w14:textId="77777777" w:rsidR="0037724D" w:rsidRPr="0053369F" w:rsidRDefault="0037724D" w:rsidP="0037724D">
            <w:pPr>
              <w:pStyle w:val="TAH"/>
            </w:pPr>
          </w:p>
        </w:tc>
        <w:tc>
          <w:tcPr>
            <w:tcW w:w="202" w:type="pct"/>
            <w:vMerge/>
            <w:shd w:val="clear" w:color="auto" w:fill="auto"/>
            <w:textDirection w:val="btLr"/>
            <w:vAlign w:val="center"/>
          </w:tcPr>
          <w:p w14:paraId="11C4D26F" w14:textId="77777777" w:rsidR="0037724D" w:rsidRPr="0053369F" w:rsidRDefault="0037724D" w:rsidP="0037724D">
            <w:pPr>
              <w:pStyle w:val="TAC"/>
            </w:pPr>
          </w:p>
        </w:tc>
        <w:tc>
          <w:tcPr>
            <w:tcW w:w="548" w:type="pct"/>
            <w:shd w:val="clear" w:color="auto" w:fill="auto"/>
            <w:tcMar>
              <w:left w:w="45" w:type="dxa"/>
              <w:right w:w="45" w:type="dxa"/>
            </w:tcMar>
          </w:tcPr>
          <w:p w14:paraId="46C9B60E"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35A06BC"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
          <w:p w14:paraId="6FC1375B"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
          <w:p w14:paraId="62758ED3"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2A01AF43" w14:textId="77777777" w:rsidTr="00F01368">
        <w:trPr>
          <w:trHeight w:val="152"/>
        </w:trPr>
        <w:tc>
          <w:tcPr>
            <w:tcW w:w="478" w:type="pct"/>
            <w:shd w:val="clear" w:color="auto" w:fill="auto"/>
            <w:tcMar>
              <w:left w:w="28" w:type="dxa"/>
              <w:right w:w="28" w:type="dxa"/>
            </w:tcMar>
            <w:vAlign w:val="center"/>
          </w:tcPr>
          <w:p w14:paraId="205BF0E0" w14:textId="17636AFF" w:rsidR="0037724D" w:rsidRPr="0053369F" w:rsidRDefault="0037724D" w:rsidP="0037724D">
            <w:pPr>
              <w:pStyle w:val="TAC"/>
            </w:pPr>
            <w:ins w:id="270" w:author="Huawei" w:date="2022-11-04T21:47:00Z">
              <w:r w:rsidRPr="0053369F">
                <w:t>41</w:t>
              </w:r>
            </w:ins>
            <w:del w:id="271" w:author="Huawei" w:date="2022-11-04T21:47:00Z">
              <w:r w:rsidRPr="0053369F" w:rsidDel="00C64231">
                <w:delText>36</w:delText>
              </w:r>
            </w:del>
          </w:p>
        </w:tc>
        <w:tc>
          <w:tcPr>
            <w:tcW w:w="342" w:type="pct"/>
            <w:shd w:val="clear" w:color="auto" w:fill="auto"/>
            <w:tcMar>
              <w:left w:w="28" w:type="dxa"/>
              <w:right w:w="28" w:type="dxa"/>
            </w:tcMar>
          </w:tcPr>
          <w:p w14:paraId="02348B0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4C67A96"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3D59ADA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468A6E1" w14:textId="77777777" w:rsidR="0037724D" w:rsidRPr="0053369F" w:rsidRDefault="0037724D" w:rsidP="0037724D">
            <w:pPr>
              <w:pStyle w:val="TAH"/>
            </w:pPr>
          </w:p>
        </w:tc>
        <w:tc>
          <w:tcPr>
            <w:tcW w:w="202" w:type="pct"/>
            <w:vMerge/>
            <w:shd w:val="clear" w:color="auto" w:fill="auto"/>
            <w:textDirection w:val="btLr"/>
            <w:vAlign w:val="center"/>
          </w:tcPr>
          <w:p w14:paraId="2DD6E832" w14:textId="77777777" w:rsidR="0037724D" w:rsidRPr="0053369F" w:rsidRDefault="0037724D" w:rsidP="0037724D">
            <w:pPr>
              <w:pStyle w:val="TAC"/>
            </w:pPr>
          </w:p>
        </w:tc>
        <w:tc>
          <w:tcPr>
            <w:tcW w:w="548" w:type="pct"/>
            <w:shd w:val="clear" w:color="auto" w:fill="auto"/>
            <w:tcMar>
              <w:left w:w="45" w:type="dxa"/>
              <w:right w:w="45" w:type="dxa"/>
            </w:tcMar>
          </w:tcPr>
          <w:p w14:paraId="28969391"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3A7ED81"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
          <w:p w14:paraId="4C4F40CF"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
          <w:p w14:paraId="177621F7"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284F132E" w14:textId="77777777" w:rsidTr="00F01368">
        <w:trPr>
          <w:trHeight w:val="152"/>
        </w:trPr>
        <w:tc>
          <w:tcPr>
            <w:tcW w:w="478" w:type="pct"/>
            <w:shd w:val="clear" w:color="auto" w:fill="auto"/>
            <w:tcMar>
              <w:left w:w="28" w:type="dxa"/>
              <w:right w:w="28" w:type="dxa"/>
            </w:tcMar>
            <w:vAlign w:val="center"/>
          </w:tcPr>
          <w:p w14:paraId="1DAD6F77" w14:textId="66D28138" w:rsidR="0037724D" w:rsidRPr="0053369F" w:rsidRDefault="0037724D" w:rsidP="0037724D">
            <w:pPr>
              <w:pStyle w:val="TAC"/>
            </w:pPr>
            <w:ins w:id="272" w:author="Huawei" w:date="2022-11-04T21:47:00Z">
              <w:r w:rsidRPr="0053369F">
                <w:t>42</w:t>
              </w:r>
            </w:ins>
            <w:del w:id="273" w:author="Huawei" w:date="2022-11-04T21:47:00Z">
              <w:r w:rsidRPr="0053369F" w:rsidDel="00C64231">
                <w:delText>37</w:delText>
              </w:r>
            </w:del>
          </w:p>
        </w:tc>
        <w:tc>
          <w:tcPr>
            <w:tcW w:w="342" w:type="pct"/>
            <w:shd w:val="clear" w:color="auto" w:fill="auto"/>
            <w:tcMar>
              <w:left w:w="28" w:type="dxa"/>
              <w:right w:w="28" w:type="dxa"/>
            </w:tcMar>
          </w:tcPr>
          <w:p w14:paraId="2199DEB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7017B41" w14:textId="77777777" w:rsidR="0037724D" w:rsidRPr="0053369F" w:rsidRDefault="0037724D" w:rsidP="0037724D">
            <w:pPr>
              <w:pStyle w:val="TAC"/>
            </w:pPr>
            <w:r w:rsidRPr="0053369F">
              <w:t>40</w:t>
            </w:r>
          </w:p>
        </w:tc>
        <w:tc>
          <w:tcPr>
            <w:tcW w:w="410" w:type="pct"/>
            <w:shd w:val="clear" w:color="auto" w:fill="auto"/>
            <w:tcMar>
              <w:left w:w="23" w:type="dxa"/>
              <w:right w:w="23" w:type="dxa"/>
            </w:tcMar>
          </w:tcPr>
          <w:p w14:paraId="7EE23A9C"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47EF763F" w14:textId="77777777" w:rsidR="0037724D" w:rsidRPr="0053369F" w:rsidRDefault="0037724D" w:rsidP="0037724D">
            <w:pPr>
              <w:pStyle w:val="TAH"/>
            </w:pPr>
          </w:p>
        </w:tc>
        <w:tc>
          <w:tcPr>
            <w:tcW w:w="202" w:type="pct"/>
            <w:vMerge/>
            <w:shd w:val="clear" w:color="auto" w:fill="auto"/>
            <w:textDirection w:val="btLr"/>
            <w:vAlign w:val="center"/>
          </w:tcPr>
          <w:p w14:paraId="4898273A" w14:textId="77777777" w:rsidR="0037724D" w:rsidRPr="0053369F" w:rsidRDefault="0037724D" w:rsidP="0037724D">
            <w:pPr>
              <w:pStyle w:val="TAC"/>
            </w:pPr>
          </w:p>
        </w:tc>
        <w:tc>
          <w:tcPr>
            <w:tcW w:w="548" w:type="pct"/>
            <w:shd w:val="clear" w:color="auto" w:fill="auto"/>
            <w:tcMar>
              <w:left w:w="45" w:type="dxa"/>
              <w:right w:w="45" w:type="dxa"/>
            </w:tcMar>
          </w:tcPr>
          <w:p w14:paraId="1025BBD5"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12A3931A"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0C4571C9" w14:textId="77777777" w:rsidTr="0037724D">
        <w:trPr>
          <w:trHeight w:val="152"/>
          <w:ins w:id="274" w:author="Huawei" w:date="2022-11-04T21:16:00Z"/>
        </w:trPr>
        <w:tc>
          <w:tcPr>
            <w:tcW w:w="478" w:type="pct"/>
            <w:shd w:val="clear" w:color="auto" w:fill="auto"/>
            <w:tcMar>
              <w:left w:w="28" w:type="dxa"/>
              <w:right w:w="28" w:type="dxa"/>
            </w:tcMar>
            <w:vAlign w:val="center"/>
          </w:tcPr>
          <w:p w14:paraId="0F71D138" w14:textId="76E656F7" w:rsidR="0037724D" w:rsidRPr="0053369F" w:rsidRDefault="0037724D" w:rsidP="0037724D">
            <w:pPr>
              <w:pStyle w:val="TAC"/>
              <w:rPr>
                <w:ins w:id="275" w:author="Huawei" w:date="2022-11-04T21:16:00Z"/>
              </w:rPr>
            </w:pPr>
            <w:ins w:id="276" w:author="Huawei" w:date="2022-11-04T21:47:00Z">
              <w:r w:rsidRPr="0053369F">
                <w:t>43</w:t>
              </w:r>
            </w:ins>
          </w:p>
        </w:tc>
        <w:tc>
          <w:tcPr>
            <w:tcW w:w="342" w:type="pct"/>
            <w:shd w:val="clear" w:color="auto" w:fill="auto"/>
            <w:tcMar>
              <w:left w:w="28" w:type="dxa"/>
              <w:right w:w="28" w:type="dxa"/>
            </w:tcMar>
          </w:tcPr>
          <w:p w14:paraId="1C74111C" w14:textId="0B31F268" w:rsidR="0037724D" w:rsidRPr="0053369F" w:rsidRDefault="0037724D" w:rsidP="0037724D">
            <w:pPr>
              <w:pStyle w:val="TAC"/>
              <w:rPr>
                <w:ins w:id="277" w:author="Huawei" w:date="2022-11-04T21:16:00Z"/>
              </w:rPr>
            </w:pPr>
            <w:ins w:id="278" w:author="Huawei" w:date="2022-11-04T21:17:00Z">
              <w:r w:rsidRPr="0053369F">
                <w:t>Default</w:t>
              </w:r>
            </w:ins>
          </w:p>
        </w:tc>
        <w:tc>
          <w:tcPr>
            <w:tcW w:w="344" w:type="pct"/>
            <w:shd w:val="clear" w:color="auto" w:fill="auto"/>
            <w:tcMar>
              <w:left w:w="23" w:type="dxa"/>
              <w:right w:w="23" w:type="dxa"/>
            </w:tcMar>
          </w:tcPr>
          <w:p w14:paraId="2BC128C1" w14:textId="162D3B21" w:rsidR="0037724D" w:rsidRPr="0053369F" w:rsidRDefault="0037724D" w:rsidP="0037724D">
            <w:pPr>
              <w:pStyle w:val="TAC"/>
              <w:rPr>
                <w:ins w:id="279" w:author="Huawei" w:date="2022-11-04T21:16:00Z"/>
              </w:rPr>
            </w:pPr>
            <w:ins w:id="28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C4535D4" w14:textId="60420F11" w:rsidR="0037724D" w:rsidRPr="0053369F" w:rsidRDefault="0037724D" w:rsidP="0037724D">
            <w:pPr>
              <w:pStyle w:val="TAC"/>
              <w:rPr>
                <w:ins w:id="281" w:author="Huawei" w:date="2022-11-04T21:16:00Z"/>
              </w:rPr>
            </w:pPr>
            <w:ins w:id="282" w:author="Huawei" w:date="2022-11-04T21:17:00Z">
              <w:r w:rsidRPr="0053369F">
                <w:t>Default</w:t>
              </w:r>
            </w:ins>
          </w:p>
        </w:tc>
        <w:tc>
          <w:tcPr>
            <w:tcW w:w="619" w:type="pct"/>
            <w:vMerge/>
            <w:shd w:val="clear" w:color="auto" w:fill="auto"/>
            <w:tcMar>
              <w:left w:w="45" w:type="dxa"/>
              <w:right w:w="45" w:type="dxa"/>
            </w:tcMar>
            <w:vAlign w:val="center"/>
          </w:tcPr>
          <w:p w14:paraId="762EC4F4" w14:textId="77777777" w:rsidR="0037724D" w:rsidRPr="0053369F" w:rsidRDefault="0037724D" w:rsidP="0037724D">
            <w:pPr>
              <w:pStyle w:val="TAH"/>
              <w:rPr>
                <w:ins w:id="283" w:author="Huawei" w:date="2022-11-04T21:16:00Z"/>
              </w:rPr>
            </w:pPr>
          </w:p>
        </w:tc>
        <w:tc>
          <w:tcPr>
            <w:tcW w:w="202" w:type="pct"/>
            <w:vMerge/>
            <w:shd w:val="clear" w:color="auto" w:fill="auto"/>
            <w:textDirection w:val="btLr"/>
            <w:vAlign w:val="center"/>
          </w:tcPr>
          <w:p w14:paraId="7B46B4A8" w14:textId="77777777" w:rsidR="0037724D" w:rsidRPr="0053369F" w:rsidRDefault="0037724D" w:rsidP="0037724D">
            <w:pPr>
              <w:pStyle w:val="TAC"/>
              <w:rPr>
                <w:ins w:id="284" w:author="Huawei" w:date="2022-11-04T21:16:00Z"/>
              </w:rPr>
            </w:pPr>
          </w:p>
        </w:tc>
        <w:tc>
          <w:tcPr>
            <w:tcW w:w="548" w:type="pct"/>
            <w:shd w:val="clear" w:color="auto" w:fill="auto"/>
            <w:tcMar>
              <w:left w:w="45" w:type="dxa"/>
              <w:right w:w="45" w:type="dxa"/>
            </w:tcMar>
          </w:tcPr>
          <w:p w14:paraId="628D8026" w14:textId="7E76599A" w:rsidR="0037724D" w:rsidRPr="0053369F" w:rsidRDefault="0037724D" w:rsidP="0037724D">
            <w:pPr>
              <w:pStyle w:val="TAC"/>
              <w:rPr>
                <w:ins w:id="285" w:author="Huawei" w:date="2022-11-04T21:16:00Z"/>
              </w:rPr>
            </w:pPr>
            <w:ins w:id="286" w:author="Huawei" w:date="2022-11-04T21:17:00Z">
              <w:r w:rsidRPr="0053369F">
                <w:t>256 QAM</w:t>
              </w:r>
            </w:ins>
          </w:p>
        </w:tc>
        <w:tc>
          <w:tcPr>
            <w:tcW w:w="686" w:type="pct"/>
            <w:gridSpan w:val="2"/>
            <w:shd w:val="clear" w:color="auto" w:fill="auto"/>
            <w:tcMar>
              <w:left w:w="45" w:type="dxa"/>
              <w:right w:w="45" w:type="dxa"/>
            </w:tcMar>
            <w:vAlign w:val="center"/>
          </w:tcPr>
          <w:p w14:paraId="08247931" w14:textId="72FF0746" w:rsidR="0037724D" w:rsidRPr="0053369F" w:rsidRDefault="0037724D" w:rsidP="0037724D">
            <w:pPr>
              <w:pStyle w:val="TAC"/>
              <w:rPr>
                <w:ins w:id="287" w:author="Huawei" w:date="2022-11-04T21:16:00Z"/>
              </w:rPr>
            </w:pPr>
            <w:ins w:id="288" w:author="Huawei" w:date="2022-11-04T21:17:00Z">
              <w:r w:rsidRPr="0037724D">
                <w:t>5@64</w:t>
              </w:r>
              <w:r>
                <w:t xml:space="preserve"> (A5)</w:t>
              </w:r>
            </w:ins>
          </w:p>
        </w:tc>
        <w:tc>
          <w:tcPr>
            <w:tcW w:w="686" w:type="pct"/>
            <w:shd w:val="clear" w:color="auto" w:fill="auto"/>
            <w:vAlign w:val="center"/>
          </w:tcPr>
          <w:p w14:paraId="7A4A0525" w14:textId="3CC6ECAF" w:rsidR="0037724D" w:rsidRPr="0053369F" w:rsidRDefault="0037724D" w:rsidP="0037724D">
            <w:pPr>
              <w:pStyle w:val="TAC"/>
              <w:rPr>
                <w:ins w:id="289" w:author="Huawei" w:date="2022-11-04T21:16:00Z"/>
              </w:rPr>
            </w:pPr>
            <w:ins w:id="290" w:author="Huawei" w:date="2022-11-04T21:17:00Z">
              <w:r w:rsidRPr="0037724D">
                <w:t>2@32</w:t>
              </w:r>
              <w:r>
                <w:t xml:space="preserve"> (A5)</w:t>
              </w:r>
            </w:ins>
          </w:p>
        </w:tc>
        <w:tc>
          <w:tcPr>
            <w:tcW w:w="685" w:type="pct"/>
            <w:shd w:val="clear" w:color="auto" w:fill="auto"/>
            <w:vAlign w:val="center"/>
          </w:tcPr>
          <w:p w14:paraId="697A1A07" w14:textId="3672D0EA" w:rsidR="0037724D" w:rsidRPr="0053369F" w:rsidRDefault="0037724D" w:rsidP="0037724D">
            <w:pPr>
              <w:pStyle w:val="TAC"/>
              <w:rPr>
                <w:ins w:id="291" w:author="Huawei" w:date="2022-11-04T21:16:00Z"/>
              </w:rPr>
            </w:pPr>
            <w:ins w:id="292" w:author="Huawei" w:date="2022-11-04T21:17:00Z">
              <w:r w:rsidRPr="00334108">
                <w:rPr>
                  <w:rFonts w:hint="eastAsia"/>
                  <w:lang w:eastAsia="zh-CN"/>
                </w:rPr>
                <w:t>1</w:t>
              </w:r>
              <w:r w:rsidRPr="00334108">
                <w:rPr>
                  <w:lang w:eastAsia="zh-CN"/>
                </w:rPr>
                <w:t>@16</w:t>
              </w:r>
              <w:r>
                <w:rPr>
                  <w:lang w:eastAsia="zh-CN"/>
                </w:rPr>
                <w:t xml:space="preserve"> </w:t>
              </w:r>
              <w:r>
                <w:t>(A5)</w:t>
              </w:r>
            </w:ins>
          </w:p>
        </w:tc>
      </w:tr>
      <w:tr w:rsidR="0037724D" w:rsidRPr="0053369F" w14:paraId="6F850B6F" w14:textId="77777777" w:rsidTr="0037724D">
        <w:trPr>
          <w:trHeight w:val="152"/>
          <w:ins w:id="293" w:author="Huawei" w:date="2022-11-04T21:16:00Z"/>
        </w:trPr>
        <w:tc>
          <w:tcPr>
            <w:tcW w:w="478" w:type="pct"/>
            <w:shd w:val="clear" w:color="auto" w:fill="auto"/>
            <w:tcMar>
              <w:left w:w="28" w:type="dxa"/>
              <w:right w:w="28" w:type="dxa"/>
            </w:tcMar>
            <w:vAlign w:val="center"/>
          </w:tcPr>
          <w:p w14:paraId="174A03A1" w14:textId="7DA3339E" w:rsidR="0037724D" w:rsidRPr="0053369F" w:rsidRDefault="0037724D" w:rsidP="0037724D">
            <w:pPr>
              <w:pStyle w:val="TAC"/>
              <w:rPr>
                <w:ins w:id="294" w:author="Huawei" w:date="2022-11-04T21:16:00Z"/>
              </w:rPr>
            </w:pPr>
            <w:ins w:id="295" w:author="Huawei" w:date="2022-11-04T21:47:00Z">
              <w:r w:rsidRPr="0053369F">
                <w:t>44</w:t>
              </w:r>
            </w:ins>
          </w:p>
        </w:tc>
        <w:tc>
          <w:tcPr>
            <w:tcW w:w="342" w:type="pct"/>
            <w:shd w:val="clear" w:color="auto" w:fill="auto"/>
            <w:tcMar>
              <w:left w:w="28" w:type="dxa"/>
              <w:right w:w="28" w:type="dxa"/>
            </w:tcMar>
          </w:tcPr>
          <w:p w14:paraId="0D79EE1D" w14:textId="6148F436" w:rsidR="0037724D" w:rsidRPr="0053369F" w:rsidRDefault="0037724D" w:rsidP="0037724D">
            <w:pPr>
              <w:pStyle w:val="TAC"/>
              <w:rPr>
                <w:ins w:id="296" w:author="Huawei" w:date="2022-11-04T21:16:00Z"/>
              </w:rPr>
            </w:pPr>
            <w:ins w:id="297" w:author="Huawei" w:date="2022-11-04T21:17:00Z">
              <w:r w:rsidRPr="0053369F">
                <w:t>Default</w:t>
              </w:r>
            </w:ins>
          </w:p>
        </w:tc>
        <w:tc>
          <w:tcPr>
            <w:tcW w:w="344" w:type="pct"/>
            <w:shd w:val="clear" w:color="auto" w:fill="auto"/>
            <w:tcMar>
              <w:left w:w="23" w:type="dxa"/>
              <w:right w:w="23" w:type="dxa"/>
            </w:tcMar>
          </w:tcPr>
          <w:p w14:paraId="19B091F9" w14:textId="46CDB12E" w:rsidR="0037724D" w:rsidRPr="0053369F" w:rsidRDefault="0037724D" w:rsidP="0037724D">
            <w:pPr>
              <w:pStyle w:val="TAC"/>
              <w:rPr>
                <w:ins w:id="298" w:author="Huawei" w:date="2022-11-04T21:16:00Z"/>
              </w:rPr>
            </w:pPr>
            <w:ins w:id="29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5DCC338" w14:textId="5C130B53" w:rsidR="0037724D" w:rsidRPr="0053369F" w:rsidRDefault="0037724D" w:rsidP="0037724D">
            <w:pPr>
              <w:pStyle w:val="TAC"/>
              <w:rPr>
                <w:ins w:id="300" w:author="Huawei" w:date="2022-11-04T21:16:00Z"/>
              </w:rPr>
            </w:pPr>
            <w:ins w:id="301" w:author="Huawei" w:date="2022-11-04T21:17:00Z">
              <w:r w:rsidRPr="0053369F">
                <w:t>Default</w:t>
              </w:r>
            </w:ins>
          </w:p>
        </w:tc>
        <w:tc>
          <w:tcPr>
            <w:tcW w:w="619" w:type="pct"/>
            <w:vMerge/>
            <w:shd w:val="clear" w:color="auto" w:fill="auto"/>
            <w:tcMar>
              <w:left w:w="45" w:type="dxa"/>
              <w:right w:w="45" w:type="dxa"/>
            </w:tcMar>
            <w:vAlign w:val="center"/>
          </w:tcPr>
          <w:p w14:paraId="2139F2F1" w14:textId="77777777" w:rsidR="0037724D" w:rsidRPr="0053369F" w:rsidRDefault="0037724D" w:rsidP="0037724D">
            <w:pPr>
              <w:pStyle w:val="TAH"/>
              <w:rPr>
                <w:ins w:id="302" w:author="Huawei" w:date="2022-11-04T21:16:00Z"/>
              </w:rPr>
            </w:pPr>
          </w:p>
        </w:tc>
        <w:tc>
          <w:tcPr>
            <w:tcW w:w="202" w:type="pct"/>
            <w:vMerge/>
            <w:shd w:val="clear" w:color="auto" w:fill="auto"/>
            <w:textDirection w:val="btLr"/>
            <w:vAlign w:val="center"/>
          </w:tcPr>
          <w:p w14:paraId="4729D8D9" w14:textId="77777777" w:rsidR="0037724D" w:rsidRPr="0053369F" w:rsidRDefault="0037724D" w:rsidP="0037724D">
            <w:pPr>
              <w:pStyle w:val="TAC"/>
              <w:rPr>
                <w:ins w:id="303" w:author="Huawei" w:date="2022-11-04T21:16:00Z"/>
              </w:rPr>
            </w:pPr>
          </w:p>
        </w:tc>
        <w:tc>
          <w:tcPr>
            <w:tcW w:w="548" w:type="pct"/>
            <w:shd w:val="clear" w:color="auto" w:fill="auto"/>
            <w:tcMar>
              <w:left w:w="45" w:type="dxa"/>
              <w:right w:w="45" w:type="dxa"/>
            </w:tcMar>
          </w:tcPr>
          <w:p w14:paraId="2B70D9BF" w14:textId="1D58719E" w:rsidR="0037724D" w:rsidRPr="0053369F" w:rsidRDefault="0037724D" w:rsidP="0037724D">
            <w:pPr>
              <w:pStyle w:val="TAC"/>
              <w:rPr>
                <w:ins w:id="304" w:author="Huawei" w:date="2022-11-04T21:16:00Z"/>
              </w:rPr>
            </w:pPr>
            <w:ins w:id="305" w:author="Huawei" w:date="2022-11-04T21:17:00Z">
              <w:r w:rsidRPr="0053369F">
                <w:t>256 QAM</w:t>
              </w:r>
            </w:ins>
          </w:p>
        </w:tc>
        <w:tc>
          <w:tcPr>
            <w:tcW w:w="686" w:type="pct"/>
            <w:gridSpan w:val="2"/>
            <w:shd w:val="clear" w:color="auto" w:fill="auto"/>
            <w:tcMar>
              <w:left w:w="45" w:type="dxa"/>
              <w:right w:w="45" w:type="dxa"/>
            </w:tcMar>
            <w:vAlign w:val="center"/>
          </w:tcPr>
          <w:p w14:paraId="352C1B67" w14:textId="6DC56497" w:rsidR="0037724D" w:rsidRPr="0053369F" w:rsidRDefault="0037724D" w:rsidP="0037724D">
            <w:pPr>
              <w:pStyle w:val="TAC"/>
              <w:rPr>
                <w:ins w:id="306" w:author="Huawei" w:date="2022-11-04T21:16:00Z"/>
              </w:rPr>
            </w:pPr>
            <w:ins w:id="307" w:author="Huawei" w:date="2022-11-04T21:17: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
          <w:p w14:paraId="7824127C" w14:textId="48B0EEEA" w:rsidR="0037724D" w:rsidRPr="0053369F" w:rsidRDefault="0037724D" w:rsidP="0037724D">
            <w:pPr>
              <w:pStyle w:val="TAC"/>
              <w:rPr>
                <w:ins w:id="308" w:author="Huawei" w:date="2022-11-04T21:16:00Z"/>
              </w:rPr>
            </w:pPr>
            <w:ins w:id="309" w:author="Huawei" w:date="2022-11-04T21:17: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
          <w:p w14:paraId="235E30DB" w14:textId="46CA5CCD" w:rsidR="0037724D" w:rsidRPr="0053369F" w:rsidRDefault="0037724D" w:rsidP="0037724D">
            <w:pPr>
              <w:pStyle w:val="TAC"/>
              <w:rPr>
                <w:ins w:id="310" w:author="Huawei" w:date="2022-11-04T21:16:00Z"/>
              </w:rPr>
            </w:pPr>
            <w:ins w:id="311" w:author="Huawei" w:date="2022-11-04T21:17:00Z">
              <w:r w:rsidRPr="00334108">
                <w:rPr>
                  <w:rFonts w:hint="eastAsia"/>
                  <w:lang w:eastAsia="zh-CN"/>
                </w:rPr>
                <w:t>1</w:t>
              </w:r>
              <w:r w:rsidRPr="00334108">
                <w:rPr>
                  <w:lang w:eastAsia="zh-CN"/>
                </w:rPr>
                <w:t>@50</w:t>
              </w:r>
              <w:r>
                <w:rPr>
                  <w:lang w:eastAsia="zh-CN"/>
                </w:rPr>
                <w:t xml:space="preserve"> </w:t>
              </w:r>
              <w:r>
                <w:t>(A5)</w:t>
              </w:r>
            </w:ins>
          </w:p>
        </w:tc>
      </w:tr>
      <w:tr w:rsidR="0037724D" w:rsidRPr="0053369F" w14:paraId="07F30240" w14:textId="77777777" w:rsidTr="0037724D">
        <w:trPr>
          <w:trHeight w:val="152"/>
          <w:ins w:id="312" w:author="Huawei" w:date="2022-11-04T21:16:00Z"/>
        </w:trPr>
        <w:tc>
          <w:tcPr>
            <w:tcW w:w="478" w:type="pct"/>
            <w:shd w:val="clear" w:color="auto" w:fill="auto"/>
            <w:tcMar>
              <w:left w:w="28" w:type="dxa"/>
              <w:right w:w="28" w:type="dxa"/>
            </w:tcMar>
            <w:vAlign w:val="center"/>
          </w:tcPr>
          <w:p w14:paraId="3C700D9B" w14:textId="79003832" w:rsidR="0037724D" w:rsidRPr="0053369F" w:rsidRDefault="0037724D" w:rsidP="0037724D">
            <w:pPr>
              <w:pStyle w:val="TAC"/>
              <w:rPr>
                <w:ins w:id="313" w:author="Huawei" w:date="2022-11-04T21:16:00Z"/>
              </w:rPr>
            </w:pPr>
            <w:ins w:id="314" w:author="Huawei" w:date="2022-11-04T21:47:00Z">
              <w:r w:rsidRPr="0053369F">
                <w:t>45</w:t>
              </w:r>
            </w:ins>
          </w:p>
        </w:tc>
        <w:tc>
          <w:tcPr>
            <w:tcW w:w="342" w:type="pct"/>
            <w:shd w:val="clear" w:color="auto" w:fill="auto"/>
            <w:tcMar>
              <w:left w:w="28" w:type="dxa"/>
              <w:right w:w="28" w:type="dxa"/>
            </w:tcMar>
          </w:tcPr>
          <w:p w14:paraId="31C6B5B2" w14:textId="61A65248" w:rsidR="0037724D" w:rsidRPr="0053369F" w:rsidRDefault="0037724D" w:rsidP="0037724D">
            <w:pPr>
              <w:pStyle w:val="TAC"/>
              <w:rPr>
                <w:ins w:id="315" w:author="Huawei" w:date="2022-11-04T21:16:00Z"/>
              </w:rPr>
            </w:pPr>
            <w:ins w:id="316" w:author="Huawei" w:date="2022-11-04T21:17:00Z">
              <w:r w:rsidRPr="0053369F">
                <w:t>Default</w:t>
              </w:r>
            </w:ins>
          </w:p>
        </w:tc>
        <w:tc>
          <w:tcPr>
            <w:tcW w:w="344" w:type="pct"/>
            <w:shd w:val="clear" w:color="auto" w:fill="auto"/>
            <w:tcMar>
              <w:left w:w="23" w:type="dxa"/>
              <w:right w:w="23" w:type="dxa"/>
            </w:tcMar>
          </w:tcPr>
          <w:p w14:paraId="2F3544F5" w14:textId="44AF79E9" w:rsidR="0037724D" w:rsidRPr="0053369F" w:rsidRDefault="0037724D" w:rsidP="0037724D">
            <w:pPr>
              <w:pStyle w:val="TAC"/>
              <w:rPr>
                <w:ins w:id="317" w:author="Huawei" w:date="2022-11-04T21:16:00Z"/>
              </w:rPr>
            </w:pPr>
            <w:ins w:id="318"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9A335EF" w14:textId="1AE4ACC0" w:rsidR="0037724D" w:rsidRPr="0053369F" w:rsidRDefault="0037724D" w:rsidP="0037724D">
            <w:pPr>
              <w:pStyle w:val="TAC"/>
              <w:rPr>
                <w:ins w:id="319" w:author="Huawei" w:date="2022-11-04T21:16:00Z"/>
              </w:rPr>
            </w:pPr>
            <w:ins w:id="320" w:author="Huawei" w:date="2022-11-04T21:17:00Z">
              <w:r w:rsidRPr="0053369F">
                <w:t>Default</w:t>
              </w:r>
            </w:ins>
          </w:p>
        </w:tc>
        <w:tc>
          <w:tcPr>
            <w:tcW w:w="619" w:type="pct"/>
            <w:vMerge/>
            <w:shd w:val="clear" w:color="auto" w:fill="auto"/>
            <w:tcMar>
              <w:left w:w="45" w:type="dxa"/>
              <w:right w:w="45" w:type="dxa"/>
            </w:tcMar>
            <w:vAlign w:val="center"/>
          </w:tcPr>
          <w:p w14:paraId="7558DDE0" w14:textId="77777777" w:rsidR="0037724D" w:rsidRPr="0053369F" w:rsidRDefault="0037724D" w:rsidP="0037724D">
            <w:pPr>
              <w:pStyle w:val="TAH"/>
              <w:rPr>
                <w:ins w:id="321" w:author="Huawei" w:date="2022-11-04T21:16:00Z"/>
              </w:rPr>
            </w:pPr>
          </w:p>
        </w:tc>
        <w:tc>
          <w:tcPr>
            <w:tcW w:w="202" w:type="pct"/>
            <w:vMerge/>
            <w:shd w:val="clear" w:color="auto" w:fill="auto"/>
            <w:textDirection w:val="btLr"/>
            <w:vAlign w:val="center"/>
          </w:tcPr>
          <w:p w14:paraId="6D44C239" w14:textId="77777777" w:rsidR="0037724D" w:rsidRPr="0053369F" w:rsidRDefault="0037724D" w:rsidP="0037724D">
            <w:pPr>
              <w:pStyle w:val="TAC"/>
              <w:rPr>
                <w:ins w:id="322" w:author="Huawei" w:date="2022-11-04T21:16:00Z"/>
              </w:rPr>
            </w:pPr>
          </w:p>
        </w:tc>
        <w:tc>
          <w:tcPr>
            <w:tcW w:w="548" w:type="pct"/>
            <w:shd w:val="clear" w:color="auto" w:fill="auto"/>
            <w:tcMar>
              <w:left w:w="45" w:type="dxa"/>
              <w:right w:w="45" w:type="dxa"/>
            </w:tcMar>
          </w:tcPr>
          <w:p w14:paraId="01DBFB9F" w14:textId="650B79DC" w:rsidR="0037724D" w:rsidRPr="0053369F" w:rsidRDefault="0037724D" w:rsidP="0037724D">
            <w:pPr>
              <w:pStyle w:val="TAC"/>
              <w:rPr>
                <w:ins w:id="323" w:author="Huawei" w:date="2022-11-04T21:16:00Z"/>
              </w:rPr>
            </w:pPr>
            <w:ins w:id="324" w:author="Huawei" w:date="2022-11-04T21:17:00Z">
              <w:r w:rsidRPr="0053369F">
                <w:t>256 QAM</w:t>
              </w:r>
            </w:ins>
          </w:p>
        </w:tc>
        <w:tc>
          <w:tcPr>
            <w:tcW w:w="686" w:type="pct"/>
            <w:gridSpan w:val="2"/>
            <w:shd w:val="clear" w:color="auto" w:fill="auto"/>
            <w:tcMar>
              <w:left w:w="45" w:type="dxa"/>
              <w:right w:w="45" w:type="dxa"/>
            </w:tcMar>
            <w:vAlign w:val="center"/>
          </w:tcPr>
          <w:p w14:paraId="4EBF6D53" w14:textId="5C56FD7C" w:rsidR="0037724D" w:rsidRPr="0053369F" w:rsidRDefault="0037724D" w:rsidP="0037724D">
            <w:pPr>
              <w:pStyle w:val="TAC"/>
              <w:rPr>
                <w:ins w:id="325" w:author="Huawei" w:date="2022-11-04T21:16:00Z"/>
              </w:rPr>
            </w:pPr>
            <w:ins w:id="326" w:author="Huawei" w:date="2022-11-04T21:17:00Z">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
          <w:p w14:paraId="20D1EBD6" w14:textId="10477629" w:rsidR="0037724D" w:rsidRPr="0053369F" w:rsidRDefault="0037724D" w:rsidP="0037724D">
            <w:pPr>
              <w:pStyle w:val="TAC"/>
              <w:rPr>
                <w:ins w:id="327" w:author="Huawei" w:date="2022-11-04T21:16:00Z"/>
              </w:rPr>
            </w:pPr>
            <w:ins w:id="328" w:author="Huawei" w:date="2022-11-04T21:17:00Z">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
          <w:p w14:paraId="6F50C06D" w14:textId="208CBCE4" w:rsidR="0037724D" w:rsidRPr="0053369F" w:rsidRDefault="0037724D" w:rsidP="0037724D">
            <w:pPr>
              <w:pStyle w:val="TAC"/>
              <w:rPr>
                <w:ins w:id="329" w:author="Huawei" w:date="2022-11-04T21:16:00Z"/>
              </w:rPr>
            </w:pPr>
            <w:ins w:id="330" w:author="Huawei" w:date="2022-11-04T21:17:00Z">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r>
                <w:rPr>
                  <w:lang w:eastAsia="zh-CN"/>
                </w:rPr>
                <w:t xml:space="preserve"> </w:t>
              </w:r>
              <w:r>
                <w:t>(A2)</w:t>
              </w:r>
            </w:ins>
          </w:p>
        </w:tc>
      </w:tr>
      <w:tr w:rsidR="0037724D" w:rsidRPr="0053369F" w14:paraId="7F43786F" w14:textId="77777777" w:rsidTr="0037724D">
        <w:trPr>
          <w:trHeight w:val="152"/>
          <w:ins w:id="331" w:author="Huawei" w:date="2022-11-04T21:16:00Z"/>
        </w:trPr>
        <w:tc>
          <w:tcPr>
            <w:tcW w:w="478" w:type="pct"/>
            <w:shd w:val="clear" w:color="auto" w:fill="auto"/>
            <w:tcMar>
              <w:left w:w="28" w:type="dxa"/>
              <w:right w:w="28" w:type="dxa"/>
            </w:tcMar>
            <w:vAlign w:val="center"/>
          </w:tcPr>
          <w:p w14:paraId="1B9B531E" w14:textId="1878C37D" w:rsidR="0037724D" w:rsidRPr="0053369F" w:rsidRDefault="0037724D" w:rsidP="0037724D">
            <w:pPr>
              <w:pStyle w:val="TAC"/>
              <w:rPr>
                <w:ins w:id="332" w:author="Huawei" w:date="2022-11-04T21:16:00Z"/>
              </w:rPr>
            </w:pPr>
            <w:ins w:id="333" w:author="Huawei" w:date="2022-11-04T21:47:00Z">
              <w:r w:rsidRPr="0053369F">
                <w:t>46</w:t>
              </w:r>
            </w:ins>
          </w:p>
        </w:tc>
        <w:tc>
          <w:tcPr>
            <w:tcW w:w="342" w:type="pct"/>
            <w:shd w:val="clear" w:color="auto" w:fill="auto"/>
            <w:tcMar>
              <w:left w:w="28" w:type="dxa"/>
              <w:right w:w="28" w:type="dxa"/>
            </w:tcMar>
          </w:tcPr>
          <w:p w14:paraId="30D05F12" w14:textId="51C3F1B4" w:rsidR="0037724D" w:rsidRPr="0053369F" w:rsidRDefault="0037724D" w:rsidP="0037724D">
            <w:pPr>
              <w:pStyle w:val="TAC"/>
              <w:rPr>
                <w:ins w:id="334" w:author="Huawei" w:date="2022-11-04T21:16:00Z"/>
              </w:rPr>
            </w:pPr>
            <w:ins w:id="335" w:author="Huawei" w:date="2022-11-04T21:17:00Z">
              <w:r w:rsidRPr="0053369F">
                <w:t>Default</w:t>
              </w:r>
            </w:ins>
          </w:p>
        </w:tc>
        <w:tc>
          <w:tcPr>
            <w:tcW w:w="344" w:type="pct"/>
            <w:shd w:val="clear" w:color="auto" w:fill="auto"/>
            <w:tcMar>
              <w:left w:w="23" w:type="dxa"/>
              <w:right w:w="23" w:type="dxa"/>
            </w:tcMar>
          </w:tcPr>
          <w:p w14:paraId="44DBFFB8" w14:textId="651C69D2" w:rsidR="0037724D" w:rsidRPr="0053369F" w:rsidRDefault="0037724D" w:rsidP="0037724D">
            <w:pPr>
              <w:pStyle w:val="TAC"/>
              <w:rPr>
                <w:ins w:id="336" w:author="Huawei" w:date="2022-11-04T21:16:00Z"/>
              </w:rPr>
            </w:pPr>
            <w:ins w:id="337"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46EE08F0" w14:textId="0E14788E" w:rsidR="0037724D" w:rsidRPr="0053369F" w:rsidRDefault="0037724D" w:rsidP="0037724D">
            <w:pPr>
              <w:pStyle w:val="TAC"/>
              <w:rPr>
                <w:ins w:id="338" w:author="Huawei" w:date="2022-11-04T21:16:00Z"/>
              </w:rPr>
            </w:pPr>
            <w:ins w:id="339" w:author="Huawei" w:date="2022-11-04T21:17:00Z">
              <w:r w:rsidRPr="0053369F">
                <w:t>Default</w:t>
              </w:r>
            </w:ins>
          </w:p>
        </w:tc>
        <w:tc>
          <w:tcPr>
            <w:tcW w:w="619" w:type="pct"/>
            <w:vMerge/>
            <w:shd w:val="clear" w:color="auto" w:fill="auto"/>
            <w:tcMar>
              <w:left w:w="45" w:type="dxa"/>
              <w:right w:w="45" w:type="dxa"/>
            </w:tcMar>
            <w:vAlign w:val="center"/>
          </w:tcPr>
          <w:p w14:paraId="34D9C9E3" w14:textId="77777777" w:rsidR="0037724D" w:rsidRPr="0053369F" w:rsidRDefault="0037724D" w:rsidP="0037724D">
            <w:pPr>
              <w:pStyle w:val="TAH"/>
              <w:rPr>
                <w:ins w:id="340" w:author="Huawei" w:date="2022-11-04T21:16:00Z"/>
              </w:rPr>
            </w:pPr>
          </w:p>
        </w:tc>
        <w:tc>
          <w:tcPr>
            <w:tcW w:w="202" w:type="pct"/>
            <w:vMerge/>
            <w:shd w:val="clear" w:color="auto" w:fill="auto"/>
            <w:textDirection w:val="btLr"/>
            <w:vAlign w:val="center"/>
          </w:tcPr>
          <w:p w14:paraId="2222D61E" w14:textId="77777777" w:rsidR="0037724D" w:rsidRPr="0053369F" w:rsidRDefault="0037724D" w:rsidP="0037724D">
            <w:pPr>
              <w:pStyle w:val="TAC"/>
              <w:rPr>
                <w:ins w:id="341" w:author="Huawei" w:date="2022-11-04T21:16:00Z"/>
              </w:rPr>
            </w:pPr>
          </w:p>
        </w:tc>
        <w:tc>
          <w:tcPr>
            <w:tcW w:w="548" w:type="pct"/>
            <w:shd w:val="clear" w:color="auto" w:fill="auto"/>
            <w:tcMar>
              <w:left w:w="45" w:type="dxa"/>
              <w:right w:w="45" w:type="dxa"/>
            </w:tcMar>
          </w:tcPr>
          <w:p w14:paraId="2D7D0FC5" w14:textId="044EE75C" w:rsidR="0037724D" w:rsidRPr="0053369F" w:rsidRDefault="0037724D" w:rsidP="0037724D">
            <w:pPr>
              <w:pStyle w:val="TAC"/>
              <w:rPr>
                <w:ins w:id="342" w:author="Huawei" w:date="2022-11-04T21:16:00Z"/>
              </w:rPr>
            </w:pPr>
            <w:ins w:id="343" w:author="Huawei" w:date="2022-11-04T21:17:00Z">
              <w:r w:rsidRPr="0053369F">
                <w:t>256 QAM</w:t>
              </w:r>
            </w:ins>
          </w:p>
        </w:tc>
        <w:tc>
          <w:tcPr>
            <w:tcW w:w="686" w:type="pct"/>
            <w:gridSpan w:val="2"/>
            <w:shd w:val="clear" w:color="auto" w:fill="auto"/>
            <w:tcMar>
              <w:left w:w="45" w:type="dxa"/>
              <w:right w:w="45" w:type="dxa"/>
            </w:tcMar>
            <w:vAlign w:val="center"/>
          </w:tcPr>
          <w:p w14:paraId="7A95D2D3" w14:textId="523740EE" w:rsidR="0037724D" w:rsidRPr="0053369F" w:rsidRDefault="0037724D" w:rsidP="0037724D">
            <w:pPr>
              <w:pStyle w:val="TAC"/>
              <w:rPr>
                <w:ins w:id="344" w:author="Huawei" w:date="2022-11-04T21:16:00Z"/>
              </w:rPr>
            </w:pPr>
            <w:ins w:id="345" w:author="Huawei" w:date="2022-11-04T21:17:00Z">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
          <w:p w14:paraId="60C5F571" w14:textId="2CC2DCF4" w:rsidR="0037724D" w:rsidRPr="0053369F" w:rsidRDefault="0037724D" w:rsidP="0037724D">
            <w:pPr>
              <w:pStyle w:val="TAC"/>
              <w:rPr>
                <w:ins w:id="346" w:author="Huawei" w:date="2022-11-04T21:16:00Z"/>
              </w:rPr>
            </w:pPr>
            <w:ins w:id="347" w:author="Huawei" w:date="2022-11-04T21:17:00Z">
              <w:r w:rsidRPr="00334108">
                <w:rPr>
                  <w:rFonts w:hint="eastAsia"/>
                  <w:lang w:eastAsia="zh-CN"/>
                </w:rPr>
                <w:t>1</w:t>
              </w:r>
              <w:r w:rsidRPr="00334108">
                <w:rPr>
                  <w:lang w:eastAsia="zh-CN"/>
                </w:rPr>
                <w:t>00@0</w:t>
              </w:r>
              <w:r>
                <w:rPr>
                  <w:lang w:eastAsia="zh-CN"/>
                </w:rPr>
                <w:t xml:space="preserve">  </w:t>
              </w:r>
              <w:r>
                <w:t>(A1)</w:t>
              </w:r>
            </w:ins>
          </w:p>
        </w:tc>
        <w:tc>
          <w:tcPr>
            <w:tcW w:w="685" w:type="pct"/>
            <w:shd w:val="clear" w:color="auto" w:fill="auto"/>
            <w:vAlign w:val="center"/>
          </w:tcPr>
          <w:p w14:paraId="31D2CE5C" w14:textId="4AA34519" w:rsidR="0037724D" w:rsidRPr="0053369F" w:rsidRDefault="0037724D" w:rsidP="0037724D">
            <w:pPr>
              <w:pStyle w:val="TAC"/>
              <w:rPr>
                <w:ins w:id="348" w:author="Huawei" w:date="2022-11-04T21:16:00Z"/>
              </w:rPr>
            </w:pPr>
            <w:ins w:id="349" w:author="Huawei" w:date="2022-11-04T21:17:00Z">
              <w:r w:rsidRPr="00334108">
                <w:rPr>
                  <w:rFonts w:hint="eastAsia"/>
                  <w:lang w:eastAsia="zh-CN"/>
                </w:rPr>
                <w:t>5</w:t>
              </w:r>
              <w:r w:rsidRPr="00334108">
                <w:rPr>
                  <w:lang w:eastAsia="zh-CN"/>
                </w:rPr>
                <w:t>0@0</w:t>
              </w:r>
              <w:r>
                <w:rPr>
                  <w:lang w:eastAsia="zh-CN"/>
                </w:rPr>
                <w:t xml:space="preserve">  </w:t>
              </w:r>
              <w:r>
                <w:t>(A1)</w:t>
              </w:r>
            </w:ins>
          </w:p>
        </w:tc>
      </w:tr>
      <w:tr w:rsidR="0037724D" w:rsidRPr="0053369F" w14:paraId="233239CE" w14:textId="77777777" w:rsidTr="00F01368">
        <w:trPr>
          <w:trHeight w:val="152"/>
          <w:ins w:id="350" w:author="Huawei" w:date="2022-11-04T21:16:00Z"/>
        </w:trPr>
        <w:tc>
          <w:tcPr>
            <w:tcW w:w="478" w:type="pct"/>
            <w:shd w:val="clear" w:color="auto" w:fill="auto"/>
            <w:tcMar>
              <w:left w:w="28" w:type="dxa"/>
              <w:right w:w="28" w:type="dxa"/>
            </w:tcMar>
            <w:vAlign w:val="center"/>
          </w:tcPr>
          <w:p w14:paraId="3EF7C4E9" w14:textId="6BF0467C" w:rsidR="0037724D" w:rsidRPr="0053369F" w:rsidRDefault="0037724D" w:rsidP="0037724D">
            <w:pPr>
              <w:pStyle w:val="TAC"/>
              <w:rPr>
                <w:ins w:id="351" w:author="Huawei" w:date="2022-11-04T21:16:00Z"/>
              </w:rPr>
            </w:pPr>
            <w:ins w:id="352" w:author="Huawei" w:date="2022-11-04T21:47:00Z">
              <w:r w:rsidRPr="0053369F">
                <w:t>47</w:t>
              </w:r>
            </w:ins>
          </w:p>
        </w:tc>
        <w:tc>
          <w:tcPr>
            <w:tcW w:w="342" w:type="pct"/>
            <w:shd w:val="clear" w:color="auto" w:fill="auto"/>
            <w:tcMar>
              <w:left w:w="28" w:type="dxa"/>
              <w:right w:w="28" w:type="dxa"/>
            </w:tcMar>
          </w:tcPr>
          <w:p w14:paraId="4249F08B" w14:textId="42619C34" w:rsidR="0037724D" w:rsidRPr="0053369F" w:rsidRDefault="0037724D" w:rsidP="0037724D">
            <w:pPr>
              <w:pStyle w:val="TAC"/>
              <w:rPr>
                <w:ins w:id="353" w:author="Huawei" w:date="2022-11-04T21:16:00Z"/>
              </w:rPr>
            </w:pPr>
            <w:ins w:id="354" w:author="Huawei" w:date="2022-11-04T21:17:00Z">
              <w:r w:rsidRPr="0053369F">
                <w:t>Default</w:t>
              </w:r>
            </w:ins>
          </w:p>
        </w:tc>
        <w:tc>
          <w:tcPr>
            <w:tcW w:w="344" w:type="pct"/>
            <w:shd w:val="clear" w:color="auto" w:fill="auto"/>
            <w:tcMar>
              <w:left w:w="23" w:type="dxa"/>
              <w:right w:w="23" w:type="dxa"/>
            </w:tcMar>
          </w:tcPr>
          <w:p w14:paraId="299DCC6E" w14:textId="35B24EB5" w:rsidR="0037724D" w:rsidRPr="0053369F" w:rsidRDefault="0037724D" w:rsidP="0037724D">
            <w:pPr>
              <w:pStyle w:val="TAC"/>
              <w:rPr>
                <w:ins w:id="355" w:author="Huawei" w:date="2022-11-04T21:16:00Z"/>
              </w:rPr>
            </w:pPr>
            <w:ins w:id="356"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
          <w:p w14:paraId="25B859D3" w14:textId="14824B1A" w:rsidR="0037724D" w:rsidRPr="0053369F" w:rsidRDefault="0037724D" w:rsidP="0037724D">
            <w:pPr>
              <w:pStyle w:val="TAC"/>
              <w:rPr>
                <w:ins w:id="357" w:author="Huawei" w:date="2022-11-04T21:16:00Z"/>
              </w:rPr>
            </w:pPr>
            <w:ins w:id="358" w:author="Huawei" w:date="2022-11-04T21:17:00Z">
              <w:r w:rsidRPr="0053369F">
                <w:t>Default</w:t>
              </w:r>
            </w:ins>
          </w:p>
        </w:tc>
        <w:tc>
          <w:tcPr>
            <w:tcW w:w="619" w:type="pct"/>
            <w:vMerge/>
            <w:shd w:val="clear" w:color="auto" w:fill="auto"/>
            <w:tcMar>
              <w:left w:w="45" w:type="dxa"/>
              <w:right w:w="45" w:type="dxa"/>
            </w:tcMar>
            <w:vAlign w:val="center"/>
          </w:tcPr>
          <w:p w14:paraId="2C5AC088" w14:textId="77777777" w:rsidR="0037724D" w:rsidRPr="0053369F" w:rsidRDefault="0037724D" w:rsidP="0037724D">
            <w:pPr>
              <w:pStyle w:val="TAH"/>
              <w:rPr>
                <w:ins w:id="359" w:author="Huawei" w:date="2022-11-04T21:16:00Z"/>
              </w:rPr>
            </w:pPr>
          </w:p>
        </w:tc>
        <w:tc>
          <w:tcPr>
            <w:tcW w:w="202" w:type="pct"/>
            <w:vMerge/>
            <w:shd w:val="clear" w:color="auto" w:fill="auto"/>
            <w:textDirection w:val="btLr"/>
            <w:vAlign w:val="center"/>
          </w:tcPr>
          <w:p w14:paraId="3098E2D2" w14:textId="77777777" w:rsidR="0037724D" w:rsidRPr="0053369F" w:rsidRDefault="0037724D" w:rsidP="0037724D">
            <w:pPr>
              <w:pStyle w:val="TAC"/>
              <w:rPr>
                <w:ins w:id="360" w:author="Huawei" w:date="2022-11-04T21:16:00Z"/>
              </w:rPr>
            </w:pPr>
          </w:p>
        </w:tc>
        <w:tc>
          <w:tcPr>
            <w:tcW w:w="548" w:type="pct"/>
            <w:shd w:val="clear" w:color="auto" w:fill="auto"/>
            <w:tcMar>
              <w:left w:w="45" w:type="dxa"/>
              <w:right w:w="45" w:type="dxa"/>
            </w:tcMar>
          </w:tcPr>
          <w:p w14:paraId="74425BB7" w14:textId="620E6041" w:rsidR="0037724D" w:rsidRPr="0053369F" w:rsidRDefault="0037724D" w:rsidP="0037724D">
            <w:pPr>
              <w:pStyle w:val="TAC"/>
              <w:rPr>
                <w:ins w:id="361" w:author="Huawei" w:date="2022-11-04T21:16:00Z"/>
              </w:rPr>
            </w:pPr>
            <w:ins w:id="362" w:author="Huawei" w:date="2022-11-04T21:17:00Z">
              <w:r w:rsidRPr="0053369F">
                <w:t>256 QAM</w:t>
              </w:r>
            </w:ins>
          </w:p>
        </w:tc>
        <w:tc>
          <w:tcPr>
            <w:tcW w:w="2057" w:type="pct"/>
            <w:gridSpan w:val="4"/>
            <w:shd w:val="clear" w:color="auto" w:fill="auto"/>
            <w:tcMar>
              <w:left w:w="45" w:type="dxa"/>
              <w:right w:w="45" w:type="dxa"/>
            </w:tcMar>
            <w:vAlign w:val="center"/>
          </w:tcPr>
          <w:p w14:paraId="30C57BFC" w14:textId="749E9C5B" w:rsidR="0037724D" w:rsidRPr="0053369F" w:rsidRDefault="0037724D" w:rsidP="0037724D">
            <w:pPr>
              <w:pStyle w:val="TAC"/>
              <w:rPr>
                <w:ins w:id="363" w:author="Huawei" w:date="2022-11-04T21:16:00Z"/>
              </w:rPr>
            </w:pPr>
            <w:proofErr w:type="spellStart"/>
            <w:ins w:id="364" w:author="Huawei" w:date="2022-11-04T21:17:00Z">
              <w:r w:rsidRPr="0053369F">
                <w:t>Outer_Full</w:t>
              </w:r>
              <w:proofErr w:type="spellEnd"/>
              <w:r w:rsidRPr="0053369F">
                <w:t xml:space="preserve"> (A1)</w:t>
              </w:r>
            </w:ins>
          </w:p>
        </w:tc>
      </w:tr>
      <w:tr w:rsidR="0037724D" w:rsidRPr="0053369F" w14:paraId="25265999" w14:textId="77777777" w:rsidTr="00F01368">
        <w:trPr>
          <w:trHeight w:val="152"/>
        </w:trPr>
        <w:tc>
          <w:tcPr>
            <w:tcW w:w="478" w:type="pct"/>
            <w:shd w:val="clear" w:color="auto" w:fill="auto"/>
            <w:tcMar>
              <w:left w:w="28" w:type="dxa"/>
              <w:right w:w="28" w:type="dxa"/>
            </w:tcMar>
            <w:vAlign w:val="center"/>
          </w:tcPr>
          <w:p w14:paraId="7C9F912B" w14:textId="31DC2E44" w:rsidR="0037724D" w:rsidRPr="0053369F" w:rsidRDefault="0037724D" w:rsidP="0037724D">
            <w:pPr>
              <w:pStyle w:val="TAC"/>
            </w:pPr>
            <w:ins w:id="365" w:author="Huawei" w:date="2022-11-04T21:47:00Z">
              <w:r w:rsidRPr="0053369F">
                <w:t>48</w:t>
              </w:r>
            </w:ins>
            <w:del w:id="366" w:author="Huawei" w:date="2022-11-04T21:47:00Z">
              <w:r w:rsidRPr="0053369F" w:rsidDel="00816598">
                <w:delText>38</w:delText>
              </w:r>
            </w:del>
          </w:p>
        </w:tc>
        <w:tc>
          <w:tcPr>
            <w:tcW w:w="342" w:type="pct"/>
            <w:shd w:val="clear" w:color="auto" w:fill="auto"/>
            <w:tcMar>
              <w:left w:w="28" w:type="dxa"/>
              <w:right w:w="28" w:type="dxa"/>
            </w:tcMar>
          </w:tcPr>
          <w:p w14:paraId="1091071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6C91F79"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0CC927F2"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C0E313A" w14:textId="77777777" w:rsidR="0037724D" w:rsidRPr="0053369F" w:rsidRDefault="0037724D" w:rsidP="0037724D">
            <w:pPr>
              <w:pStyle w:val="TAH"/>
            </w:pPr>
          </w:p>
        </w:tc>
        <w:tc>
          <w:tcPr>
            <w:tcW w:w="202" w:type="pct"/>
            <w:vMerge/>
            <w:shd w:val="clear" w:color="auto" w:fill="auto"/>
            <w:textDirection w:val="btLr"/>
            <w:vAlign w:val="center"/>
          </w:tcPr>
          <w:p w14:paraId="67834E64" w14:textId="77777777" w:rsidR="0037724D" w:rsidRPr="0053369F" w:rsidRDefault="0037724D" w:rsidP="0037724D">
            <w:pPr>
              <w:pStyle w:val="TAC"/>
            </w:pPr>
          </w:p>
        </w:tc>
        <w:tc>
          <w:tcPr>
            <w:tcW w:w="548" w:type="pct"/>
            <w:shd w:val="clear" w:color="auto" w:fill="auto"/>
            <w:tcMar>
              <w:left w:w="45" w:type="dxa"/>
              <w:right w:w="45" w:type="dxa"/>
            </w:tcMar>
          </w:tcPr>
          <w:p w14:paraId="336347BE"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02C40FB4" w14:textId="77777777" w:rsidR="0037724D" w:rsidRPr="0053369F" w:rsidRDefault="0037724D" w:rsidP="0037724D">
            <w:pPr>
              <w:pStyle w:val="TAC"/>
            </w:pPr>
            <w:r w:rsidRPr="0053369F">
              <w:t>5@75 (A5)</w:t>
            </w:r>
          </w:p>
        </w:tc>
        <w:tc>
          <w:tcPr>
            <w:tcW w:w="686" w:type="pct"/>
            <w:shd w:val="clear" w:color="auto" w:fill="auto"/>
            <w:vAlign w:val="center"/>
          </w:tcPr>
          <w:p w14:paraId="369B3167" w14:textId="77777777" w:rsidR="0037724D" w:rsidRPr="0053369F" w:rsidRDefault="0037724D" w:rsidP="0037724D">
            <w:pPr>
              <w:pStyle w:val="TAC"/>
            </w:pPr>
            <w:r w:rsidRPr="0053369F">
              <w:t>2@38 (A5)</w:t>
            </w:r>
          </w:p>
        </w:tc>
        <w:tc>
          <w:tcPr>
            <w:tcW w:w="685" w:type="pct"/>
            <w:shd w:val="clear" w:color="auto" w:fill="auto"/>
            <w:vAlign w:val="center"/>
          </w:tcPr>
          <w:p w14:paraId="7AC2FB0F" w14:textId="77777777" w:rsidR="0037724D" w:rsidRPr="0053369F" w:rsidRDefault="0037724D" w:rsidP="0037724D">
            <w:pPr>
              <w:pStyle w:val="TAC"/>
            </w:pPr>
            <w:r w:rsidRPr="0053369F">
              <w:t>1@19 (A5)</w:t>
            </w:r>
          </w:p>
        </w:tc>
      </w:tr>
      <w:tr w:rsidR="0037724D" w:rsidRPr="0053369F" w14:paraId="730B3940" w14:textId="77777777" w:rsidTr="00F01368">
        <w:trPr>
          <w:trHeight w:val="152"/>
        </w:trPr>
        <w:tc>
          <w:tcPr>
            <w:tcW w:w="478" w:type="pct"/>
            <w:shd w:val="clear" w:color="auto" w:fill="auto"/>
            <w:tcMar>
              <w:left w:w="28" w:type="dxa"/>
              <w:right w:w="28" w:type="dxa"/>
            </w:tcMar>
            <w:vAlign w:val="center"/>
          </w:tcPr>
          <w:p w14:paraId="4B4812D4" w14:textId="623A3888" w:rsidR="0037724D" w:rsidRPr="0053369F" w:rsidRDefault="0037724D" w:rsidP="0037724D">
            <w:pPr>
              <w:pStyle w:val="TAC"/>
            </w:pPr>
            <w:ins w:id="367" w:author="Huawei" w:date="2022-11-04T21:47:00Z">
              <w:r w:rsidRPr="0053369F">
                <w:t>49</w:t>
              </w:r>
            </w:ins>
            <w:del w:id="368" w:author="Huawei" w:date="2022-11-04T21:47:00Z">
              <w:r w:rsidRPr="0053369F" w:rsidDel="00816598">
                <w:delText>39</w:delText>
              </w:r>
            </w:del>
          </w:p>
        </w:tc>
        <w:tc>
          <w:tcPr>
            <w:tcW w:w="342" w:type="pct"/>
            <w:shd w:val="clear" w:color="auto" w:fill="auto"/>
            <w:tcMar>
              <w:left w:w="28" w:type="dxa"/>
              <w:right w:w="28" w:type="dxa"/>
            </w:tcMar>
          </w:tcPr>
          <w:p w14:paraId="27073D7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5BCDA7AA"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BA60FC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2CB747A4" w14:textId="77777777" w:rsidR="0037724D" w:rsidRPr="0053369F" w:rsidRDefault="0037724D" w:rsidP="0037724D">
            <w:pPr>
              <w:pStyle w:val="TAH"/>
            </w:pPr>
          </w:p>
        </w:tc>
        <w:tc>
          <w:tcPr>
            <w:tcW w:w="202" w:type="pct"/>
            <w:vMerge/>
            <w:shd w:val="clear" w:color="auto" w:fill="auto"/>
            <w:textDirection w:val="btLr"/>
            <w:vAlign w:val="center"/>
          </w:tcPr>
          <w:p w14:paraId="0E44210B" w14:textId="77777777" w:rsidR="0037724D" w:rsidRPr="0053369F" w:rsidRDefault="0037724D" w:rsidP="0037724D">
            <w:pPr>
              <w:pStyle w:val="TAC"/>
            </w:pPr>
          </w:p>
        </w:tc>
        <w:tc>
          <w:tcPr>
            <w:tcW w:w="548" w:type="pct"/>
            <w:shd w:val="clear" w:color="auto" w:fill="auto"/>
            <w:tcMar>
              <w:left w:w="45" w:type="dxa"/>
              <w:right w:w="45" w:type="dxa"/>
            </w:tcMar>
          </w:tcPr>
          <w:p w14:paraId="66B45AE4"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300FCA00" w14:textId="77777777" w:rsidR="0037724D" w:rsidRPr="0053369F" w:rsidRDefault="0037724D" w:rsidP="0037724D">
            <w:pPr>
              <w:pStyle w:val="TAC"/>
            </w:pPr>
            <w:r w:rsidRPr="0053369F">
              <w:t>5@215 (A5)</w:t>
            </w:r>
          </w:p>
        </w:tc>
        <w:tc>
          <w:tcPr>
            <w:tcW w:w="686" w:type="pct"/>
            <w:shd w:val="clear" w:color="auto" w:fill="auto"/>
            <w:vAlign w:val="center"/>
          </w:tcPr>
          <w:p w14:paraId="68C52E6D" w14:textId="77777777" w:rsidR="0037724D" w:rsidRPr="0053369F" w:rsidRDefault="0037724D" w:rsidP="0037724D">
            <w:pPr>
              <w:pStyle w:val="TAC"/>
            </w:pPr>
            <w:r w:rsidRPr="0053369F">
              <w:t>2@108 (A5)</w:t>
            </w:r>
          </w:p>
        </w:tc>
        <w:tc>
          <w:tcPr>
            <w:tcW w:w="685" w:type="pct"/>
            <w:shd w:val="clear" w:color="auto" w:fill="auto"/>
            <w:vAlign w:val="center"/>
          </w:tcPr>
          <w:p w14:paraId="6F92EFED" w14:textId="77777777" w:rsidR="0037724D" w:rsidRPr="0053369F" w:rsidRDefault="0037724D" w:rsidP="0037724D">
            <w:pPr>
              <w:pStyle w:val="TAC"/>
            </w:pPr>
            <w:r w:rsidRPr="0053369F">
              <w:t>1@54 (A5)</w:t>
            </w:r>
          </w:p>
        </w:tc>
      </w:tr>
      <w:tr w:rsidR="0037724D" w:rsidRPr="0053369F" w14:paraId="3AAB20B3" w14:textId="77777777" w:rsidTr="00F01368">
        <w:trPr>
          <w:trHeight w:val="152"/>
        </w:trPr>
        <w:tc>
          <w:tcPr>
            <w:tcW w:w="478" w:type="pct"/>
            <w:shd w:val="clear" w:color="auto" w:fill="auto"/>
            <w:tcMar>
              <w:left w:w="28" w:type="dxa"/>
              <w:right w:w="28" w:type="dxa"/>
            </w:tcMar>
            <w:vAlign w:val="center"/>
          </w:tcPr>
          <w:p w14:paraId="10A04AA8" w14:textId="495D1986" w:rsidR="0037724D" w:rsidRPr="0053369F" w:rsidRDefault="0037724D" w:rsidP="0037724D">
            <w:pPr>
              <w:pStyle w:val="TAC"/>
            </w:pPr>
            <w:ins w:id="369" w:author="Huawei" w:date="2022-11-04T21:47:00Z">
              <w:r w:rsidRPr="0053369F">
                <w:t>50</w:t>
              </w:r>
            </w:ins>
            <w:del w:id="370" w:author="Huawei" w:date="2022-11-04T21:47:00Z">
              <w:r w:rsidRPr="0053369F" w:rsidDel="00816598">
                <w:delText>40</w:delText>
              </w:r>
            </w:del>
          </w:p>
        </w:tc>
        <w:tc>
          <w:tcPr>
            <w:tcW w:w="342" w:type="pct"/>
            <w:shd w:val="clear" w:color="auto" w:fill="auto"/>
            <w:tcMar>
              <w:left w:w="28" w:type="dxa"/>
              <w:right w:w="28" w:type="dxa"/>
            </w:tcMar>
          </w:tcPr>
          <w:p w14:paraId="705CD2F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34172A73"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77C43F0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3EB3447D" w14:textId="77777777" w:rsidR="0037724D" w:rsidRPr="0053369F" w:rsidRDefault="0037724D" w:rsidP="0037724D">
            <w:pPr>
              <w:pStyle w:val="TAH"/>
            </w:pPr>
          </w:p>
        </w:tc>
        <w:tc>
          <w:tcPr>
            <w:tcW w:w="202" w:type="pct"/>
            <w:vMerge/>
            <w:shd w:val="clear" w:color="auto" w:fill="auto"/>
            <w:textDirection w:val="btLr"/>
            <w:vAlign w:val="center"/>
          </w:tcPr>
          <w:p w14:paraId="7E5751F0" w14:textId="77777777" w:rsidR="0037724D" w:rsidRPr="0053369F" w:rsidRDefault="0037724D" w:rsidP="0037724D">
            <w:pPr>
              <w:pStyle w:val="TAC"/>
            </w:pPr>
          </w:p>
        </w:tc>
        <w:tc>
          <w:tcPr>
            <w:tcW w:w="548" w:type="pct"/>
            <w:shd w:val="clear" w:color="auto" w:fill="auto"/>
            <w:tcMar>
              <w:left w:w="45" w:type="dxa"/>
              <w:right w:w="45" w:type="dxa"/>
            </w:tcMar>
          </w:tcPr>
          <w:p w14:paraId="76EF5EEB"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58194B97" w14:textId="77777777" w:rsidR="0037724D" w:rsidRPr="0053369F" w:rsidRDefault="0037724D" w:rsidP="0037724D">
            <w:pPr>
              <w:pStyle w:val="TAC"/>
            </w:pPr>
            <w:r w:rsidRPr="0053369F">
              <w:t>150@45 (A2)</w:t>
            </w:r>
          </w:p>
        </w:tc>
        <w:tc>
          <w:tcPr>
            <w:tcW w:w="686" w:type="pct"/>
            <w:shd w:val="clear" w:color="auto" w:fill="auto"/>
            <w:vAlign w:val="center"/>
          </w:tcPr>
          <w:p w14:paraId="5D75C130" w14:textId="77777777" w:rsidR="0037724D" w:rsidRPr="0053369F" w:rsidRDefault="0037724D" w:rsidP="0037724D">
            <w:pPr>
              <w:pStyle w:val="TAC"/>
            </w:pPr>
            <w:r w:rsidRPr="0053369F">
              <w:t>81@23 (A2)</w:t>
            </w:r>
          </w:p>
        </w:tc>
        <w:tc>
          <w:tcPr>
            <w:tcW w:w="685" w:type="pct"/>
            <w:shd w:val="clear" w:color="auto" w:fill="auto"/>
            <w:vAlign w:val="center"/>
          </w:tcPr>
          <w:p w14:paraId="09812668" w14:textId="77777777" w:rsidR="0037724D" w:rsidRPr="0053369F" w:rsidRDefault="0037724D" w:rsidP="0037724D">
            <w:pPr>
              <w:pStyle w:val="TAC"/>
            </w:pPr>
            <w:r w:rsidRPr="0053369F">
              <w:t>40@12 (A2)</w:t>
            </w:r>
          </w:p>
        </w:tc>
      </w:tr>
      <w:tr w:rsidR="0037724D" w:rsidRPr="0053369F" w14:paraId="286C7BDE" w14:textId="77777777" w:rsidTr="00F01368">
        <w:trPr>
          <w:trHeight w:val="152"/>
        </w:trPr>
        <w:tc>
          <w:tcPr>
            <w:tcW w:w="478" w:type="pct"/>
            <w:shd w:val="clear" w:color="auto" w:fill="auto"/>
            <w:tcMar>
              <w:left w:w="28" w:type="dxa"/>
              <w:right w:w="28" w:type="dxa"/>
            </w:tcMar>
            <w:vAlign w:val="center"/>
          </w:tcPr>
          <w:p w14:paraId="5212405A" w14:textId="5415ECB7" w:rsidR="0037724D" w:rsidRPr="0053369F" w:rsidRDefault="0037724D" w:rsidP="0037724D">
            <w:pPr>
              <w:pStyle w:val="TAC"/>
            </w:pPr>
            <w:ins w:id="371" w:author="Huawei" w:date="2022-11-04T21:47:00Z">
              <w:r w:rsidRPr="0053369F">
                <w:t>51</w:t>
              </w:r>
            </w:ins>
            <w:del w:id="372" w:author="Huawei" w:date="2022-11-04T21:47:00Z">
              <w:r w:rsidRPr="0053369F" w:rsidDel="00816598">
                <w:delText>41</w:delText>
              </w:r>
            </w:del>
          </w:p>
        </w:tc>
        <w:tc>
          <w:tcPr>
            <w:tcW w:w="342" w:type="pct"/>
            <w:shd w:val="clear" w:color="auto" w:fill="auto"/>
            <w:tcMar>
              <w:left w:w="28" w:type="dxa"/>
              <w:right w:w="28" w:type="dxa"/>
            </w:tcMar>
          </w:tcPr>
          <w:p w14:paraId="213BA7E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08A5B971"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58C7DA1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0605E352" w14:textId="77777777" w:rsidR="0037724D" w:rsidRPr="0053369F" w:rsidRDefault="0037724D" w:rsidP="0037724D">
            <w:pPr>
              <w:pStyle w:val="TAH"/>
            </w:pPr>
          </w:p>
        </w:tc>
        <w:tc>
          <w:tcPr>
            <w:tcW w:w="202" w:type="pct"/>
            <w:vMerge/>
            <w:shd w:val="clear" w:color="auto" w:fill="auto"/>
            <w:textDirection w:val="btLr"/>
            <w:vAlign w:val="center"/>
          </w:tcPr>
          <w:p w14:paraId="2AEE8127" w14:textId="77777777" w:rsidR="0037724D" w:rsidRPr="0053369F" w:rsidRDefault="0037724D" w:rsidP="0037724D">
            <w:pPr>
              <w:pStyle w:val="TAC"/>
            </w:pPr>
          </w:p>
        </w:tc>
        <w:tc>
          <w:tcPr>
            <w:tcW w:w="548" w:type="pct"/>
            <w:shd w:val="clear" w:color="auto" w:fill="auto"/>
            <w:tcMar>
              <w:left w:w="45" w:type="dxa"/>
              <w:right w:w="45" w:type="dxa"/>
            </w:tcMar>
          </w:tcPr>
          <w:p w14:paraId="1ADD9022" w14:textId="77777777" w:rsidR="0037724D" w:rsidRPr="0053369F" w:rsidRDefault="0037724D" w:rsidP="0037724D">
            <w:pPr>
              <w:pStyle w:val="TAC"/>
            </w:pPr>
            <w:r w:rsidRPr="0053369F">
              <w:t>256 QAM</w:t>
            </w:r>
          </w:p>
        </w:tc>
        <w:tc>
          <w:tcPr>
            <w:tcW w:w="686" w:type="pct"/>
            <w:gridSpan w:val="2"/>
            <w:shd w:val="clear" w:color="auto" w:fill="auto"/>
            <w:tcMar>
              <w:left w:w="45" w:type="dxa"/>
              <w:right w:w="45" w:type="dxa"/>
            </w:tcMar>
            <w:vAlign w:val="center"/>
          </w:tcPr>
          <w:p w14:paraId="40EF2F75" w14:textId="77777777" w:rsidR="0037724D" w:rsidRPr="0053369F" w:rsidRDefault="0037724D" w:rsidP="0037724D">
            <w:pPr>
              <w:pStyle w:val="TAC"/>
            </w:pPr>
            <w:r w:rsidRPr="0053369F">
              <w:t>216@0 (A1)</w:t>
            </w:r>
          </w:p>
        </w:tc>
        <w:tc>
          <w:tcPr>
            <w:tcW w:w="686" w:type="pct"/>
            <w:shd w:val="clear" w:color="auto" w:fill="auto"/>
            <w:vAlign w:val="center"/>
          </w:tcPr>
          <w:p w14:paraId="32FC83CE" w14:textId="77777777" w:rsidR="0037724D" w:rsidRPr="0053369F" w:rsidRDefault="0037724D" w:rsidP="0037724D">
            <w:pPr>
              <w:pStyle w:val="TAC"/>
            </w:pPr>
            <w:r w:rsidRPr="0053369F">
              <w:t>108@0 (A1)</w:t>
            </w:r>
          </w:p>
        </w:tc>
        <w:tc>
          <w:tcPr>
            <w:tcW w:w="685" w:type="pct"/>
            <w:shd w:val="clear" w:color="auto" w:fill="auto"/>
            <w:vAlign w:val="center"/>
          </w:tcPr>
          <w:p w14:paraId="1C5949AF" w14:textId="77777777" w:rsidR="0037724D" w:rsidRPr="0053369F" w:rsidRDefault="0037724D" w:rsidP="0037724D">
            <w:pPr>
              <w:pStyle w:val="TAC"/>
            </w:pPr>
            <w:r w:rsidRPr="0053369F">
              <w:t>54@0 (A1)</w:t>
            </w:r>
          </w:p>
        </w:tc>
      </w:tr>
      <w:tr w:rsidR="0037724D" w:rsidRPr="0053369F" w14:paraId="7D925F4C" w14:textId="77777777" w:rsidTr="00F01368">
        <w:trPr>
          <w:trHeight w:val="152"/>
        </w:trPr>
        <w:tc>
          <w:tcPr>
            <w:tcW w:w="478" w:type="pct"/>
            <w:shd w:val="clear" w:color="auto" w:fill="auto"/>
            <w:tcMar>
              <w:left w:w="28" w:type="dxa"/>
              <w:right w:w="28" w:type="dxa"/>
            </w:tcMar>
            <w:vAlign w:val="center"/>
          </w:tcPr>
          <w:p w14:paraId="64D8BD73" w14:textId="3BC49322" w:rsidR="0037724D" w:rsidRPr="0053369F" w:rsidRDefault="0037724D" w:rsidP="0037724D">
            <w:pPr>
              <w:pStyle w:val="TAC"/>
            </w:pPr>
            <w:ins w:id="373" w:author="Huawei" w:date="2022-11-04T21:47:00Z">
              <w:r w:rsidRPr="0053369F">
                <w:t>52</w:t>
              </w:r>
            </w:ins>
            <w:del w:id="374" w:author="Huawei" w:date="2022-11-04T21:47:00Z">
              <w:r w:rsidRPr="0053369F" w:rsidDel="00816598">
                <w:delText>42</w:delText>
              </w:r>
            </w:del>
          </w:p>
        </w:tc>
        <w:tc>
          <w:tcPr>
            <w:tcW w:w="342" w:type="pct"/>
            <w:shd w:val="clear" w:color="auto" w:fill="auto"/>
            <w:tcMar>
              <w:left w:w="28" w:type="dxa"/>
              <w:right w:w="28" w:type="dxa"/>
            </w:tcMar>
          </w:tcPr>
          <w:p w14:paraId="69E8E1C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
          <w:p w14:paraId="2629A86B" w14:textId="77777777" w:rsidR="0037724D" w:rsidRPr="0053369F" w:rsidRDefault="0037724D" w:rsidP="0037724D">
            <w:pPr>
              <w:pStyle w:val="TAC"/>
            </w:pPr>
            <w:r w:rsidRPr="0053369F">
              <w:t>50</w:t>
            </w:r>
          </w:p>
        </w:tc>
        <w:tc>
          <w:tcPr>
            <w:tcW w:w="410" w:type="pct"/>
            <w:shd w:val="clear" w:color="auto" w:fill="auto"/>
            <w:tcMar>
              <w:left w:w="23" w:type="dxa"/>
              <w:right w:w="23" w:type="dxa"/>
            </w:tcMar>
          </w:tcPr>
          <w:p w14:paraId="272EDBA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4BAD53C8" w14:textId="77777777" w:rsidR="0037724D" w:rsidRPr="0053369F" w:rsidRDefault="0037724D" w:rsidP="0037724D">
            <w:pPr>
              <w:pStyle w:val="TAH"/>
            </w:pPr>
          </w:p>
        </w:tc>
        <w:tc>
          <w:tcPr>
            <w:tcW w:w="202" w:type="pct"/>
            <w:vMerge/>
            <w:shd w:val="clear" w:color="auto" w:fill="auto"/>
            <w:textDirection w:val="btLr"/>
            <w:vAlign w:val="center"/>
          </w:tcPr>
          <w:p w14:paraId="53740FC0" w14:textId="77777777" w:rsidR="0037724D" w:rsidRPr="0053369F" w:rsidRDefault="0037724D" w:rsidP="0037724D">
            <w:pPr>
              <w:pStyle w:val="TAC"/>
            </w:pPr>
          </w:p>
        </w:tc>
        <w:tc>
          <w:tcPr>
            <w:tcW w:w="548" w:type="pct"/>
            <w:shd w:val="clear" w:color="auto" w:fill="auto"/>
            <w:tcMar>
              <w:left w:w="45" w:type="dxa"/>
              <w:right w:w="45" w:type="dxa"/>
            </w:tcMar>
          </w:tcPr>
          <w:p w14:paraId="268D0867" w14:textId="77777777" w:rsidR="0037724D" w:rsidRPr="0053369F" w:rsidRDefault="0037724D" w:rsidP="0037724D">
            <w:pPr>
              <w:pStyle w:val="TAC"/>
            </w:pPr>
            <w:r w:rsidRPr="0053369F">
              <w:t>256 QAM</w:t>
            </w:r>
          </w:p>
        </w:tc>
        <w:tc>
          <w:tcPr>
            <w:tcW w:w="2057" w:type="pct"/>
            <w:gridSpan w:val="4"/>
            <w:shd w:val="clear" w:color="auto" w:fill="auto"/>
            <w:tcMar>
              <w:left w:w="45" w:type="dxa"/>
              <w:right w:w="45" w:type="dxa"/>
            </w:tcMar>
            <w:vAlign w:val="center"/>
          </w:tcPr>
          <w:p w14:paraId="0B880E1F"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7573D52E" w14:textId="77777777" w:rsidTr="00F01368">
        <w:trPr>
          <w:trHeight w:val="152"/>
        </w:trPr>
        <w:tc>
          <w:tcPr>
            <w:tcW w:w="478" w:type="pct"/>
            <w:shd w:val="clear" w:color="auto" w:fill="auto"/>
            <w:tcMar>
              <w:left w:w="28" w:type="dxa"/>
              <w:right w:w="28" w:type="dxa"/>
            </w:tcMar>
            <w:vAlign w:val="center"/>
          </w:tcPr>
          <w:p w14:paraId="735EF4F8" w14:textId="74AB566F" w:rsidR="0037724D" w:rsidRPr="0053369F" w:rsidRDefault="0037724D" w:rsidP="0037724D">
            <w:pPr>
              <w:pStyle w:val="TAC"/>
            </w:pPr>
            <w:ins w:id="375" w:author="Huawei" w:date="2022-11-04T21:47:00Z">
              <w:r w:rsidRPr="0053369F">
                <w:t>53</w:t>
              </w:r>
            </w:ins>
            <w:del w:id="376" w:author="Huawei" w:date="2022-11-04T21:47:00Z">
              <w:r w:rsidRPr="0053369F" w:rsidDel="0037724D">
                <w:delText>43</w:delText>
              </w:r>
            </w:del>
          </w:p>
        </w:tc>
        <w:tc>
          <w:tcPr>
            <w:tcW w:w="342" w:type="pct"/>
            <w:shd w:val="clear" w:color="auto" w:fill="auto"/>
            <w:tcMar>
              <w:left w:w="28" w:type="dxa"/>
              <w:right w:w="28" w:type="dxa"/>
            </w:tcMar>
            <w:vAlign w:val="center"/>
          </w:tcPr>
          <w:p w14:paraId="1CE8D2CB"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
          <w:p w14:paraId="2AEB8399" w14:textId="77777777" w:rsidR="0037724D" w:rsidRPr="0053369F" w:rsidRDefault="0037724D" w:rsidP="0037724D">
            <w:pPr>
              <w:pStyle w:val="TAC"/>
            </w:pPr>
            <w:r w:rsidRPr="0053369F">
              <w:t>25</w:t>
            </w:r>
          </w:p>
        </w:tc>
        <w:tc>
          <w:tcPr>
            <w:tcW w:w="410" w:type="pct"/>
            <w:shd w:val="clear" w:color="auto" w:fill="auto"/>
            <w:tcMar>
              <w:left w:w="23" w:type="dxa"/>
              <w:right w:w="23" w:type="dxa"/>
            </w:tcMar>
          </w:tcPr>
          <w:p w14:paraId="282453DC"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
          <w:p w14:paraId="14B1D925" w14:textId="77777777" w:rsidR="0037724D" w:rsidRPr="0053369F" w:rsidRDefault="0037724D" w:rsidP="0037724D">
            <w:pPr>
              <w:pStyle w:val="TAH"/>
            </w:pPr>
          </w:p>
        </w:tc>
        <w:tc>
          <w:tcPr>
            <w:tcW w:w="202" w:type="pct"/>
            <w:vMerge w:val="restart"/>
            <w:shd w:val="clear" w:color="auto" w:fill="auto"/>
            <w:textDirection w:val="btLr"/>
          </w:tcPr>
          <w:p w14:paraId="05E41917" w14:textId="77777777" w:rsidR="0037724D" w:rsidRPr="0053369F" w:rsidRDefault="0037724D" w:rsidP="0037724D">
            <w:pPr>
              <w:pStyle w:val="TAC"/>
            </w:pPr>
            <w:r w:rsidRPr="0053369F">
              <w:t>CP-OFDM</w:t>
            </w:r>
          </w:p>
        </w:tc>
        <w:tc>
          <w:tcPr>
            <w:tcW w:w="548" w:type="pct"/>
            <w:shd w:val="clear" w:color="auto" w:fill="auto"/>
            <w:tcMar>
              <w:left w:w="45" w:type="dxa"/>
              <w:right w:w="45" w:type="dxa"/>
            </w:tcMar>
            <w:vAlign w:val="center"/>
          </w:tcPr>
          <w:p w14:paraId="1AA3471F"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
          <w:p w14:paraId="04EC39D8"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01E2AB54"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78" w:author="Huawei" w:date="2022-11-04T21:47:00Z">
            <w:trPr>
              <w:trHeight w:val="152"/>
            </w:trPr>
          </w:trPrChange>
        </w:trPr>
        <w:tc>
          <w:tcPr>
            <w:tcW w:w="478" w:type="pct"/>
            <w:shd w:val="clear" w:color="auto" w:fill="auto"/>
            <w:tcMar>
              <w:left w:w="28" w:type="dxa"/>
              <w:right w:w="28" w:type="dxa"/>
            </w:tcMar>
            <w:tcPrChange w:id="379" w:author="Huawei" w:date="2022-11-04T21:47:00Z">
              <w:tcPr>
                <w:tcW w:w="478" w:type="pct"/>
                <w:shd w:val="clear" w:color="auto" w:fill="auto"/>
                <w:tcMar>
                  <w:left w:w="28" w:type="dxa"/>
                  <w:right w:w="28" w:type="dxa"/>
                </w:tcMar>
                <w:vAlign w:val="center"/>
              </w:tcPr>
            </w:tcPrChange>
          </w:tcPr>
          <w:p w14:paraId="77C62B03" w14:textId="6D265FCB" w:rsidR="0037724D" w:rsidRPr="0053369F" w:rsidRDefault="0037724D" w:rsidP="0037724D">
            <w:pPr>
              <w:pStyle w:val="TAC"/>
            </w:pPr>
            <w:ins w:id="380" w:author="Huawei" w:date="2022-11-04T21:47:00Z">
              <w:r w:rsidRPr="00F93339">
                <w:t>54</w:t>
              </w:r>
            </w:ins>
            <w:del w:id="381" w:author="Huawei" w:date="2022-11-04T21:47:00Z">
              <w:r w:rsidRPr="0053369F" w:rsidDel="007921FA">
                <w:delText>44</w:delText>
              </w:r>
            </w:del>
          </w:p>
        </w:tc>
        <w:tc>
          <w:tcPr>
            <w:tcW w:w="342" w:type="pct"/>
            <w:shd w:val="clear" w:color="auto" w:fill="auto"/>
            <w:tcMar>
              <w:left w:w="28" w:type="dxa"/>
              <w:right w:w="28" w:type="dxa"/>
            </w:tcMar>
            <w:tcPrChange w:id="382" w:author="Huawei" w:date="2022-11-04T21:47:00Z">
              <w:tcPr>
                <w:tcW w:w="342" w:type="pct"/>
                <w:shd w:val="clear" w:color="auto" w:fill="auto"/>
                <w:tcMar>
                  <w:left w:w="28" w:type="dxa"/>
                  <w:right w:w="28" w:type="dxa"/>
                </w:tcMar>
              </w:tcPr>
            </w:tcPrChange>
          </w:tcPr>
          <w:p w14:paraId="086D021D"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383" w:author="Huawei" w:date="2022-11-04T21:47:00Z">
              <w:tcPr>
                <w:tcW w:w="344" w:type="pct"/>
                <w:shd w:val="clear" w:color="auto" w:fill="auto"/>
                <w:tcMar>
                  <w:left w:w="23" w:type="dxa"/>
                  <w:right w:w="23" w:type="dxa"/>
                </w:tcMar>
                <w:vAlign w:val="center"/>
              </w:tcPr>
            </w:tcPrChange>
          </w:tcPr>
          <w:p w14:paraId="58F6B4ED"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384" w:author="Huawei" w:date="2022-11-04T21:47:00Z">
              <w:tcPr>
                <w:tcW w:w="410" w:type="pct"/>
                <w:shd w:val="clear" w:color="auto" w:fill="auto"/>
                <w:tcMar>
                  <w:left w:w="23" w:type="dxa"/>
                  <w:right w:w="23" w:type="dxa"/>
                </w:tcMar>
              </w:tcPr>
            </w:tcPrChange>
          </w:tcPr>
          <w:p w14:paraId="0B87D040"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385" w:author="Huawei" w:date="2022-11-04T21:47:00Z">
              <w:tcPr>
                <w:tcW w:w="619" w:type="pct"/>
                <w:vMerge/>
                <w:shd w:val="clear" w:color="auto" w:fill="auto"/>
                <w:tcMar>
                  <w:left w:w="45" w:type="dxa"/>
                  <w:right w:w="45" w:type="dxa"/>
                </w:tcMar>
                <w:vAlign w:val="center"/>
              </w:tcPr>
            </w:tcPrChange>
          </w:tcPr>
          <w:p w14:paraId="744CED28" w14:textId="77777777" w:rsidR="0037724D" w:rsidRPr="0053369F" w:rsidRDefault="0037724D" w:rsidP="0037724D">
            <w:pPr>
              <w:pStyle w:val="TAH"/>
            </w:pPr>
          </w:p>
        </w:tc>
        <w:tc>
          <w:tcPr>
            <w:tcW w:w="202" w:type="pct"/>
            <w:vMerge/>
            <w:shd w:val="clear" w:color="auto" w:fill="auto"/>
            <w:textDirection w:val="btLr"/>
            <w:vAlign w:val="center"/>
            <w:tcPrChange w:id="386" w:author="Huawei" w:date="2022-11-04T21:47:00Z">
              <w:tcPr>
                <w:tcW w:w="202" w:type="pct"/>
                <w:vMerge/>
                <w:shd w:val="clear" w:color="auto" w:fill="auto"/>
                <w:textDirection w:val="btLr"/>
                <w:vAlign w:val="center"/>
              </w:tcPr>
            </w:tcPrChange>
          </w:tcPr>
          <w:p w14:paraId="4633036E" w14:textId="77777777" w:rsidR="0037724D" w:rsidRPr="0053369F" w:rsidRDefault="0037724D" w:rsidP="0037724D">
            <w:pPr>
              <w:pStyle w:val="TAC"/>
            </w:pPr>
          </w:p>
        </w:tc>
        <w:tc>
          <w:tcPr>
            <w:tcW w:w="548" w:type="pct"/>
            <w:shd w:val="clear" w:color="auto" w:fill="auto"/>
            <w:tcMar>
              <w:left w:w="45" w:type="dxa"/>
              <w:right w:w="45" w:type="dxa"/>
            </w:tcMar>
            <w:vAlign w:val="center"/>
            <w:tcPrChange w:id="387" w:author="Huawei" w:date="2022-11-04T21:47:00Z">
              <w:tcPr>
                <w:tcW w:w="548" w:type="pct"/>
                <w:shd w:val="clear" w:color="auto" w:fill="auto"/>
                <w:tcMar>
                  <w:left w:w="45" w:type="dxa"/>
                  <w:right w:w="45" w:type="dxa"/>
                </w:tcMar>
                <w:vAlign w:val="center"/>
              </w:tcPr>
            </w:tcPrChange>
          </w:tcPr>
          <w:p w14:paraId="2E175C04"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388" w:author="Huawei" w:date="2022-11-04T21:47:00Z">
              <w:tcPr>
                <w:tcW w:w="2057" w:type="pct"/>
                <w:gridSpan w:val="4"/>
                <w:shd w:val="clear" w:color="auto" w:fill="auto"/>
                <w:tcMar>
                  <w:left w:w="45" w:type="dxa"/>
                  <w:right w:w="45" w:type="dxa"/>
                </w:tcMar>
                <w:vAlign w:val="center"/>
              </w:tcPr>
            </w:tcPrChange>
          </w:tcPr>
          <w:p w14:paraId="5131E31D" w14:textId="77777777" w:rsidR="0037724D" w:rsidRPr="0053369F" w:rsidRDefault="0037724D" w:rsidP="0037724D">
            <w:pPr>
              <w:pStyle w:val="TAC"/>
            </w:pPr>
            <w:r w:rsidRPr="0053369F">
              <w:t>Edge_1RB_Right (A3)</w:t>
            </w:r>
          </w:p>
        </w:tc>
      </w:tr>
      <w:tr w:rsidR="0037724D" w:rsidRPr="0053369F" w14:paraId="1BB41C34"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390" w:author="Huawei" w:date="2022-11-04T21:47:00Z">
            <w:trPr>
              <w:trHeight w:val="152"/>
            </w:trPr>
          </w:trPrChange>
        </w:trPr>
        <w:tc>
          <w:tcPr>
            <w:tcW w:w="478" w:type="pct"/>
            <w:shd w:val="clear" w:color="auto" w:fill="auto"/>
            <w:tcMar>
              <w:left w:w="28" w:type="dxa"/>
              <w:right w:w="28" w:type="dxa"/>
            </w:tcMar>
            <w:tcPrChange w:id="391" w:author="Huawei" w:date="2022-11-04T21:47:00Z">
              <w:tcPr>
                <w:tcW w:w="478" w:type="pct"/>
                <w:shd w:val="clear" w:color="auto" w:fill="auto"/>
                <w:tcMar>
                  <w:left w:w="28" w:type="dxa"/>
                  <w:right w:w="28" w:type="dxa"/>
                </w:tcMar>
                <w:vAlign w:val="center"/>
              </w:tcPr>
            </w:tcPrChange>
          </w:tcPr>
          <w:p w14:paraId="6FD3562F" w14:textId="50767C21" w:rsidR="0037724D" w:rsidRPr="0053369F" w:rsidRDefault="0037724D" w:rsidP="0037724D">
            <w:pPr>
              <w:pStyle w:val="TAC"/>
            </w:pPr>
            <w:ins w:id="392" w:author="Huawei" w:date="2022-11-04T21:47:00Z">
              <w:r w:rsidRPr="00F93339">
                <w:lastRenderedPageBreak/>
                <w:t>55</w:t>
              </w:r>
            </w:ins>
            <w:del w:id="393" w:author="Huawei" w:date="2022-11-04T21:47:00Z">
              <w:r w:rsidRPr="0053369F" w:rsidDel="007921FA">
                <w:delText>45</w:delText>
              </w:r>
            </w:del>
          </w:p>
        </w:tc>
        <w:tc>
          <w:tcPr>
            <w:tcW w:w="342" w:type="pct"/>
            <w:shd w:val="clear" w:color="auto" w:fill="auto"/>
            <w:tcMar>
              <w:left w:w="28" w:type="dxa"/>
              <w:right w:w="28" w:type="dxa"/>
            </w:tcMar>
            <w:tcPrChange w:id="394" w:author="Huawei" w:date="2022-11-04T21:47:00Z">
              <w:tcPr>
                <w:tcW w:w="342" w:type="pct"/>
                <w:shd w:val="clear" w:color="auto" w:fill="auto"/>
                <w:tcMar>
                  <w:left w:w="28" w:type="dxa"/>
                  <w:right w:w="28" w:type="dxa"/>
                </w:tcMar>
              </w:tcPr>
            </w:tcPrChange>
          </w:tcPr>
          <w:p w14:paraId="199E2A69"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395" w:author="Huawei" w:date="2022-11-04T21:47:00Z">
              <w:tcPr>
                <w:tcW w:w="344" w:type="pct"/>
                <w:shd w:val="clear" w:color="auto" w:fill="auto"/>
                <w:tcMar>
                  <w:left w:w="23" w:type="dxa"/>
                  <w:right w:w="23" w:type="dxa"/>
                </w:tcMar>
                <w:vAlign w:val="center"/>
              </w:tcPr>
            </w:tcPrChange>
          </w:tcPr>
          <w:p w14:paraId="63CDC6C0"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396" w:author="Huawei" w:date="2022-11-04T21:47:00Z">
              <w:tcPr>
                <w:tcW w:w="410" w:type="pct"/>
                <w:shd w:val="clear" w:color="auto" w:fill="auto"/>
                <w:tcMar>
                  <w:left w:w="23" w:type="dxa"/>
                  <w:right w:w="23" w:type="dxa"/>
                </w:tcMar>
              </w:tcPr>
            </w:tcPrChange>
          </w:tcPr>
          <w:p w14:paraId="684E8DF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397" w:author="Huawei" w:date="2022-11-04T21:47:00Z">
              <w:tcPr>
                <w:tcW w:w="619" w:type="pct"/>
                <w:vMerge/>
                <w:shd w:val="clear" w:color="auto" w:fill="auto"/>
                <w:tcMar>
                  <w:left w:w="45" w:type="dxa"/>
                  <w:right w:w="45" w:type="dxa"/>
                </w:tcMar>
                <w:vAlign w:val="center"/>
              </w:tcPr>
            </w:tcPrChange>
          </w:tcPr>
          <w:p w14:paraId="28A90AE2" w14:textId="77777777" w:rsidR="0037724D" w:rsidRPr="0053369F" w:rsidRDefault="0037724D" w:rsidP="0037724D">
            <w:pPr>
              <w:pStyle w:val="TAH"/>
            </w:pPr>
          </w:p>
        </w:tc>
        <w:tc>
          <w:tcPr>
            <w:tcW w:w="202" w:type="pct"/>
            <w:vMerge/>
            <w:shd w:val="clear" w:color="auto" w:fill="auto"/>
            <w:textDirection w:val="btLr"/>
            <w:vAlign w:val="center"/>
            <w:tcPrChange w:id="398" w:author="Huawei" w:date="2022-11-04T21:47:00Z">
              <w:tcPr>
                <w:tcW w:w="202" w:type="pct"/>
                <w:vMerge/>
                <w:shd w:val="clear" w:color="auto" w:fill="auto"/>
                <w:textDirection w:val="btLr"/>
                <w:vAlign w:val="center"/>
              </w:tcPr>
            </w:tcPrChange>
          </w:tcPr>
          <w:p w14:paraId="781344E2" w14:textId="77777777" w:rsidR="0037724D" w:rsidRPr="0053369F" w:rsidRDefault="0037724D" w:rsidP="0037724D">
            <w:pPr>
              <w:pStyle w:val="TAC"/>
            </w:pPr>
          </w:p>
        </w:tc>
        <w:tc>
          <w:tcPr>
            <w:tcW w:w="548" w:type="pct"/>
            <w:shd w:val="clear" w:color="auto" w:fill="auto"/>
            <w:tcMar>
              <w:left w:w="45" w:type="dxa"/>
              <w:right w:w="45" w:type="dxa"/>
            </w:tcMar>
            <w:vAlign w:val="center"/>
            <w:tcPrChange w:id="399" w:author="Huawei" w:date="2022-11-04T21:47:00Z">
              <w:tcPr>
                <w:tcW w:w="548" w:type="pct"/>
                <w:shd w:val="clear" w:color="auto" w:fill="auto"/>
                <w:tcMar>
                  <w:left w:w="45" w:type="dxa"/>
                  <w:right w:w="45" w:type="dxa"/>
                </w:tcMar>
                <w:vAlign w:val="center"/>
              </w:tcPr>
            </w:tcPrChange>
          </w:tcPr>
          <w:p w14:paraId="16468891"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00" w:author="Huawei" w:date="2022-11-04T21:47:00Z">
              <w:tcPr>
                <w:tcW w:w="2057" w:type="pct"/>
                <w:gridSpan w:val="4"/>
                <w:shd w:val="clear" w:color="auto" w:fill="auto"/>
                <w:tcMar>
                  <w:left w:w="45" w:type="dxa"/>
                  <w:right w:w="45" w:type="dxa"/>
                </w:tcMar>
                <w:vAlign w:val="center"/>
              </w:tcPr>
            </w:tcPrChange>
          </w:tcPr>
          <w:p w14:paraId="2AF1DCE6" w14:textId="77777777" w:rsidR="0037724D" w:rsidRPr="0053369F" w:rsidRDefault="0037724D" w:rsidP="0037724D">
            <w:pPr>
              <w:pStyle w:val="TAC"/>
            </w:pPr>
            <w:r w:rsidRPr="0053369F">
              <w:t>Edge_1RB_Left (A3)</w:t>
            </w:r>
          </w:p>
        </w:tc>
      </w:tr>
      <w:tr w:rsidR="0037724D" w:rsidRPr="0053369F" w14:paraId="65511922"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02" w:author="Huawei" w:date="2022-11-04T21:47:00Z">
            <w:trPr>
              <w:trHeight w:val="152"/>
            </w:trPr>
          </w:trPrChange>
        </w:trPr>
        <w:tc>
          <w:tcPr>
            <w:tcW w:w="478" w:type="pct"/>
            <w:shd w:val="clear" w:color="auto" w:fill="auto"/>
            <w:tcMar>
              <w:left w:w="28" w:type="dxa"/>
              <w:right w:w="28" w:type="dxa"/>
            </w:tcMar>
            <w:tcPrChange w:id="403" w:author="Huawei" w:date="2022-11-04T21:47:00Z">
              <w:tcPr>
                <w:tcW w:w="478" w:type="pct"/>
                <w:shd w:val="clear" w:color="auto" w:fill="auto"/>
                <w:tcMar>
                  <w:left w:w="28" w:type="dxa"/>
                  <w:right w:w="28" w:type="dxa"/>
                </w:tcMar>
                <w:vAlign w:val="center"/>
              </w:tcPr>
            </w:tcPrChange>
          </w:tcPr>
          <w:p w14:paraId="67AAB6A7" w14:textId="40DFA019" w:rsidR="0037724D" w:rsidRPr="0053369F" w:rsidRDefault="0037724D" w:rsidP="0037724D">
            <w:pPr>
              <w:pStyle w:val="TAC"/>
            </w:pPr>
            <w:ins w:id="404" w:author="Huawei" w:date="2022-11-04T21:47:00Z">
              <w:r w:rsidRPr="00F93339">
                <w:t>56</w:t>
              </w:r>
            </w:ins>
            <w:del w:id="405" w:author="Huawei" w:date="2022-11-04T21:47:00Z">
              <w:r w:rsidRPr="0053369F" w:rsidDel="007921FA">
                <w:delText>46</w:delText>
              </w:r>
            </w:del>
          </w:p>
        </w:tc>
        <w:tc>
          <w:tcPr>
            <w:tcW w:w="342" w:type="pct"/>
            <w:shd w:val="clear" w:color="auto" w:fill="auto"/>
            <w:tcMar>
              <w:left w:w="28" w:type="dxa"/>
              <w:right w:w="28" w:type="dxa"/>
            </w:tcMar>
            <w:tcPrChange w:id="406" w:author="Huawei" w:date="2022-11-04T21:47:00Z">
              <w:tcPr>
                <w:tcW w:w="342" w:type="pct"/>
                <w:shd w:val="clear" w:color="auto" w:fill="auto"/>
                <w:tcMar>
                  <w:left w:w="28" w:type="dxa"/>
                  <w:right w:w="28" w:type="dxa"/>
                </w:tcMar>
              </w:tcPr>
            </w:tcPrChange>
          </w:tcPr>
          <w:p w14:paraId="1B2E149D"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407" w:author="Huawei" w:date="2022-11-04T21:47:00Z">
              <w:tcPr>
                <w:tcW w:w="344" w:type="pct"/>
                <w:shd w:val="clear" w:color="auto" w:fill="auto"/>
                <w:tcMar>
                  <w:left w:w="23" w:type="dxa"/>
                  <w:right w:w="23" w:type="dxa"/>
                </w:tcMar>
                <w:vAlign w:val="center"/>
              </w:tcPr>
            </w:tcPrChange>
          </w:tcPr>
          <w:p w14:paraId="51D98CBF"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08" w:author="Huawei" w:date="2022-11-04T21:47:00Z">
              <w:tcPr>
                <w:tcW w:w="410" w:type="pct"/>
                <w:shd w:val="clear" w:color="auto" w:fill="auto"/>
                <w:tcMar>
                  <w:left w:w="23" w:type="dxa"/>
                  <w:right w:w="23" w:type="dxa"/>
                </w:tcMar>
              </w:tcPr>
            </w:tcPrChange>
          </w:tcPr>
          <w:p w14:paraId="21F960B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09" w:author="Huawei" w:date="2022-11-04T21:47:00Z">
              <w:tcPr>
                <w:tcW w:w="619" w:type="pct"/>
                <w:vMerge/>
                <w:shd w:val="clear" w:color="auto" w:fill="auto"/>
                <w:tcMar>
                  <w:left w:w="45" w:type="dxa"/>
                  <w:right w:w="45" w:type="dxa"/>
                </w:tcMar>
                <w:vAlign w:val="center"/>
              </w:tcPr>
            </w:tcPrChange>
          </w:tcPr>
          <w:p w14:paraId="76FF2FF4" w14:textId="77777777" w:rsidR="0037724D" w:rsidRPr="0053369F" w:rsidRDefault="0037724D" w:rsidP="0037724D">
            <w:pPr>
              <w:pStyle w:val="TAH"/>
            </w:pPr>
          </w:p>
        </w:tc>
        <w:tc>
          <w:tcPr>
            <w:tcW w:w="202" w:type="pct"/>
            <w:vMerge/>
            <w:shd w:val="clear" w:color="auto" w:fill="auto"/>
            <w:textDirection w:val="btLr"/>
            <w:vAlign w:val="center"/>
            <w:tcPrChange w:id="410" w:author="Huawei" w:date="2022-11-04T21:47:00Z">
              <w:tcPr>
                <w:tcW w:w="202" w:type="pct"/>
                <w:vMerge/>
                <w:shd w:val="clear" w:color="auto" w:fill="auto"/>
                <w:textDirection w:val="btLr"/>
                <w:vAlign w:val="center"/>
              </w:tcPr>
            </w:tcPrChange>
          </w:tcPr>
          <w:p w14:paraId="36DF92AF" w14:textId="77777777" w:rsidR="0037724D" w:rsidRPr="0053369F" w:rsidRDefault="0037724D" w:rsidP="0037724D">
            <w:pPr>
              <w:pStyle w:val="TAC"/>
            </w:pPr>
          </w:p>
        </w:tc>
        <w:tc>
          <w:tcPr>
            <w:tcW w:w="548" w:type="pct"/>
            <w:shd w:val="clear" w:color="auto" w:fill="auto"/>
            <w:tcMar>
              <w:left w:w="45" w:type="dxa"/>
              <w:right w:w="45" w:type="dxa"/>
            </w:tcMar>
            <w:tcPrChange w:id="411" w:author="Huawei" w:date="2022-11-04T21:47:00Z">
              <w:tcPr>
                <w:tcW w:w="548" w:type="pct"/>
                <w:shd w:val="clear" w:color="auto" w:fill="auto"/>
                <w:tcMar>
                  <w:left w:w="45" w:type="dxa"/>
                  <w:right w:w="45" w:type="dxa"/>
                </w:tcMar>
              </w:tcPr>
            </w:tcPrChange>
          </w:tcPr>
          <w:p w14:paraId="3A0B24E8"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12" w:author="Huawei" w:date="2022-11-04T21:47:00Z">
              <w:tcPr>
                <w:tcW w:w="686" w:type="pct"/>
                <w:gridSpan w:val="2"/>
                <w:shd w:val="clear" w:color="auto" w:fill="auto"/>
                <w:tcMar>
                  <w:left w:w="45" w:type="dxa"/>
                  <w:right w:w="45" w:type="dxa"/>
                </w:tcMar>
                <w:vAlign w:val="center"/>
              </w:tcPr>
            </w:tcPrChange>
          </w:tcPr>
          <w:p w14:paraId="5893B03F" w14:textId="77777777" w:rsidR="0037724D" w:rsidRPr="0053369F" w:rsidRDefault="0037724D" w:rsidP="0037724D">
            <w:pPr>
              <w:pStyle w:val="TAC"/>
            </w:pPr>
            <w:r w:rsidRPr="0053369F">
              <w:t>20@0 (A1)</w:t>
            </w:r>
          </w:p>
        </w:tc>
        <w:tc>
          <w:tcPr>
            <w:tcW w:w="686" w:type="pct"/>
            <w:shd w:val="clear" w:color="auto" w:fill="auto"/>
            <w:vAlign w:val="center"/>
            <w:tcPrChange w:id="413" w:author="Huawei" w:date="2022-11-04T21:47:00Z">
              <w:tcPr>
                <w:tcW w:w="686" w:type="pct"/>
                <w:shd w:val="clear" w:color="auto" w:fill="auto"/>
                <w:vAlign w:val="center"/>
              </w:tcPr>
            </w:tcPrChange>
          </w:tcPr>
          <w:p w14:paraId="34DD442B" w14:textId="77777777" w:rsidR="0037724D" w:rsidRPr="0053369F" w:rsidRDefault="0037724D" w:rsidP="0037724D">
            <w:pPr>
              <w:pStyle w:val="TAC"/>
            </w:pPr>
            <w:r w:rsidRPr="0053369F">
              <w:t>10@0 (A1)</w:t>
            </w:r>
          </w:p>
        </w:tc>
        <w:tc>
          <w:tcPr>
            <w:tcW w:w="685" w:type="pct"/>
            <w:shd w:val="clear" w:color="auto" w:fill="auto"/>
            <w:vAlign w:val="center"/>
            <w:tcPrChange w:id="414" w:author="Huawei" w:date="2022-11-04T21:47:00Z">
              <w:tcPr>
                <w:tcW w:w="685" w:type="pct"/>
                <w:shd w:val="clear" w:color="auto" w:fill="auto"/>
                <w:vAlign w:val="center"/>
              </w:tcPr>
            </w:tcPrChange>
          </w:tcPr>
          <w:p w14:paraId="278CF2F3" w14:textId="77777777" w:rsidR="0037724D" w:rsidRPr="0053369F" w:rsidRDefault="0037724D" w:rsidP="0037724D">
            <w:pPr>
              <w:pStyle w:val="TAC"/>
            </w:pPr>
            <w:r w:rsidRPr="0053369F">
              <w:t>5@0 (A1)</w:t>
            </w:r>
          </w:p>
        </w:tc>
      </w:tr>
      <w:tr w:rsidR="0037724D" w:rsidRPr="0053369F" w14:paraId="31A20758"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16" w:author="Huawei" w:date="2022-11-04T21:47:00Z">
            <w:trPr>
              <w:trHeight w:val="152"/>
            </w:trPr>
          </w:trPrChange>
        </w:trPr>
        <w:tc>
          <w:tcPr>
            <w:tcW w:w="478" w:type="pct"/>
            <w:shd w:val="clear" w:color="auto" w:fill="auto"/>
            <w:tcMar>
              <w:left w:w="28" w:type="dxa"/>
              <w:right w:w="28" w:type="dxa"/>
            </w:tcMar>
            <w:tcPrChange w:id="417" w:author="Huawei" w:date="2022-11-04T21:47:00Z">
              <w:tcPr>
                <w:tcW w:w="478" w:type="pct"/>
                <w:shd w:val="clear" w:color="auto" w:fill="auto"/>
                <w:tcMar>
                  <w:left w:w="28" w:type="dxa"/>
                  <w:right w:w="28" w:type="dxa"/>
                </w:tcMar>
                <w:vAlign w:val="center"/>
              </w:tcPr>
            </w:tcPrChange>
          </w:tcPr>
          <w:p w14:paraId="733E2AC7" w14:textId="51AF6E0F" w:rsidR="0037724D" w:rsidRPr="0053369F" w:rsidRDefault="0037724D" w:rsidP="0037724D">
            <w:pPr>
              <w:pStyle w:val="TAC"/>
            </w:pPr>
            <w:ins w:id="418" w:author="Huawei" w:date="2022-11-04T21:47:00Z">
              <w:r w:rsidRPr="00F93339">
                <w:t>57</w:t>
              </w:r>
            </w:ins>
            <w:del w:id="419" w:author="Huawei" w:date="2022-11-04T21:47:00Z">
              <w:r w:rsidRPr="0053369F" w:rsidDel="007921FA">
                <w:delText>47</w:delText>
              </w:r>
            </w:del>
          </w:p>
        </w:tc>
        <w:tc>
          <w:tcPr>
            <w:tcW w:w="342" w:type="pct"/>
            <w:shd w:val="clear" w:color="auto" w:fill="auto"/>
            <w:tcMar>
              <w:left w:w="28" w:type="dxa"/>
              <w:right w:w="28" w:type="dxa"/>
            </w:tcMar>
            <w:tcPrChange w:id="420" w:author="Huawei" w:date="2022-11-04T21:47:00Z">
              <w:tcPr>
                <w:tcW w:w="342" w:type="pct"/>
                <w:shd w:val="clear" w:color="auto" w:fill="auto"/>
                <w:tcMar>
                  <w:left w:w="28" w:type="dxa"/>
                  <w:right w:w="28" w:type="dxa"/>
                </w:tcMar>
              </w:tcPr>
            </w:tcPrChange>
          </w:tcPr>
          <w:p w14:paraId="32FC170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21" w:author="Huawei" w:date="2022-11-04T21:47:00Z">
              <w:tcPr>
                <w:tcW w:w="344" w:type="pct"/>
                <w:shd w:val="clear" w:color="auto" w:fill="auto"/>
                <w:tcMar>
                  <w:left w:w="23" w:type="dxa"/>
                  <w:right w:w="23" w:type="dxa"/>
                </w:tcMar>
              </w:tcPr>
            </w:tcPrChange>
          </w:tcPr>
          <w:p w14:paraId="0C0CD97D"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22" w:author="Huawei" w:date="2022-11-04T21:47:00Z">
              <w:tcPr>
                <w:tcW w:w="410" w:type="pct"/>
                <w:shd w:val="clear" w:color="auto" w:fill="auto"/>
                <w:tcMar>
                  <w:left w:w="23" w:type="dxa"/>
                  <w:right w:w="23" w:type="dxa"/>
                </w:tcMar>
              </w:tcPr>
            </w:tcPrChange>
          </w:tcPr>
          <w:p w14:paraId="640057B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23" w:author="Huawei" w:date="2022-11-04T21:47:00Z">
              <w:tcPr>
                <w:tcW w:w="619" w:type="pct"/>
                <w:vMerge/>
                <w:shd w:val="clear" w:color="auto" w:fill="auto"/>
                <w:tcMar>
                  <w:left w:w="45" w:type="dxa"/>
                  <w:right w:w="45" w:type="dxa"/>
                </w:tcMar>
                <w:vAlign w:val="center"/>
              </w:tcPr>
            </w:tcPrChange>
          </w:tcPr>
          <w:p w14:paraId="7C32EADD" w14:textId="77777777" w:rsidR="0037724D" w:rsidRPr="0053369F" w:rsidRDefault="0037724D" w:rsidP="0037724D">
            <w:pPr>
              <w:pStyle w:val="TAH"/>
            </w:pPr>
          </w:p>
        </w:tc>
        <w:tc>
          <w:tcPr>
            <w:tcW w:w="202" w:type="pct"/>
            <w:vMerge/>
            <w:shd w:val="clear" w:color="auto" w:fill="auto"/>
            <w:textDirection w:val="btLr"/>
            <w:vAlign w:val="center"/>
            <w:tcPrChange w:id="424" w:author="Huawei" w:date="2022-11-04T21:47:00Z">
              <w:tcPr>
                <w:tcW w:w="202" w:type="pct"/>
                <w:vMerge/>
                <w:shd w:val="clear" w:color="auto" w:fill="auto"/>
                <w:textDirection w:val="btLr"/>
                <w:vAlign w:val="center"/>
              </w:tcPr>
            </w:tcPrChange>
          </w:tcPr>
          <w:p w14:paraId="48690E21" w14:textId="77777777" w:rsidR="0037724D" w:rsidRPr="0053369F" w:rsidRDefault="0037724D" w:rsidP="0037724D">
            <w:pPr>
              <w:pStyle w:val="TAC"/>
            </w:pPr>
          </w:p>
        </w:tc>
        <w:tc>
          <w:tcPr>
            <w:tcW w:w="548" w:type="pct"/>
            <w:shd w:val="clear" w:color="auto" w:fill="auto"/>
            <w:tcMar>
              <w:left w:w="45" w:type="dxa"/>
              <w:right w:w="45" w:type="dxa"/>
            </w:tcMar>
            <w:tcPrChange w:id="425" w:author="Huawei" w:date="2022-11-04T21:47:00Z">
              <w:tcPr>
                <w:tcW w:w="548" w:type="pct"/>
                <w:shd w:val="clear" w:color="auto" w:fill="auto"/>
                <w:tcMar>
                  <w:left w:w="45" w:type="dxa"/>
                  <w:right w:w="45" w:type="dxa"/>
                </w:tcMar>
              </w:tcPr>
            </w:tcPrChange>
          </w:tcPr>
          <w:p w14:paraId="014FECEC"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26" w:author="Huawei" w:date="2022-11-04T21:47:00Z">
              <w:tcPr>
                <w:tcW w:w="686" w:type="pct"/>
                <w:gridSpan w:val="2"/>
                <w:shd w:val="clear" w:color="auto" w:fill="auto"/>
                <w:tcMar>
                  <w:left w:w="45" w:type="dxa"/>
                  <w:right w:w="45" w:type="dxa"/>
                </w:tcMar>
                <w:vAlign w:val="center"/>
              </w:tcPr>
            </w:tcPrChange>
          </w:tcPr>
          <w:p w14:paraId="7240C08B" w14:textId="77777777" w:rsidR="0037724D" w:rsidRPr="0053369F" w:rsidRDefault="0037724D" w:rsidP="0037724D">
            <w:pPr>
              <w:pStyle w:val="TAC"/>
            </w:pPr>
            <w:r w:rsidRPr="0053369F">
              <w:t>36@0 (A5)</w:t>
            </w:r>
          </w:p>
        </w:tc>
        <w:tc>
          <w:tcPr>
            <w:tcW w:w="686" w:type="pct"/>
            <w:shd w:val="clear" w:color="auto" w:fill="auto"/>
            <w:vAlign w:val="center"/>
            <w:tcPrChange w:id="427" w:author="Huawei" w:date="2022-11-04T21:47:00Z">
              <w:tcPr>
                <w:tcW w:w="686" w:type="pct"/>
                <w:shd w:val="clear" w:color="auto" w:fill="auto"/>
                <w:vAlign w:val="center"/>
              </w:tcPr>
            </w:tcPrChange>
          </w:tcPr>
          <w:p w14:paraId="39279826" w14:textId="77777777" w:rsidR="0037724D" w:rsidRPr="0053369F" w:rsidRDefault="0037724D" w:rsidP="0037724D">
            <w:pPr>
              <w:pStyle w:val="TAC"/>
            </w:pPr>
            <w:r w:rsidRPr="0053369F">
              <w:t>18@0 (A5)</w:t>
            </w:r>
          </w:p>
        </w:tc>
        <w:tc>
          <w:tcPr>
            <w:tcW w:w="685" w:type="pct"/>
            <w:shd w:val="clear" w:color="auto" w:fill="auto"/>
            <w:vAlign w:val="center"/>
            <w:tcPrChange w:id="428" w:author="Huawei" w:date="2022-11-04T21:47:00Z">
              <w:tcPr>
                <w:tcW w:w="685" w:type="pct"/>
                <w:shd w:val="clear" w:color="auto" w:fill="auto"/>
                <w:vAlign w:val="center"/>
              </w:tcPr>
            </w:tcPrChange>
          </w:tcPr>
          <w:p w14:paraId="3F04AE5D" w14:textId="77777777" w:rsidR="0037724D" w:rsidRPr="0053369F" w:rsidRDefault="0037724D" w:rsidP="0037724D">
            <w:pPr>
              <w:pStyle w:val="TAC"/>
            </w:pPr>
            <w:r w:rsidRPr="0053369F">
              <w:t>9@0 (A5)</w:t>
            </w:r>
          </w:p>
        </w:tc>
      </w:tr>
      <w:tr w:rsidR="0037724D" w:rsidRPr="0053369F" w14:paraId="6F956D5B"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30" w:author="Huawei" w:date="2022-11-04T21:47:00Z">
            <w:trPr>
              <w:trHeight w:val="152"/>
            </w:trPr>
          </w:trPrChange>
        </w:trPr>
        <w:tc>
          <w:tcPr>
            <w:tcW w:w="478" w:type="pct"/>
            <w:shd w:val="clear" w:color="auto" w:fill="auto"/>
            <w:tcMar>
              <w:left w:w="28" w:type="dxa"/>
              <w:right w:w="28" w:type="dxa"/>
            </w:tcMar>
            <w:tcPrChange w:id="431" w:author="Huawei" w:date="2022-11-04T21:47:00Z">
              <w:tcPr>
                <w:tcW w:w="478" w:type="pct"/>
                <w:shd w:val="clear" w:color="auto" w:fill="auto"/>
                <w:tcMar>
                  <w:left w:w="28" w:type="dxa"/>
                  <w:right w:w="28" w:type="dxa"/>
                </w:tcMar>
                <w:vAlign w:val="center"/>
              </w:tcPr>
            </w:tcPrChange>
          </w:tcPr>
          <w:p w14:paraId="3000817A" w14:textId="65DB9FF3" w:rsidR="0037724D" w:rsidRPr="0053369F" w:rsidRDefault="0037724D" w:rsidP="0037724D">
            <w:pPr>
              <w:pStyle w:val="TAC"/>
            </w:pPr>
            <w:ins w:id="432" w:author="Huawei" w:date="2022-11-04T21:47:00Z">
              <w:r w:rsidRPr="00F93339">
                <w:t>58</w:t>
              </w:r>
            </w:ins>
            <w:del w:id="433" w:author="Huawei" w:date="2022-11-04T21:47:00Z">
              <w:r w:rsidRPr="0053369F" w:rsidDel="007921FA">
                <w:delText>48</w:delText>
              </w:r>
            </w:del>
          </w:p>
        </w:tc>
        <w:tc>
          <w:tcPr>
            <w:tcW w:w="342" w:type="pct"/>
            <w:shd w:val="clear" w:color="auto" w:fill="auto"/>
            <w:tcMar>
              <w:left w:w="28" w:type="dxa"/>
              <w:right w:w="28" w:type="dxa"/>
            </w:tcMar>
            <w:tcPrChange w:id="434" w:author="Huawei" w:date="2022-11-04T21:47:00Z">
              <w:tcPr>
                <w:tcW w:w="342" w:type="pct"/>
                <w:shd w:val="clear" w:color="auto" w:fill="auto"/>
                <w:tcMar>
                  <w:left w:w="28" w:type="dxa"/>
                  <w:right w:w="28" w:type="dxa"/>
                </w:tcMar>
              </w:tcPr>
            </w:tcPrChange>
          </w:tcPr>
          <w:p w14:paraId="1E73FC3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35" w:author="Huawei" w:date="2022-11-04T21:47:00Z">
              <w:tcPr>
                <w:tcW w:w="344" w:type="pct"/>
                <w:shd w:val="clear" w:color="auto" w:fill="auto"/>
                <w:tcMar>
                  <w:left w:w="23" w:type="dxa"/>
                  <w:right w:w="23" w:type="dxa"/>
                </w:tcMar>
              </w:tcPr>
            </w:tcPrChange>
          </w:tcPr>
          <w:p w14:paraId="62A07E9C"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36" w:author="Huawei" w:date="2022-11-04T21:47:00Z">
              <w:tcPr>
                <w:tcW w:w="410" w:type="pct"/>
                <w:shd w:val="clear" w:color="auto" w:fill="auto"/>
                <w:tcMar>
                  <w:left w:w="23" w:type="dxa"/>
                  <w:right w:w="23" w:type="dxa"/>
                </w:tcMar>
              </w:tcPr>
            </w:tcPrChange>
          </w:tcPr>
          <w:p w14:paraId="4226075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37" w:author="Huawei" w:date="2022-11-04T21:47:00Z">
              <w:tcPr>
                <w:tcW w:w="619" w:type="pct"/>
                <w:vMerge/>
                <w:shd w:val="clear" w:color="auto" w:fill="auto"/>
                <w:tcMar>
                  <w:left w:w="45" w:type="dxa"/>
                  <w:right w:w="45" w:type="dxa"/>
                </w:tcMar>
                <w:vAlign w:val="center"/>
              </w:tcPr>
            </w:tcPrChange>
          </w:tcPr>
          <w:p w14:paraId="47F4077E" w14:textId="77777777" w:rsidR="0037724D" w:rsidRPr="0053369F" w:rsidRDefault="0037724D" w:rsidP="0037724D">
            <w:pPr>
              <w:pStyle w:val="TAH"/>
            </w:pPr>
          </w:p>
        </w:tc>
        <w:tc>
          <w:tcPr>
            <w:tcW w:w="202" w:type="pct"/>
            <w:vMerge/>
            <w:shd w:val="clear" w:color="auto" w:fill="auto"/>
            <w:textDirection w:val="btLr"/>
            <w:vAlign w:val="center"/>
            <w:tcPrChange w:id="438" w:author="Huawei" w:date="2022-11-04T21:47:00Z">
              <w:tcPr>
                <w:tcW w:w="202" w:type="pct"/>
                <w:vMerge/>
                <w:shd w:val="clear" w:color="auto" w:fill="auto"/>
                <w:textDirection w:val="btLr"/>
                <w:vAlign w:val="center"/>
              </w:tcPr>
            </w:tcPrChange>
          </w:tcPr>
          <w:p w14:paraId="77D04EC7" w14:textId="77777777" w:rsidR="0037724D" w:rsidRPr="0053369F" w:rsidRDefault="0037724D" w:rsidP="0037724D">
            <w:pPr>
              <w:pStyle w:val="TAC"/>
            </w:pPr>
          </w:p>
        </w:tc>
        <w:tc>
          <w:tcPr>
            <w:tcW w:w="548" w:type="pct"/>
            <w:shd w:val="clear" w:color="auto" w:fill="auto"/>
            <w:tcMar>
              <w:left w:w="45" w:type="dxa"/>
              <w:right w:w="45" w:type="dxa"/>
            </w:tcMar>
            <w:tcPrChange w:id="439" w:author="Huawei" w:date="2022-11-04T21:47:00Z">
              <w:tcPr>
                <w:tcW w:w="548" w:type="pct"/>
                <w:shd w:val="clear" w:color="auto" w:fill="auto"/>
                <w:tcMar>
                  <w:left w:w="45" w:type="dxa"/>
                  <w:right w:w="45" w:type="dxa"/>
                </w:tcMar>
              </w:tcPr>
            </w:tcPrChange>
          </w:tcPr>
          <w:p w14:paraId="0D6B189D"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40" w:author="Huawei" w:date="2022-11-04T21:47:00Z">
              <w:tcPr>
                <w:tcW w:w="686" w:type="pct"/>
                <w:gridSpan w:val="2"/>
                <w:shd w:val="clear" w:color="auto" w:fill="auto"/>
                <w:tcMar>
                  <w:left w:w="45" w:type="dxa"/>
                  <w:right w:w="45" w:type="dxa"/>
                </w:tcMar>
                <w:vAlign w:val="center"/>
              </w:tcPr>
            </w:tcPrChange>
          </w:tcPr>
          <w:p w14:paraId="609BFD4D" w14:textId="77777777" w:rsidR="0037724D" w:rsidRPr="0053369F" w:rsidRDefault="0037724D" w:rsidP="0037724D">
            <w:pPr>
              <w:pStyle w:val="TAC"/>
            </w:pPr>
            <w:r w:rsidRPr="0053369F">
              <w:t>80@0 (A3)</w:t>
            </w:r>
          </w:p>
        </w:tc>
        <w:tc>
          <w:tcPr>
            <w:tcW w:w="686" w:type="pct"/>
            <w:shd w:val="clear" w:color="auto" w:fill="auto"/>
            <w:vAlign w:val="center"/>
            <w:tcPrChange w:id="441" w:author="Huawei" w:date="2022-11-04T21:47:00Z">
              <w:tcPr>
                <w:tcW w:w="686" w:type="pct"/>
                <w:shd w:val="clear" w:color="auto" w:fill="auto"/>
                <w:vAlign w:val="center"/>
              </w:tcPr>
            </w:tcPrChange>
          </w:tcPr>
          <w:p w14:paraId="5B514AA3"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Change w:id="442" w:author="Huawei" w:date="2022-11-04T21:47:00Z">
              <w:tcPr>
                <w:tcW w:w="685" w:type="pct"/>
                <w:shd w:val="clear" w:color="auto" w:fill="auto"/>
                <w:vAlign w:val="center"/>
              </w:tcPr>
            </w:tcPrChange>
          </w:tcPr>
          <w:p w14:paraId="58A93CFC"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71F4DA1A"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44" w:author="Huawei" w:date="2022-11-04T21:47:00Z">
            <w:trPr>
              <w:trHeight w:val="152"/>
            </w:trPr>
          </w:trPrChange>
        </w:trPr>
        <w:tc>
          <w:tcPr>
            <w:tcW w:w="478" w:type="pct"/>
            <w:shd w:val="clear" w:color="auto" w:fill="auto"/>
            <w:tcMar>
              <w:left w:w="28" w:type="dxa"/>
              <w:right w:w="28" w:type="dxa"/>
            </w:tcMar>
            <w:tcPrChange w:id="445" w:author="Huawei" w:date="2022-11-04T21:47:00Z">
              <w:tcPr>
                <w:tcW w:w="478" w:type="pct"/>
                <w:shd w:val="clear" w:color="auto" w:fill="auto"/>
                <w:tcMar>
                  <w:left w:w="28" w:type="dxa"/>
                  <w:right w:w="28" w:type="dxa"/>
                </w:tcMar>
                <w:vAlign w:val="center"/>
              </w:tcPr>
            </w:tcPrChange>
          </w:tcPr>
          <w:p w14:paraId="529125C8" w14:textId="0E90B128" w:rsidR="0037724D" w:rsidRPr="0053369F" w:rsidRDefault="0037724D" w:rsidP="0037724D">
            <w:pPr>
              <w:pStyle w:val="TAC"/>
            </w:pPr>
            <w:ins w:id="446" w:author="Huawei" w:date="2022-11-04T21:47:00Z">
              <w:r w:rsidRPr="00F93339">
                <w:t>59</w:t>
              </w:r>
            </w:ins>
            <w:del w:id="447" w:author="Huawei" w:date="2022-11-04T21:47:00Z">
              <w:r w:rsidRPr="0053369F" w:rsidDel="007921FA">
                <w:delText>49</w:delText>
              </w:r>
            </w:del>
          </w:p>
        </w:tc>
        <w:tc>
          <w:tcPr>
            <w:tcW w:w="342" w:type="pct"/>
            <w:shd w:val="clear" w:color="auto" w:fill="auto"/>
            <w:tcMar>
              <w:left w:w="28" w:type="dxa"/>
              <w:right w:w="28" w:type="dxa"/>
            </w:tcMar>
            <w:tcPrChange w:id="448" w:author="Huawei" w:date="2022-11-04T21:47:00Z">
              <w:tcPr>
                <w:tcW w:w="342" w:type="pct"/>
                <w:shd w:val="clear" w:color="auto" w:fill="auto"/>
                <w:tcMar>
                  <w:left w:w="28" w:type="dxa"/>
                  <w:right w:w="28" w:type="dxa"/>
                </w:tcMar>
              </w:tcPr>
            </w:tcPrChange>
          </w:tcPr>
          <w:p w14:paraId="25634EE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49" w:author="Huawei" w:date="2022-11-04T21:47:00Z">
              <w:tcPr>
                <w:tcW w:w="344" w:type="pct"/>
                <w:shd w:val="clear" w:color="auto" w:fill="auto"/>
                <w:tcMar>
                  <w:left w:w="23" w:type="dxa"/>
                  <w:right w:w="23" w:type="dxa"/>
                </w:tcMar>
              </w:tcPr>
            </w:tcPrChange>
          </w:tcPr>
          <w:p w14:paraId="6DD61D26"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50" w:author="Huawei" w:date="2022-11-04T21:47:00Z">
              <w:tcPr>
                <w:tcW w:w="410" w:type="pct"/>
                <w:shd w:val="clear" w:color="auto" w:fill="auto"/>
                <w:tcMar>
                  <w:left w:w="23" w:type="dxa"/>
                  <w:right w:w="23" w:type="dxa"/>
                </w:tcMar>
              </w:tcPr>
            </w:tcPrChange>
          </w:tcPr>
          <w:p w14:paraId="4A292DF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51" w:author="Huawei" w:date="2022-11-04T21:47:00Z">
              <w:tcPr>
                <w:tcW w:w="619" w:type="pct"/>
                <w:vMerge/>
                <w:shd w:val="clear" w:color="auto" w:fill="auto"/>
                <w:tcMar>
                  <w:left w:w="45" w:type="dxa"/>
                  <w:right w:w="45" w:type="dxa"/>
                </w:tcMar>
                <w:vAlign w:val="center"/>
              </w:tcPr>
            </w:tcPrChange>
          </w:tcPr>
          <w:p w14:paraId="28D563FA" w14:textId="77777777" w:rsidR="0037724D" w:rsidRPr="0053369F" w:rsidRDefault="0037724D" w:rsidP="0037724D">
            <w:pPr>
              <w:pStyle w:val="TAH"/>
            </w:pPr>
          </w:p>
        </w:tc>
        <w:tc>
          <w:tcPr>
            <w:tcW w:w="202" w:type="pct"/>
            <w:vMerge/>
            <w:shd w:val="clear" w:color="auto" w:fill="auto"/>
            <w:textDirection w:val="btLr"/>
            <w:vAlign w:val="center"/>
            <w:tcPrChange w:id="452" w:author="Huawei" w:date="2022-11-04T21:47:00Z">
              <w:tcPr>
                <w:tcW w:w="202" w:type="pct"/>
                <w:vMerge/>
                <w:shd w:val="clear" w:color="auto" w:fill="auto"/>
                <w:textDirection w:val="btLr"/>
                <w:vAlign w:val="center"/>
              </w:tcPr>
            </w:tcPrChange>
          </w:tcPr>
          <w:p w14:paraId="1D694258" w14:textId="77777777" w:rsidR="0037724D" w:rsidRPr="0053369F" w:rsidRDefault="0037724D" w:rsidP="0037724D">
            <w:pPr>
              <w:pStyle w:val="TAC"/>
            </w:pPr>
          </w:p>
        </w:tc>
        <w:tc>
          <w:tcPr>
            <w:tcW w:w="548" w:type="pct"/>
            <w:shd w:val="clear" w:color="auto" w:fill="auto"/>
            <w:tcMar>
              <w:left w:w="45" w:type="dxa"/>
              <w:right w:w="45" w:type="dxa"/>
            </w:tcMar>
            <w:tcPrChange w:id="453" w:author="Huawei" w:date="2022-11-04T21:47:00Z">
              <w:tcPr>
                <w:tcW w:w="548" w:type="pct"/>
                <w:shd w:val="clear" w:color="auto" w:fill="auto"/>
                <w:tcMar>
                  <w:left w:w="45" w:type="dxa"/>
                  <w:right w:w="45" w:type="dxa"/>
                </w:tcMar>
              </w:tcPr>
            </w:tcPrChange>
          </w:tcPr>
          <w:p w14:paraId="6A22D93F"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54" w:author="Huawei" w:date="2022-11-04T21:47:00Z">
              <w:tcPr>
                <w:tcW w:w="686" w:type="pct"/>
                <w:gridSpan w:val="2"/>
                <w:shd w:val="clear" w:color="auto" w:fill="auto"/>
                <w:tcMar>
                  <w:left w:w="45" w:type="dxa"/>
                  <w:right w:w="45" w:type="dxa"/>
                </w:tcMar>
                <w:vAlign w:val="center"/>
              </w:tcPr>
            </w:tcPrChange>
          </w:tcPr>
          <w:p w14:paraId="55F53754"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Change w:id="455" w:author="Huawei" w:date="2022-11-04T21:47:00Z">
              <w:tcPr>
                <w:tcW w:w="686" w:type="pct"/>
                <w:shd w:val="clear" w:color="auto" w:fill="auto"/>
                <w:vAlign w:val="center"/>
              </w:tcPr>
            </w:tcPrChange>
          </w:tcPr>
          <w:p w14:paraId="3B586B81"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Change w:id="456" w:author="Huawei" w:date="2022-11-04T21:47:00Z">
              <w:tcPr>
                <w:tcW w:w="685" w:type="pct"/>
                <w:shd w:val="clear" w:color="auto" w:fill="auto"/>
                <w:vAlign w:val="center"/>
              </w:tcPr>
            </w:tcPrChange>
          </w:tcPr>
          <w:p w14:paraId="4A211379"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53AAA4B9"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58" w:author="Huawei" w:date="2022-11-04T21:47:00Z">
            <w:trPr>
              <w:trHeight w:val="152"/>
            </w:trPr>
          </w:trPrChange>
        </w:trPr>
        <w:tc>
          <w:tcPr>
            <w:tcW w:w="478" w:type="pct"/>
            <w:shd w:val="clear" w:color="auto" w:fill="auto"/>
            <w:tcMar>
              <w:left w:w="28" w:type="dxa"/>
              <w:right w:w="28" w:type="dxa"/>
            </w:tcMar>
            <w:tcPrChange w:id="459" w:author="Huawei" w:date="2022-11-04T21:47:00Z">
              <w:tcPr>
                <w:tcW w:w="478" w:type="pct"/>
                <w:shd w:val="clear" w:color="auto" w:fill="auto"/>
                <w:tcMar>
                  <w:left w:w="28" w:type="dxa"/>
                  <w:right w:w="28" w:type="dxa"/>
                </w:tcMar>
                <w:vAlign w:val="center"/>
              </w:tcPr>
            </w:tcPrChange>
          </w:tcPr>
          <w:p w14:paraId="59600CC8" w14:textId="072191B2" w:rsidR="0037724D" w:rsidRPr="0053369F" w:rsidRDefault="0037724D" w:rsidP="0037724D">
            <w:pPr>
              <w:pStyle w:val="TAC"/>
            </w:pPr>
            <w:ins w:id="460" w:author="Huawei" w:date="2022-11-04T21:47:00Z">
              <w:r w:rsidRPr="00F93339">
                <w:t>60</w:t>
              </w:r>
            </w:ins>
            <w:del w:id="461" w:author="Huawei" w:date="2022-11-04T21:47:00Z">
              <w:r w:rsidRPr="0053369F" w:rsidDel="007921FA">
                <w:delText>50</w:delText>
              </w:r>
            </w:del>
          </w:p>
        </w:tc>
        <w:tc>
          <w:tcPr>
            <w:tcW w:w="342" w:type="pct"/>
            <w:shd w:val="clear" w:color="auto" w:fill="auto"/>
            <w:tcMar>
              <w:left w:w="28" w:type="dxa"/>
              <w:right w:w="28" w:type="dxa"/>
            </w:tcMar>
            <w:tcPrChange w:id="462" w:author="Huawei" w:date="2022-11-04T21:47:00Z">
              <w:tcPr>
                <w:tcW w:w="342" w:type="pct"/>
                <w:shd w:val="clear" w:color="auto" w:fill="auto"/>
                <w:tcMar>
                  <w:left w:w="28" w:type="dxa"/>
                  <w:right w:w="28" w:type="dxa"/>
                </w:tcMar>
              </w:tcPr>
            </w:tcPrChange>
          </w:tcPr>
          <w:p w14:paraId="54D73FE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63" w:author="Huawei" w:date="2022-11-04T21:47:00Z">
              <w:tcPr>
                <w:tcW w:w="344" w:type="pct"/>
                <w:shd w:val="clear" w:color="auto" w:fill="auto"/>
                <w:tcMar>
                  <w:left w:w="23" w:type="dxa"/>
                  <w:right w:w="23" w:type="dxa"/>
                </w:tcMar>
              </w:tcPr>
            </w:tcPrChange>
          </w:tcPr>
          <w:p w14:paraId="60BA71CE"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64" w:author="Huawei" w:date="2022-11-04T21:47:00Z">
              <w:tcPr>
                <w:tcW w:w="410" w:type="pct"/>
                <w:shd w:val="clear" w:color="auto" w:fill="auto"/>
                <w:tcMar>
                  <w:left w:w="23" w:type="dxa"/>
                  <w:right w:w="23" w:type="dxa"/>
                </w:tcMar>
              </w:tcPr>
            </w:tcPrChange>
          </w:tcPr>
          <w:p w14:paraId="6BACC83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65" w:author="Huawei" w:date="2022-11-04T21:47:00Z">
              <w:tcPr>
                <w:tcW w:w="619" w:type="pct"/>
                <w:vMerge/>
                <w:shd w:val="clear" w:color="auto" w:fill="auto"/>
                <w:tcMar>
                  <w:left w:w="45" w:type="dxa"/>
                  <w:right w:w="45" w:type="dxa"/>
                </w:tcMar>
                <w:vAlign w:val="center"/>
              </w:tcPr>
            </w:tcPrChange>
          </w:tcPr>
          <w:p w14:paraId="5E8A0B1F" w14:textId="77777777" w:rsidR="0037724D" w:rsidRPr="0053369F" w:rsidRDefault="0037724D" w:rsidP="0037724D">
            <w:pPr>
              <w:pStyle w:val="TAH"/>
            </w:pPr>
          </w:p>
        </w:tc>
        <w:tc>
          <w:tcPr>
            <w:tcW w:w="202" w:type="pct"/>
            <w:vMerge/>
            <w:shd w:val="clear" w:color="auto" w:fill="auto"/>
            <w:textDirection w:val="btLr"/>
            <w:vAlign w:val="center"/>
            <w:tcPrChange w:id="466" w:author="Huawei" w:date="2022-11-04T21:47:00Z">
              <w:tcPr>
                <w:tcW w:w="202" w:type="pct"/>
                <w:vMerge/>
                <w:shd w:val="clear" w:color="auto" w:fill="auto"/>
                <w:textDirection w:val="btLr"/>
                <w:vAlign w:val="center"/>
              </w:tcPr>
            </w:tcPrChange>
          </w:tcPr>
          <w:p w14:paraId="70D98AFC" w14:textId="77777777" w:rsidR="0037724D" w:rsidRPr="0053369F" w:rsidRDefault="0037724D" w:rsidP="0037724D">
            <w:pPr>
              <w:pStyle w:val="TAC"/>
            </w:pPr>
          </w:p>
        </w:tc>
        <w:tc>
          <w:tcPr>
            <w:tcW w:w="548" w:type="pct"/>
            <w:shd w:val="clear" w:color="auto" w:fill="auto"/>
            <w:tcMar>
              <w:left w:w="45" w:type="dxa"/>
              <w:right w:w="45" w:type="dxa"/>
            </w:tcMar>
            <w:tcPrChange w:id="467" w:author="Huawei" w:date="2022-11-04T21:47:00Z">
              <w:tcPr>
                <w:tcW w:w="548" w:type="pct"/>
                <w:shd w:val="clear" w:color="auto" w:fill="auto"/>
                <w:tcMar>
                  <w:left w:w="45" w:type="dxa"/>
                  <w:right w:w="45" w:type="dxa"/>
                </w:tcMar>
              </w:tcPr>
            </w:tcPrChange>
          </w:tcPr>
          <w:p w14:paraId="64B5E6DF"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68" w:author="Huawei" w:date="2022-11-04T21:47:00Z">
              <w:tcPr>
                <w:tcW w:w="2057" w:type="pct"/>
                <w:gridSpan w:val="4"/>
                <w:shd w:val="clear" w:color="auto" w:fill="auto"/>
                <w:tcMar>
                  <w:left w:w="45" w:type="dxa"/>
                  <w:right w:w="45" w:type="dxa"/>
                </w:tcMar>
                <w:vAlign w:val="center"/>
              </w:tcPr>
            </w:tcPrChange>
          </w:tcPr>
          <w:p w14:paraId="3166E6A2"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31A4CE13"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70" w:author="Huawei" w:date="2022-11-04T21:47:00Z">
            <w:trPr>
              <w:trHeight w:val="152"/>
            </w:trPr>
          </w:trPrChange>
        </w:trPr>
        <w:tc>
          <w:tcPr>
            <w:tcW w:w="478" w:type="pct"/>
            <w:shd w:val="clear" w:color="auto" w:fill="auto"/>
            <w:tcMar>
              <w:left w:w="28" w:type="dxa"/>
              <w:right w:w="28" w:type="dxa"/>
            </w:tcMar>
            <w:tcPrChange w:id="471" w:author="Huawei" w:date="2022-11-04T21:47:00Z">
              <w:tcPr>
                <w:tcW w:w="478" w:type="pct"/>
                <w:shd w:val="clear" w:color="auto" w:fill="auto"/>
                <w:tcMar>
                  <w:left w:w="28" w:type="dxa"/>
                  <w:right w:w="28" w:type="dxa"/>
                </w:tcMar>
                <w:vAlign w:val="center"/>
              </w:tcPr>
            </w:tcPrChange>
          </w:tcPr>
          <w:p w14:paraId="547E3F2C" w14:textId="640A4D17" w:rsidR="0037724D" w:rsidRPr="0053369F" w:rsidRDefault="0037724D" w:rsidP="0037724D">
            <w:pPr>
              <w:pStyle w:val="TAC"/>
            </w:pPr>
            <w:ins w:id="472" w:author="Huawei" w:date="2022-11-04T21:47:00Z">
              <w:r w:rsidRPr="00F93339">
                <w:t>61</w:t>
              </w:r>
            </w:ins>
            <w:del w:id="473" w:author="Huawei" w:date="2022-11-04T21:47:00Z">
              <w:r w:rsidRPr="0053369F" w:rsidDel="007921FA">
                <w:delText>51</w:delText>
              </w:r>
            </w:del>
          </w:p>
        </w:tc>
        <w:tc>
          <w:tcPr>
            <w:tcW w:w="342" w:type="pct"/>
            <w:shd w:val="clear" w:color="auto" w:fill="auto"/>
            <w:tcMar>
              <w:left w:w="28" w:type="dxa"/>
              <w:right w:w="28" w:type="dxa"/>
            </w:tcMar>
            <w:tcPrChange w:id="474" w:author="Huawei" w:date="2022-11-04T21:47:00Z">
              <w:tcPr>
                <w:tcW w:w="342" w:type="pct"/>
                <w:shd w:val="clear" w:color="auto" w:fill="auto"/>
                <w:tcMar>
                  <w:left w:w="28" w:type="dxa"/>
                  <w:right w:w="28" w:type="dxa"/>
                </w:tcMar>
              </w:tcPr>
            </w:tcPrChange>
          </w:tcPr>
          <w:p w14:paraId="0A4A5F64"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75" w:author="Huawei" w:date="2022-11-04T21:47:00Z">
              <w:tcPr>
                <w:tcW w:w="344" w:type="pct"/>
                <w:shd w:val="clear" w:color="auto" w:fill="auto"/>
                <w:tcMar>
                  <w:left w:w="23" w:type="dxa"/>
                  <w:right w:w="23" w:type="dxa"/>
                </w:tcMar>
              </w:tcPr>
            </w:tcPrChange>
          </w:tcPr>
          <w:p w14:paraId="623A4216"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476" w:author="Huawei" w:date="2022-11-04T21:47:00Z">
              <w:tcPr>
                <w:tcW w:w="410" w:type="pct"/>
                <w:shd w:val="clear" w:color="auto" w:fill="auto"/>
                <w:tcMar>
                  <w:left w:w="23" w:type="dxa"/>
                  <w:right w:w="23" w:type="dxa"/>
                </w:tcMar>
              </w:tcPr>
            </w:tcPrChange>
          </w:tcPr>
          <w:p w14:paraId="7006401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77" w:author="Huawei" w:date="2022-11-04T21:47:00Z">
              <w:tcPr>
                <w:tcW w:w="619" w:type="pct"/>
                <w:vMerge/>
                <w:shd w:val="clear" w:color="auto" w:fill="auto"/>
                <w:tcMar>
                  <w:left w:w="45" w:type="dxa"/>
                  <w:right w:w="45" w:type="dxa"/>
                </w:tcMar>
                <w:vAlign w:val="center"/>
              </w:tcPr>
            </w:tcPrChange>
          </w:tcPr>
          <w:p w14:paraId="3AD6E850" w14:textId="77777777" w:rsidR="0037724D" w:rsidRPr="0053369F" w:rsidRDefault="0037724D" w:rsidP="0037724D">
            <w:pPr>
              <w:pStyle w:val="TAH"/>
            </w:pPr>
          </w:p>
        </w:tc>
        <w:tc>
          <w:tcPr>
            <w:tcW w:w="202" w:type="pct"/>
            <w:vMerge/>
            <w:shd w:val="clear" w:color="auto" w:fill="auto"/>
            <w:textDirection w:val="btLr"/>
            <w:vAlign w:val="center"/>
            <w:tcPrChange w:id="478" w:author="Huawei" w:date="2022-11-04T21:47:00Z">
              <w:tcPr>
                <w:tcW w:w="202" w:type="pct"/>
                <w:vMerge/>
                <w:shd w:val="clear" w:color="auto" w:fill="auto"/>
                <w:textDirection w:val="btLr"/>
                <w:vAlign w:val="center"/>
              </w:tcPr>
            </w:tcPrChange>
          </w:tcPr>
          <w:p w14:paraId="619B1310" w14:textId="77777777" w:rsidR="0037724D" w:rsidRPr="0053369F" w:rsidRDefault="0037724D" w:rsidP="0037724D">
            <w:pPr>
              <w:pStyle w:val="TAC"/>
            </w:pPr>
          </w:p>
        </w:tc>
        <w:tc>
          <w:tcPr>
            <w:tcW w:w="548" w:type="pct"/>
            <w:shd w:val="clear" w:color="auto" w:fill="auto"/>
            <w:tcMar>
              <w:left w:w="45" w:type="dxa"/>
              <w:right w:w="45" w:type="dxa"/>
            </w:tcMar>
            <w:tcPrChange w:id="479" w:author="Huawei" w:date="2022-11-04T21:47:00Z">
              <w:tcPr>
                <w:tcW w:w="548" w:type="pct"/>
                <w:shd w:val="clear" w:color="auto" w:fill="auto"/>
                <w:tcMar>
                  <w:left w:w="45" w:type="dxa"/>
                  <w:right w:w="45" w:type="dxa"/>
                </w:tcMar>
              </w:tcPr>
            </w:tcPrChange>
          </w:tcPr>
          <w:p w14:paraId="15372A07" w14:textId="77777777" w:rsidR="0037724D" w:rsidRPr="0053369F" w:rsidRDefault="0037724D" w:rsidP="0037724D">
            <w:pPr>
              <w:pStyle w:val="TAC"/>
            </w:pPr>
            <w:r w:rsidRPr="0053369F">
              <w:t>QPSK</w:t>
            </w:r>
          </w:p>
        </w:tc>
        <w:tc>
          <w:tcPr>
            <w:tcW w:w="2057" w:type="pct"/>
            <w:gridSpan w:val="4"/>
            <w:shd w:val="clear" w:color="auto" w:fill="auto"/>
            <w:tcMar>
              <w:left w:w="45" w:type="dxa"/>
              <w:right w:w="45" w:type="dxa"/>
            </w:tcMar>
            <w:vAlign w:val="center"/>
            <w:tcPrChange w:id="480" w:author="Huawei" w:date="2022-11-04T21:47:00Z">
              <w:tcPr>
                <w:tcW w:w="2057" w:type="pct"/>
                <w:gridSpan w:val="4"/>
                <w:shd w:val="clear" w:color="auto" w:fill="auto"/>
                <w:tcMar>
                  <w:left w:w="45" w:type="dxa"/>
                  <w:right w:w="45" w:type="dxa"/>
                </w:tcMar>
                <w:vAlign w:val="center"/>
              </w:tcPr>
            </w:tcPrChange>
          </w:tcPr>
          <w:p w14:paraId="00540086" w14:textId="77777777" w:rsidR="0037724D" w:rsidRPr="0053369F" w:rsidRDefault="0037724D" w:rsidP="0037724D">
            <w:pPr>
              <w:pStyle w:val="TAC"/>
            </w:pPr>
            <w:r w:rsidRPr="0053369F">
              <w:t>Edge_1RB_Right (A5)</w:t>
            </w:r>
          </w:p>
        </w:tc>
      </w:tr>
      <w:tr w:rsidR="0037724D" w:rsidRPr="0053369F" w14:paraId="43B04C59"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82" w:author="Huawei" w:date="2022-11-04T21:47:00Z">
            <w:trPr>
              <w:trHeight w:val="152"/>
            </w:trPr>
          </w:trPrChange>
        </w:trPr>
        <w:tc>
          <w:tcPr>
            <w:tcW w:w="478" w:type="pct"/>
            <w:shd w:val="clear" w:color="auto" w:fill="auto"/>
            <w:tcMar>
              <w:left w:w="28" w:type="dxa"/>
              <w:right w:w="28" w:type="dxa"/>
            </w:tcMar>
            <w:tcPrChange w:id="483" w:author="Huawei" w:date="2022-11-04T21:47:00Z">
              <w:tcPr>
                <w:tcW w:w="478" w:type="pct"/>
                <w:shd w:val="clear" w:color="auto" w:fill="auto"/>
                <w:tcMar>
                  <w:left w:w="28" w:type="dxa"/>
                  <w:right w:w="28" w:type="dxa"/>
                </w:tcMar>
                <w:vAlign w:val="center"/>
              </w:tcPr>
            </w:tcPrChange>
          </w:tcPr>
          <w:p w14:paraId="1A828DFE" w14:textId="765C93A4" w:rsidR="0037724D" w:rsidRPr="0053369F" w:rsidRDefault="0037724D" w:rsidP="0037724D">
            <w:pPr>
              <w:pStyle w:val="TAC"/>
            </w:pPr>
            <w:ins w:id="484" w:author="Huawei" w:date="2022-11-04T21:47:00Z">
              <w:r w:rsidRPr="00F93339">
                <w:t>62</w:t>
              </w:r>
            </w:ins>
            <w:del w:id="485" w:author="Huawei" w:date="2022-11-04T21:47:00Z">
              <w:r w:rsidRPr="0053369F" w:rsidDel="007921FA">
                <w:delText>52</w:delText>
              </w:r>
            </w:del>
          </w:p>
        </w:tc>
        <w:tc>
          <w:tcPr>
            <w:tcW w:w="342" w:type="pct"/>
            <w:shd w:val="clear" w:color="auto" w:fill="auto"/>
            <w:tcMar>
              <w:left w:w="28" w:type="dxa"/>
              <w:right w:w="28" w:type="dxa"/>
            </w:tcMar>
            <w:tcPrChange w:id="486" w:author="Huawei" w:date="2022-11-04T21:47:00Z">
              <w:tcPr>
                <w:tcW w:w="342" w:type="pct"/>
                <w:shd w:val="clear" w:color="auto" w:fill="auto"/>
                <w:tcMar>
                  <w:left w:w="28" w:type="dxa"/>
                  <w:right w:w="28" w:type="dxa"/>
                </w:tcMar>
              </w:tcPr>
            </w:tcPrChange>
          </w:tcPr>
          <w:p w14:paraId="1D8DF80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487" w:author="Huawei" w:date="2022-11-04T21:47:00Z">
              <w:tcPr>
                <w:tcW w:w="344" w:type="pct"/>
                <w:shd w:val="clear" w:color="auto" w:fill="auto"/>
                <w:tcMar>
                  <w:left w:w="23" w:type="dxa"/>
                  <w:right w:w="23" w:type="dxa"/>
                </w:tcMar>
              </w:tcPr>
            </w:tcPrChange>
          </w:tcPr>
          <w:p w14:paraId="6A710B91"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488" w:author="Huawei" w:date="2022-11-04T21:47:00Z">
              <w:tcPr>
                <w:tcW w:w="410" w:type="pct"/>
                <w:shd w:val="clear" w:color="auto" w:fill="auto"/>
                <w:tcMar>
                  <w:left w:w="23" w:type="dxa"/>
                  <w:right w:w="23" w:type="dxa"/>
                </w:tcMar>
              </w:tcPr>
            </w:tcPrChange>
          </w:tcPr>
          <w:p w14:paraId="0DD5B08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489" w:author="Huawei" w:date="2022-11-04T21:47:00Z">
              <w:tcPr>
                <w:tcW w:w="619" w:type="pct"/>
                <w:vMerge/>
                <w:shd w:val="clear" w:color="auto" w:fill="auto"/>
                <w:tcMar>
                  <w:left w:w="45" w:type="dxa"/>
                  <w:right w:w="45" w:type="dxa"/>
                </w:tcMar>
                <w:vAlign w:val="center"/>
              </w:tcPr>
            </w:tcPrChange>
          </w:tcPr>
          <w:p w14:paraId="59E16E93" w14:textId="77777777" w:rsidR="0037724D" w:rsidRPr="0053369F" w:rsidRDefault="0037724D" w:rsidP="0037724D">
            <w:pPr>
              <w:pStyle w:val="TAH"/>
            </w:pPr>
          </w:p>
        </w:tc>
        <w:tc>
          <w:tcPr>
            <w:tcW w:w="202" w:type="pct"/>
            <w:vMerge/>
            <w:shd w:val="clear" w:color="auto" w:fill="auto"/>
            <w:textDirection w:val="btLr"/>
            <w:vAlign w:val="center"/>
            <w:tcPrChange w:id="490" w:author="Huawei" w:date="2022-11-04T21:47:00Z">
              <w:tcPr>
                <w:tcW w:w="202" w:type="pct"/>
                <w:vMerge/>
                <w:shd w:val="clear" w:color="auto" w:fill="auto"/>
                <w:textDirection w:val="btLr"/>
                <w:vAlign w:val="center"/>
              </w:tcPr>
            </w:tcPrChange>
          </w:tcPr>
          <w:p w14:paraId="385BE734" w14:textId="77777777" w:rsidR="0037724D" w:rsidRPr="0053369F" w:rsidRDefault="0037724D" w:rsidP="0037724D">
            <w:pPr>
              <w:pStyle w:val="TAC"/>
            </w:pPr>
          </w:p>
        </w:tc>
        <w:tc>
          <w:tcPr>
            <w:tcW w:w="548" w:type="pct"/>
            <w:shd w:val="clear" w:color="auto" w:fill="auto"/>
            <w:tcMar>
              <w:left w:w="45" w:type="dxa"/>
              <w:right w:w="45" w:type="dxa"/>
            </w:tcMar>
            <w:tcPrChange w:id="491" w:author="Huawei" w:date="2022-11-04T21:47:00Z">
              <w:tcPr>
                <w:tcW w:w="548" w:type="pct"/>
                <w:shd w:val="clear" w:color="auto" w:fill="auto"/>
                <w:tcMar>
                  <w:left w:w="45" w:type="dxa"/>
                  <w:right w:w="45" w:type="dxa"/>
                </w:tcMar>
              </w:tcPr>
            </w:tcPrChange>
          </w:tcPr>
          <w:p w14:paraId="38C17BA6"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492" w:author="Huawei" w:date="2022-11-04T21:47:00Z">
              <w:tcPr>
                <w:tcW w:w="686" w:type="pct"/>
                <w:gridSpan w:val="2"/>
                <w:shd w:val="clear" w:color="auto" w:fill="auto"/>
                <w:tcMar>
                  <w:left w:w="45" w:type="dxa"/>
                  <w:right w:w="45" w:type="dxa"/>
                </w:tcMar>
                <w:vAlign w:val="center"/>
              </w:tcPr>
            </w:tcPrChange>
          </w:tcPr>
          <w:p w14:paraId="71B16D43"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Change w:id="493" w:author="Huawei" w:date="2022-11-04T21:47:00Z">
              <w:tcPr>
                <w:tcW w:w="686" w:type="pct"/>
                <w:shd w:val="clear" w:color="auto" w:fill="auto"/>
                <w:vAlign w:val="center"/>
              </w:tcPr>
            </w:tcPrChange>
          </w:tcPr>
          <w:p w14:paraId="3EB99B00"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Change w:id="494" w:author="Huawei" w:date="2022-11-04T21:47:00Z">
              <w:tcPr>
                <w:tcW w:w="685" w:type="pct"/>
                <w:shd w:val="clear" w:color="auto" w:fill="auto"/>
                <w:vAlign w:val="center"/>
              </w:tcPr>
            </w:tcPrChange>
          </w:tcPr>
          <w:p w14:paraId="717C2BFC"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0BDB7F1D" w14:textId="77777777" w:rsidTr="007921FA">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Huawei" w:date="2022-11-04T21:4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496" w:author="Huawei" w:date="2022-11-04T21:47:00Z">
            <w:trPr>
              <w:trHeight w:val="152"/>
            </w:trPr>
          </w:trPrChange>
        </w:trPr>
        <w:tc>
          <w:tcPr>
            <w:tcW w:w="478" w:type="pct"/>
            <w:shd w:val="clear" w:color="auto" w:fill="auto"/>
            <w:tcMar>
              <w:left w:w="28" w:type="dxa"/>
              <w:right w:w="28" w:type="dxa"/>
            </w:tcMar>
            <w:tcPrChange w:id="497" w:author="Huawei" w:date="2022-11-04T21:47:00Z">
              <w:tcPr>
                <w:tcW w:w="478" w:type="pct"/>
                <w:shd w:val="clear" w:color="auto" w:fill="auto"/>
                <w:tcMar>
                  <w:left w:w="28" w:type="dxa"/>
                  <w:right w:w="28" w:type="dxa"/>
                </w:tcMar>
                <w:vAlign w:val="center"/>
              </w:tcPr>
            </w:tcPrChange>
          </w:tcPr>
          <w:p w14:paraId="5D6DB817" w14:textId="00079A57" w:rsidR="0037724D" w:rsidRPr="0053369F" w:rsidRDefault="0037724D" w:rsidP="0037724D">
            <w:pPr>
              <w:pStyle w:val="TAC"/>
            </w:pPr>
            <w:ins w:id="498" w:author="Huawei" w:date="2022-11-04T21:47:00Z">
              <w:r w:rsidRPr="00F93339">
                <w:t>63</w:t>
              </w:r>
            </w:ins>
            <w:del w:id="499" w:author="Huawei" w:date="2022-11-04T21:47:00Z">
              <w:r w:rsidRPr="0053369F" w:rsidDel="007921FA">
                <w:delText>53</w:delText>
              </w:r>
            </w:del>
          </w:p>
        </w:tc>
        <w:tc>
          <w:tcPr>
            <w:tcW w:w="342" w:type="pct"/>
            <w:shd w:val="clear" w:color="auto" w:fill="auto"/>
            <w:tcMar>
              <w:left w:w="28" w:type="dxa"/>
              <w:right w:w="28" w:type="dxa"/>
            </w:tcMar>
            <w:tcPrChange w:id="500" w:author="Huawei" w:date="2022-11-04T21:47:00Z">
              <w:tcPr>
                <w:tcW w:w="342" w:type="pct"/>
                <w:shd w:val="clear" w:color="auto" w:fill="auto"/>
                <w:tcMar>
                  <w:left w:w="28" w:type="dxa"/>
                  <w:right w:w="28" w:type="dxa"/>
                </w:tcMar>
              </w:tcPr>
            </w:tcPrChange>
          </w:tcPr>
          <w:p w14:paraId="553C285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01" w:author="Huawei" w:date="2022-11-04T21:47:00Z">
              <w:tcPr>
                <w:tcW w:w="344" w:type="pct"/>
                <w:shd w:val="clear" w:color="auto" w:fill="auto"/>
                <w:tcMar>
                  <w:left w:w="23" w:type="dxa"/>
                  <w:right w:w="23" w:type="dxa"/>
                </w:tcMar>
              </w:tcPr>
            </w:tcPrChange>
          </w:tcPr>
          <w:p w14:paraId="7FE37CB8"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02" w:author="Huawei" w:date="2022-11-04T21:47:00Z">
              <w:tcPr>
                <w:tcW w:w="410" w:type="pct"/>
                <w:shd w:val="clear" w:color="auto" w:fill="auto"/>
                <w:tcMar>
                  <w:left w:w="23" w:type="dxa"/>
                  <w:right w:w="23" w:type="dxa"/>
                </w:tcMar>
              </w:tcPr>
            </w:tcPrChange>
          </w:tcPr>
          <w:p w14:paraId="5534A21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03" w:author="Huawei" w:date="2022-11-04T21:47:00Z">
              <w:tcPr>
                <w:tcW w:w="619" w:type="pct"/>
                <w:vMerge/>
                <w:shd w:val="clear" w:color="auto" w:fill="auto"/>
                <w:tcMar>
                  <w:left w:w="45" w:type="dxa"/>
                  <w:right w:w="45" w:type="dxa"/>
                </w:tcMar>
                <w:vAlign w:val="center"/>
              </w:tcPr>
            </w:tcPrChange>
          </w:tcPr>
          <w:p w14:paraId="5F3C3BBA" w14:textId="77777777" w:rsidR="0037724D" w:rsidRPr="0053369F" w:rsidRDefault="0037724D" w:rsidP="0037724D">
            <w:pPr>
              <w:pStyle w:val="TAH"/>
            </w:pPr>
          </w:p>
        </w:tc>
        <w:tc>
          <w:tcPr>
            <w:tcW w:w="202" w:type="pct"/>
            <w:vMerge/>
            <w:shd w:val="clear" w:color="auto" w:fill="auto"/>
            <w:textDirection w:val="btLr"/>
            <w:vAlign w:val="center"/>
            <w:tcPrChange w:id="504" w:author="Huawei" w:date="2022-11-04T21:47:00Z">
              <w:tcPr>
                <w:tcW w:w="202" w:type="pct"/>
                <w:vMerge/>
                <w:shd w:val="clear" w:color="auto" w:fill="auto"/>
                <w:textDirection w:val="btLr"/>
                <w:vAlign w:val="center"/>
              </w:tcPr>
            </w:tcPrChange>
          </w:tcPr>
          <w:p w14:paraId="24CC3ED1" w14:textId="77777777" w:rsidR="0037724D" w:rsidRPr="0053369F" w:rsidRDefault="0037724D" w:rsidP="0037724D">
            <w:pPr>
              <w:pStyle w:val="TAC"/>
            </w:pPr>
          </w:p>
        </w:tc>
        <w:tc>
          <w:tcPr>
            <w:tcW w:w="548" w:type="pct"/>
            <w:shd w:val="clear" w:color="auto" w:fill="auto"/>
            <w:tcMar>
              <w:left w:w="45" w:type="dxa"/>
              <w:right w:w="45" w:type="dxa"/>
            </w:tcMar>
            <w:tcPrChange w:id="505" w:author="Huawei" w:date="2022-11-04T21:47:00Z">
              <w:tcPr>
                <w:tcW w:w="548" w:type="pct"/>
                <w:shd w:val="clear" w:color="auto" w:fill="auto"/>
                <w:tcMar>
                  <w:left w:w="45" w:type="dxa"/>
                  <w:right w:w="45" w:type="dxa"/>
                </w:tcMar>
              </w:tcPr>
            </w:tcPrChange>
          </w:tcPr>
          <w:p w14:paraId="4A928F26" w14:textId="77777777" w:rsidR="0037724D" w:rsidRPr="0053369F" w:rsidRDefault="0037724D" w:rsidP="0037724D">
            <w:pPr>
              <w:pStyle w:val="TAC"/>
            </w:pPr>
            <w:r w:rsidRPr="0053369F">
              <w:t>QPSK</w:t>
            </w:r>
          </w:p>
        </w:tc>
        <w:tc>
          <w:tcPr>
            <w:tcW w:w="686" w:type="pct"/>
            <w:gridSpan w:val="2"/>
            <w:shd w:val="clear" w:color="auto" w:fill="auto"/>
            <w:tcMar>
              <w:left w:w="45" w:type="dxa"/>
              <w:right w:w="45" w:type="dxa"/>
            </w:tcMar>
            <w:vAlign w:val="center"/>
            <w:tcPrChange w:id="506" w:author="Huawei" w:date="2022-11-04T21:47:00Z">
              <w:tcPr>
                <w:tcW w:w="686" w:type="pct"/>
                <w:gridSpan w:val="2"/>
                <w:shd w:val="clear" w:color="auto" w:fill="auto"/>
                <w:tcMar>
                  <w:left w:w="45" w:type="dxa"/>
                  <w:right w:w="45" w:type="dxa"/>
                </w:tcMar>
                <w:vAlign w:val="center"/>
              </w:tcPr>
            </w:tcPrChange>
          </w:tcPr>
          <w:p w14:paraId="738A799F" w14:textId="77777777" w:rsidR="0037724D" w:rsidRPr="0053369F" w:rsidRDefault="0037724D" w:rsidP="0037724D">
            <w:pPr>
              <w:pStyle w:val="TAC"/>
            </w:pPr>
            <w:r w:rsidRPr="0053369F">
              <w:t>5@53 (A5)</w:t>
            </w:r>
          </w:p>
        </w:tc>
        <w:tc>
          <w:tcPr>
            <w:tcW w:w="686" w:type="pct"/>
            <w:shd w:val="clear" w:color="auto" w:fill="auto"/>
            <w:vAlign w:val="center"/>
            <w:tcPrChange w:id="507" w:author="Huawei" w:date="2022-11-04T21:47:00Z">
              <w:tcPr>
                <w:tcW w:w="686" w:type="pct"/>
                <w:shd w:val="clear" w:color="auto" w:fill="auto"/>
                <w:vAlign w:val="center"/>
              </w:tcPr>
            </w:tcPrChange>
          </w:tcPr>
          <w:p w14:paraId="2268BA48" w14:textId="77777777" w:rsidR="0037724D" w:rsidRPr="0053369F" w:rsidRDefault="0037724D" w:rsidP="0037724D">
            <w:pPr>
              <w:pStyle w:val="TAC"/>
            </w:pPr>
            <w:r w:rsidRPr="0053369F">
              <w:t>2@27 (A5)</w:t>
            </w:r>
          </w:p>
        </w:tc>
        <w:tc>
          <w:tcPr>
            <w:tcW w:w="685" w:type="pct"/>
            <w:shd w:val="clear" w:color="auto" w:fill="auto"/>
            <w:vAlign w:val="center"/>
            <w:tcPrChange w:id="508" w:author="Huawei" w:date="2022-11-04T21:47:00Z">
              <w:tcPr>
                <w:tcW w:w="685" w:type="pct"/>
                <w:shd w:val="clear" w:color="auto" w:fill="auto"/>
                <w:vAlign w:val="center"/>
              </w:tcPr>
            </w:tcPrChange>
          </w:tcPr>
          <w:p w14:paraId="26BF16D4" w14:textId="77777777" w:rsidR="0037724D" w:rsidRPr="0053369F" w:rsidRDefault="0037724D" w:rsidP="0037724D">
            <w:pPr>
              <w:pStyle w:val="TAC"/>
            </w:pPr>
            <w:r w:rsidRPr="0053369F">
              <w:t>1@14 (A5)</w:t>
            </w:r>
          </w:p>
        </w:tc>
      </w:tr>
    </w:tbl>
    <w:p w14:paraId="7EA82292" w14:textId="77777777" w:rsidR="001E0236" w:rsidRPr="0053369F" w:rsidRDefault="001E0236" w:rsidP="001E0236"/>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Change w:id="509">
          <w:tblGrid>
            <w:gridCol w:w="984"/>
            <w:gridCol w:w="704"/>
            <w:gridCol w:w="708"/>
            <w:gridCol w:w="843"/>
            <w:gridCol w:w="1273"/>
            <w:gridCol w:w="416"/>
            <w:gridCol w:w="1127"/>
            <w:gridCol w:w="1411"/>
            <w:gridCol w:w="1411"/>
            <w:gridCol w:w="1409"/>
          </w:tblGrid>
        </w:tblGridChange>
      </w:tblGrid>
      <w:tr w:rsidR="001E0236" w:rsidRPr="0053369F" w14:paraId="132B0362" w14:textId="77777777" w:rsidTr="00F01368">
        <w:trPr>
          <w:trHeight w:val="152"/>
        </w:trPr>
        <w:tc>
          <w:tcPr>
            <w:tcW w:w="5000" w:type="pct"/>
            <w:gridSpan w:val="10"/>
            <w:shd w:val="clear" w:color="auto" w:fill="auto"/>
            <w:tcMar>
              <w:left w:w="28" w:type="dxa"/>
              <w:right w:w="28" w:type="dxa"/>
            </w:tcMar>
            <w:vAlign w:val="center"/>
          </w:tcPr>
          <w:p w14:paraId="13432D3C" w14:textId="77777777" w:rsidR="001E0236" w:rsidRPr="0053369F" w:rsidRDefault="001E0236" w:rsidP="00F01368">
            <w:pPr>
              <w:pStyle w:val="TAH"/>
              <w:rPr>
                <w:rFonts w:eastAsia="Helvetica"/>
              </w:rPr>
            </w:pPr>
            <w:r w:rsidRPr="0053369F">
              <w:t>A-MPR test parameters for NS_49</w:t>
            </w:r>
          </w:p>
        </w:tc>
      </w:tr>
      <w:tr w:rsidR="001E0236" w:rsidRPr="0053369F" w14:paraId="1AA25198" w14:textId="77777777" w:rsidTr="00F01368">
        <w:trPr>
          <w:trHeight w:val="152"/>
        </w:trPr>
        <w:tc>
          <w:tcPr>
            <w:tcW w:w="478" w:type="pct"/>
            <w:vMerge w:val="restart"/>
            <w:shd w:val="clear" w:color="auto" w:fill="auto"/>
            <w:tcMar>
              <w:left w:w="28" w:type="dxa"/>
              <w:right w:w="28" w:type="dxa"/>
            </w:tcMar>
            <w:vAlign w:val="center"/>
          </w:tcPr>
          <w:p w14:paraId="742D7CFF" w14:textId="77777777" w:rsidR="001E0236" w:rsidRPr="0053369F" w:rsidRDefault="001E0236" w:rsidP="00F01368">
            <w:pPr>
              <w:pStyle w:val="TAH"/>
              <w:rPr>
                <w:rFonts w:eastAsia="Helvetica"/>
              </w:rPr>
            </w:pPr>
            <w:r w:rsidRPr="0053369F">
              <w:t>Test ID</w:t>
            </w:r>
          </w:p>
        </w:tc>
        <w:tc>
          <w:tcPr>
            <w:tcW w:w="342" w:type="pct"/>
            <w:vMerge w:val="restart"/>
            <w:shd w:val="clear" w:color="auto" w:fill="auto"/>
            <w:tcMar>
              <w:left w:w="28" w:type="dxa"/>
              <w:right w:w="28" w:type="dxa"/>
            </w:tcMar>
            <w:vAlign w:val="center"/>
          </w:tcPr>
          <w:p w14:paraId="10213DE6" w14:textId="77777777" w:rsidR="001E0236" w:rsidRPr="0053369F" w:rsidRDefault="001E0236" w:rsidP="00F01368">
            <w:pPr>
              <w:pStyle w:val="TAH"/>
              <w:rPr>
                <w:rFonts w:eastAsia="Helvetica"/>
              </w:rPr>
            </w:pPr>
            <w:r w:rsidRPr="0053369F">
              <w:t>F</w:t>
            </w:r>
            <w:r w:rsidRPr="0053369F">
              <w:rPr>
                <w:vertAlign w:val="subscript"/>
              </w:rPr>
              <w:t>c</w:t>
            </w:r>
            <w:r w:rsidRPr="0053369F">
              <w:br/>
              <w:t>(MHz)</w:t>
            </w:r>
          </w:p>
        </w:tc>
        <w:tc>
          <w:tcPr>
            <w:tcW w:w="344" w:type="pct"/>
            <w:vMerge w:val="restart"/>
            <w:shd w:val="clear" w:color="auto" w:fill="auto"/>
            <w:tcMar>
              <w:left w:w="23" w:type="dxa"/>
              <w:right w:w="23" w:type="dxa"/>
            </w:tcMar>
            <w:vAlign w:val="center"/>
          </w:tcPr>
          <w:p w14:paraId="66504C63" w14:textId="77777777" w:rsidR="001E0236" w:rsidRPr="0053369F" w:rsidRDefault="001E0236" w:rsidP="00F01368">
            <w:pPr>
              <w:pStyle w:val="TAH"/>
              <w:rPr>
                <w:rFonts w:eastAsia="Helvetica"/>
              </w:rPr>
            </w:pPr>
            <w:proofErr w:type="spellStart"/>
            <w:r w:rsidRPr="0053369F">
              <w:t>Ch</w:t>
            </w:r>
            <w:proofErr w:type="spellEnd"/>
            <w:r w:rsidRPr="0053369F">
              <w:t xml:space="preserve"> BW</w:t>
            </w:r>
            <w:r w:rsidRPr="0053369F">
              <w:br/>
              <w:t>(MHz)</w:t>
            </w:r>
          </w:p>
        </w:tc>
        <w:tc>
          <w:tcPr>
            <w:tcW w:w="410" w:type="pct"/>
            <w:vMerge w:val="restart"/>
            <w:shd w:val="clear" w:color="auto" w:fill="auto"/>
            <w:tcMar>
              <w:left w:w="23" w:type="dxa"/>
              <w:right w:w="23" w:type="dxa"/>
            </w:tcMar>
            <w:vAlign w:val="center"/>
          </w:tcPr>
          <w:p w14:paraId="318F55C5" w14:textId="77777777" w:rsidR="001E0236" w:rsidRPr="0053369F" w:rsidRDefault="001E0236" w:rsidP="00F01368">
            <w:pPr>
              <w:pStyle w:val="TAH"/>
              <w:rPr>
                <w:rFonts w:eastAsia="Helvetica"/>
              </w:rPr>
            </w:pPr>
            <w:r w:rsidRPr="0053369F">
              <w:t>SCS</w:t>
            </w:r>
            <w:r w:rsidRPr="0053369F">
              <w:br/>
              <w:t>(kHz)</w:t>
            </w:r>
          </w:p>
        </w:tc>
        <w:tc>
          <w:tcPr>
            <w:tcW w:w="619" w:type="pct"/>
            <w:vMerge w:val="restart"/>
            <w:shd w:val="clear" w:color="auto" w:fill="auto"/>
            <w:tcMar>
              <w:left w:w="45" w:type="dxa"/>
              <w:right w:w="45" w:type="dxa"/>
            </w:tcMar>
            <w:vAlign w:val="center"/>
          </w:tcPr>
          <w:p w14:paraId="62DA3E4E" w14:textId="77777777" w:rsidR="001E0236" w:rsidRPr="0053369F" w:rsidRDefault="001E0236" w:rsidP="00F01368">
            <w:pPr>
              <w:pStyle w:val="TAH"/>
            </w:pPr>
            <w:r w:rsidRPr="0053369F">
              <w:t>Downlink Configuration</w:t>
            </w:r>
          </w:p>
        </w:tc>
        <w:tc>
          <w:tcPr>
            <w:tcW w:w="2807" w:type="pct"/>
            <w:gridSpan w:val="5"/>
            <w:shd w:val="clear" w:color="auto" w:fill="auto"/>
            <w:vAlign w:val="center"/>
          </w:tcPr>
          <w:p w14:paraId="69952B12" w14:textId="77777777" w:rsidR="001E0236" w:rsidRPr="0053369F" w:rsidRDefault="001E0236" w:rsidP="00F01368">
            <w:pPr>
              <w:pStyle w:val="TAH"/>
            </w:pPr>
            <w:r w:rsidRPr="0053369F">
              <w:t>Uplink Configuration</w:t>
            </w:r>
          </w:p>
        </w:tc>
      </w:tr>
      <w:tr w:rsidR="001E0236" w:rsidRPr="0053369F" w14:paraId="5BD88655" w14:textId="77777777" w:rsidTr="00F01368">
        <w:trPr>
          <w:trHeight w:val="152"/>
        </w:trPr>
        <w:tc>
          <w:tcPr>
            <w:tcW w:w="478" w:type="pct"/>
            <w:vMerge/>
            <w:shd w:val="clear" w:color="auto" w:fill="auto"/>
            <w:tcMar>
              <w:left w:w="28" w:type="dxa"/>
              <w:right w:w="28" w:type="dxa"/>
            </w:tcMar>
            <w:vAlign w:val="center"/>
          </w:tcPr>
          <w:p w14:paraId="6020F7F4" w14:textId="77777777" w:rsidR="001E0236" w:rsidRPr="0053369F" w:rsidRDefault="001E0236" w:rsidP="00F01368">
            <w:pPr>
              <w:pStyle w:val="TAH"/>
            </w:pPr>
          </w:p>
        </w:tc>
        <w:tc>
          <w:tcPr>
            <w:tcW w:w="342" w:type="pct"/>
            <w:vMerge/>
            <w:shd w:val="clear" w:color="auto" w:fill="auto"/>
            <w:tcMar>
              <w:left w:w="28" w:type="dxa"/>
              <w:right w:w="28" w:type="dxa"/>
            </w:tcMar>
            <w:vAlign w:val="center"/>
          </w:tcPr>
          <w:p w14:paraId="6BD52D45" w14:textId="77777777" w:rsidR="001E0236" w:rsidRPr="0053369F" w:rsidRDefault="001E0236" w:rsidP="00F01368">
            <w:pPr>
              <w:pStyle w:val="TAH"/>
            </w:pPr>
          </w:p>
        </w:tc>
        <w:tc>
          <w:tcPr>
            <w:tcW w:w="344" w:type="pct"/>
            <w:vMerge/>
            <w:shd w:val="clear" w:color="auto" w:fill="auto"/>
            <w:tcMar>
              <w:left w:w="23" w:type="dxa"/>
              <w:right w:w="23" w:type="dxa"/>
            </w:tcMar>
            <w:vAlign w:val="center"/>
          </w:tcPr>
          <w:p w14:paraId="6C36A3E7" w14:textId="77777777" w:rsidR="001E0236" w:rsidRPr="0053369F" w:rsidRDefault="001E0236" w:rsidP="00F01368">
            <w:pPr>
              <w:pStyle w:val="TAH"/>
            </w:pPr>
          </w:p>
        </w:tc>
        <w:tc>
          <w:tcPr>
            <w:tcW w:w="410" w:type="pct"/>
            <w:vMerge/>
            <w:shd w:val="clear" w:color="auto" w:fill="auto"/>
            <w:tcMar>
              <w:left w:w="23" w:type="dxa"/>
              <w:right w:w="23" w:type="dxa"/>
            </w:tcMar>
            <w:vAlign w:val="center"/>
          </w:tcPr>
          <w:p w14:paraId="073ACE3B" w14:textId="77777777" w:rsidR="001E0236" w:rsidRPr="0053369F" w:rsidRDefault="001E0236" w:rsidP="00F01368">
            <w:pPr>
              <w:pStyle w:val="TAH"/>
            </w:pPr>
          </w:p>
        </w:tc>
        <w:tc>
          <w:tcPr>
            <w:tcW w:w="619" w:type="pct"/>
            <w:vMerge/>
            <w:shd w:val="clear" w:color="auto" w:fill="auto"/>
            <w:tcMar>
              <w:left w:w="45" w:type="dxa"/>
              <w:right w:w="45" w:type="dxa"/>
            </w:tcMar>
            <w:vAlign w:val="center"/>
          </w:tcPr>
          <w:p w14:paraId="760663E7" w14:textId="77777777" w:rsidR="001E0236" w:rsidRPr="0053369F" w:rsidRDefault="001E0236" w:rsidP="00F01368">
            <w:pPr>
              <w:pStyle w:val="TAH"/>
            </w:pPr>
          </w:p>
        </w:tc>
        <w:tc>
          <w:tcPr>
            <w:tcW w:w="750" w:type="pct"/>
            <w:gridSpan w:val="2"/>
            <w:vMerge w:val="restart"/>
            <w:shd w:val="clear" w:color="auto" w:fill="auto"/>
            <w:vAlign w:val="center"/>
          </w:tcPr>
          <w:p w14:paraId="6E339724" w14:textId="77777777" w:rsidR="001E0236" w:rsidRPr="0053369F" w:rsidRDefault="001E0236" w:rsidP="00F01368">
            <w:pPr>
              <w:pStyle w:val="TAH"/>
            </w:pPr>
            <w:r w:rsidRPr="0053369F">
              <w:t>Modulation</w:t>
            </w:r>
          </w:p>
          <w:p w14:paraId="4C3A3497" w14:textId="77777777" w:rsidR="001E0236" w:rsidRPr="0053369F" w:rsidRDefault="001E0236" w:rsidP="00F01368">
            <w:pPr>
              <w:pStyle w:val="TAH"/>
            </w:pPr>
            <w:r w:rsidRPr="0053369F">
              <w:t>(Note 2)</w:t>
            </w:r>
          </w:p>
        </w:tc>
        <w:tc>
          <w:tcPr>
            <w:tcW w:w="2057" w:type="pct"/>
            <w:gridSpan w:val="3"/>
            <w:shd w:val="clear" w:color="auto" w:fill="auto"/>
            <w:tcMar>
              <w:left w:w="45" w:type="dxa"/>
              <w:right w:w="45" w:type="dxa"/>
            </w:tcMar>
            <w:vAlign w:val="center"/>
          </w:tcPr>
          <w:p w14:paraId="70007013" w14:textId="77777777" w:rsidR="001E0236" w:rsidRPr="0053369F" w:rsidRDefault="001E0236" w:rsidP="00F01368">
            <w:pPr>
              <w:pStyle w:val="TAH"/>
            </w:pPr>
            <w:r w:rsidRPr="0053369F">
              <w:t>RB allocation (Note 1)</w:t>
            </w:r>
          </w:p>
        </w:tc>
      </w:tr>
      <w:tr w:rsidR="001E0236" w:rsidRPr="0053369F" w14:paraId="64EBE3A2" w14:textId="77777777" w:rsidTr="00F01368">
        <w:trPr>
          <w:trHeight w:val="152"/>
        </w:trPr>
        <w:tc>
          <w:tcPr>
            <w:tcW w:w="478" w:type="pct"/>
            <w:vMerge/>
            <w:shd w:val="clear" w:color="auto" w:fill="auto"/>
            <w:tcMar>
              <w:left w:w="28" w:type="dxa"/>
              <w:right w:w="28" w:type="dxa"/>
            </w:tcMar>
            <w:vAlign w:val="center"/>
          </w:tcPr>
          <w:p w14:paraId="1CA6476B" w14:textId="77777777" w:rsidR="001E0236" w:rsidRPr="0053369F" w:rsidRDefault="001E0236" w:rsidP="00F01368">
            <w:pPr>
              <w:pStyle w:val="TAC"/>
            </w:pPr>
          </w:p>
        </w:tc>
        <w:tc>
          <w:tcPr>
            <w:tcW w:w="342" w:type="pct"/>
            <w:vMerge/>
            <w:shd w:val="clear" w:color="auto" w:fill="auto"/>
            <w:tcMar>
              <w:left w:w="28" w:type="dxa"/>
              <w:right w:w="28" w:type="dxa"/>
            </w:tcMar>
            <w:vAlign w:val="center"/>
          </w:tcPr>
          <w:p w14:paraId="320E93DC" w14:textId="77777777" w:rsidR="001E0236" w:rsidRPr="0053369F" w:rsidRDefault="001E0236" w:rsidP="00F01368">
            <w:pPr>
              <w:pStyle w:val="TAC"/>
            </w:pPr>
          </w:p>
        </w:tc>
        <w:tc>
          <w:tcPr>
            <w:tcW w:w="344" w:type="pct"/>
            <w:vMerge/>
            <w:shd w:val="clear" w:color="auto" w:fill="auto"/>
            <w:tcMar>
              <w:left w:w="23" w:type="dxa"/>
              <w:right w:w="23" w:type="dxa"/>
            </w:tcMar>
            <w:vAlign w:val="center"/>
          </w:tcPr>
          <w:p w14:paraId="744B3D67" w14:textId="77777777" w:rsidR="001E0236" w:rsidRPr="0053369F" w:rsidRDefault="001E0236" w:rsidP="00F01368">
            <w:pPr>
              <w:pStyle w:val="TAC"/>
            </w:pPr>
          </w:p>
        </w:tc>
        <w:tc>
          <w:tcPr>
            <w:tcW w:w="410" w:type="pct"/>
            <w:vMerge/>
            <w:shd w:val="clear" w:color="auto" w:fill="auto"/>
            <w:tcMar>
              <w:left w:w="23" w:type="dxa"/>
              <w:right w:w="23" w:type="dxa"/>
            </w:tcMar>
            <w:vAlign w:val="center"/>
          </w:tcPr>
          <w:p w14:paraId="057F9A7F" w14:textId="77777777" w:rsidR="001E0236" w:rsidRPr="0053369F" w:rsidRDefault="001E0236" w:rsidP="00F01368">
            <w:pPr>
              <w:pStyle w:val="TAC"/>
            </w:pPr>
          </w:p>
        </w:tc>
        <w:tc>
          <w:tcPr>
            <w:tcW w:w="619" w:type="pct"/>
            <w:vMerge/>
            <w:shd w:val="clear" w:color="auto" w:fill="auto"/>
            <w:tcMar>
              <w:left w:w="45" w:type="dxa"/>
              <w:right w:w="45" w:type="dxa"/>
            </w:tcMar>
            <w:vAlign w:val="center"/>
          </w:tcPr>
          <w:p w14:paraId="0B56BA34" w14:textId="77777777" w:rsidR="001E0236" w:rsidRPr="0053369F" w:rsidRDefault="001E0236" w:rsidP="00F01368">
            <w:pPr>
              <w:pStyle w:val="TAH"/>
            </w:pPr>
          </w:p>
        </w:tc>
        <w:tc>
          <w:tcPr>
            <w:tcW w:w="750" w:type="pct"/>
            <w:gridSpan w:val="2"/>
            <w:vMerge/>
            <w:shd w:val="clear" w:color="auto" w:fill="auto"/>
            <w:textDirection w:val="btLr"/>
            <w:vAlign w:val="center"/>
          </w:tcPr>
          <w:p w14:paraId="19321BFC" w14:textId="77777777" w:rsidR="001E0236" w:rsidRPr="0053369F" w:rsidRDefault="001E0236" w:rsidP="00F01368">
            <w:pPr>
              <w:pStyle w:val="TAC"/>
            </w:pPr>
          </w:p>
        </w:tc>
        <w:tc>
          <w:tcPr>
            <w:tcW w:w="686" w:type="pct"/>
            <w:shd w:val="clear" w:color="auto" w:fill="auto"/>
            <w:tcMar>
              <w:left w:w="45" w:type="dxa"/>
              <w:right w:w="45" w:type="dxa"/>
            </w:tcMar>
            <w:vAlign w:val="center"/>
          </w:tcPr>
          <w:p w14:paraId="326843C7" w14:textId="77777777" w:rsidR="001E0236" w:rsidRPr="0053369F" w:rsidRDefault="001E0236" w:rsidP="00F01368">
            <w:pPr>
              <w:pStyle w:val="TAH"/>
            </w:pPr>
            <w:r w:rsidRPr="0053369F">
              <w:t>SCS 15 kHz</w:t>
            </w:r>
          </w:p>
        </w:tc>
        <w:tc>
          <w:tcPr>
            <w:tcW w:w="686" w:type="pct"/>
            <w:shd w:val="clear" w:color="auto" w:fill="auto"/>
            <w:vAlign w:val="center"/>
          </w:tcPr>
          <w:p w14:paraId="64FCE9BB" w14:textId="77777777" w:rsidR="001E0236" w:rsidRPr="0053369F" w:rsidRDefault="001E0236" w:rsidP="00F01368">
            <w:pPr>
              <w:pStyle w:val="TAH"/>
            </w:pPr>
            <w:r w:rsidRPr="0053369F">
              <w:t>SCS 30 kHz</w:t>
            </w:r>
          </w:p>
        </w:tc>
        <w:tc>
          <w:tcPr>
            <w:tcW w:w="685" w:type="pct"/>
            <w:shd w:val="clear" w:color="auto" w:fill="auto"/>
            <w:vAlign w:val="center"/>
          </w:tcPr>
          <w:p w14:paraId="559F8CDD" w14:textId="77777777" w:rsidR="001E0236" w:rsidRPr="0053369F" w:rsidRDefault="001E0236" w:rsidP="00F01368">
            <w:pPr>
              <w:pStyle w:val="TAH"/>
            </w:pPr>
            <w:r w:rsidRPr="0053369F">
              <w:t>SCS 60 kHz</w:t>
            </w:r>
          </w:p>
        </w:tc>
      </w:tr>
      <w:tr w:rsidR="0037724D" w:rsidRPr="0053369F" w14:paraId="2E755CA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11" w:author="Huawei" w:date="2022-11-04T21:49:00Z">
            <w:trPr>
              <w:trHeight w:val="152"/>
            </w:trPr>
          </w:trPrChange>
        </w:trPr>
        <w:tc>
          <w:tcPr>
            <w:tcW w:w="478" w:type="pct"/>
            <w:shd w:val="clear" w:color="auto" w:fill="auto"/>
            <w:tcMar>
              <w:left w:w="28" w:type="dxa"/>
              <w:right w:w="28" w:type="dxa"/>
            </w:tcMar>
            <w:tcPrChange w:id="512" w:author="Huawei" w:date="2022-11-04T21:49:00Z">
              <w:tcPr>
                <w:tcW w:w="478" w:type="pct"/>
                <w:shd w:val="clear" w:color="auto" w:fill="auto"/>
                <w:tcMar>
                  <w:left w:w="28" w:type="dxa"/>
                  <w:right w:w="28" w:type="dxa"/>
                </w:tcMar>
                <w:vAlign w:val="center"/>
              </w:tcPr>
            </w:tcPrChange>
          </w:tcPr>
          <w:p w14:paraId="4888A687" w14:textId="43082B72" w:rsidR="0037724D" w:rsidRPr="0053369F" w:rsidRDefault="0037724D" w:rsidP="0037724D">
            <w:pPr>
              <w:pStyle w:val="TAC"/>
            </w:pPr>
            <w:ins w:id="513" w:author="Huawei" w:date="2022-11-04T21:49:00Z">
              <w:r w:rsidRPr="002E78D5">
                <w:t>64</w:t>
              </w:r>
            </w:ins>
            <w:del w:id="514" w:author="Huawei" w:date="2022-11-04T21:49:00Z">
              <w:r w:rsidRPr="0053369F" w:rsidDel="007559D9">
                <w:delText>54</w:delText>
              </w:r>
            </w:del>
          </w:p>
        </w:tc>
        <w:tc>
          <w:tcPr>
            <w:tcW w:w="342" w:type="pct"/>
            <w:shd w:val="clear" w:color="auto" w:fill="auto"/>
            <w:tcMar>
              <w:left w:w="28" w:type="dxa"/>
              <w:right w:w="28" w:type="dxa"/>
            </w:tcMar>
            <w:tcPrChange w:id="515" w:author="Huawei" w:date="2022-11-04T21:49:00Z">
              <w:tcPr>
                <w:tcW w:w="342" w:type="pct"/>
                <w:shd w:val="clear" w:color="auto" w:fill="auto"/>
                <w:tcMar>
                  <w:left w:w="28" w:type="dxa"/>
                  <w:right w:w="28" w:type="dxa"/>
                </w:tcMar>
              </w:tcPr>
            </w:tcPrChange>
          </w:tcPr>
          <w:p w14:paraId="3D69595E"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16" w:author="Huawei" w:date="2022-11-04T21:49:00Z">
              <w:tcPr>
                <w:tcW w:w="344" w:type="pct"/>
                <w:shd w:val="clear" w:color="auto" w:fill="auto"/>
                <w:tcMar>
                  <w:left w:w="23" w:type="dxa"/>
                  <w:right w:w="23" w:type="dxa"/>
                </w:tcMar>
              </w:tcPr>
            </w:tcPrChange>
          </w:tcPr>
          <w:p w14:paraId="0D963A3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17" w:author="Huawei" w:date="2022-11-04T21:49:00Z">
              <w:tcPr>
                <w:tcW w:w="410" w:type="pct"/>
                <w:shd w:val="clear" w:color="auto" w:fill="auto"/>
                <w:tcMar>
                  <w:left w:w="23" w:type="dxa"/>
                  <w:right w:w="23" w:type="dxa"/>
                </w:tcMar>
              </w:tcPr>
            </w:tcPrChange>
          </w:tcPr>
          <w:p w14:paraId="57438234" w14:textId="77777777" w:rsidR="0037724D" w:rsidRPr="0053369F" w:rsidRDefault="0037724D" w:rsidP="0037724D">
            <w:pPr>
              <w:pStyle w:val="TAC"/>
            </w:pPr>
            <w:r w:rsidRPr="0053369F">
              <w:t>Default</w:t>
            </w:r>
          </w:p>
        </w:tc>
        <w:tc>
          <w:tcPr>
            <w:tcW w:w="619" w:type="pct"/>
            <w:vMerge w:val="restart"/>
            <w:shd w:val="clear" w:color="auto" w:fill="auto"/>
            <w:tcMar>
              <w:left w:w="45" w:type="dxa"/>
              <w:right w:w="45" w:type="dxa"/>
            </w:tcMar>
            <w:vAlign w:val="center"/>
            <w:tcPrChange w:id="518" w:author="Huawei" w:date="2022-11-04T21:49:00Z">
              <w:tcPr>
                <w:tcW w:w="619" w:type="pct"/>
                <w:vMerge w:val="restart"/>
                <w:shd w:val="clear" w:color="auto" w:fill="auto"/>
                <w:tcMar>
                  <w:left w:w="45" w:type="dxa"/>
                  <w:right w:w="45" w:type="dxa"/>
                </w:tcMar>
                <w:vAlign w:val="center"/>
              </w:tcPr>
            </w:tcPrChange>
          </w:tcPr>
          <w:p w14:paraId="53E6F043" w14:textId="77777777" w:rsidR="0037724D" w:rsidRPr="0053369F" w:rsidRDefault="0037724D" w:rsidP="0037724D">
            <w:pPr>
              <w:pStyle w:val="TAH"/>
            </w:pPr>
          </w:p>
        </w:tc>
        <w:tc>
          <w:tcPr>
            <w:tcW w:w="202" w:type="pct"/>
            <w:vMerge w:val="restart"/>
            <w:shd w:val="clear" w:color="auto" w:fill="auto"/>
            <w:textDirection w:val="btLr"/>
            <w:vAlign w:val="center"/>
            <w:tcPrChange w:id="519" w:author="Huawei" w:date="2022-11-04T21:49:00Z">
              <w:tcPr>
                <w:tcW w:w="202" w:type="pct"/>
                <w:vMerge w:val="restart"/>
                <w:shd w:val="clear" w:color="auto" w:fill="auto"/>
                <w:textDirection w:val="btLr"/>
                <w:vAlign w:val="center"/>
              </w:tcPr>
            </w:tcPrChange>
          </w:tcPr>
          <w:p w14:paraId="5D9C1F57" w14:textId="77777777" w:rsidR="0037724D" w:rsidRPr="0053369F" w:rsidRDefault="0037724D" w:rsidP="0037724D">
            <w:pPr>
              <w:pStyle w:val="TAC"/>
            </w:pPr>
          </w:p>
        </w:tc>
        <w:tc>
          <w:tcPr>
            <w:tcW w:w="548" w:type="pct"/>
            <w:shd w:val="clear" w:color="auto" w:fill="auto"/>
            <w:tcMar>
              <w:left w:w="45" w:type="dxa"/>
              <w:right w:w="45" w:type="dxa"/>
            </w:tcMar>
            <w:tcPrChange w:id="520" w:author="Huawei" w:date="2022-11-04T21:49:00Z">
              <w:tcPr>
                <w:tcW w:w="548" w:type="pct"/>
                <w:shd w:val="clear" w:color="auto" w:fill="auto"/>
                <w:tcMar>
                  <w:left w:w="45" w:type="dxa"/>
                  <w:right w:w="45" w:type="dxa"/>
                </w:tcMar>
              </w:tcPr>
            </w:tcPrChange>
          </w:tcPr>
          <w:p w14:paraId="496B471D"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21" w:author="Huawei" w:date="2022-11-04T21:49:00Z">
              <w:tcPr>
                <w:tcW w:w="686" w:type="pct"/>
                <w:shd w:val="clear" w:color="auto" w:fill="auto"/>
                <w:tcMar>
                  <w:left w:w="45" w:type="dxa"/>
                  <w:right w:w="45" w:type="dxa"/>
                </w:tcMar>
                <w:vAlign w:val="center"/>
              </w:tcPr>
            </w:tcPrChange>
          </w:tcPr>
          <w:p w14:paraId="3393FCB3"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Change w:id="522" w:author="Huawei" w:date="2022-11-04T21:49:00Z">
              <w:tcPr>
                <w:tcW w:w="686" w:type="pct"/>
                <w:shd w:val="clear" w:color="auto" w:fill="auto"/>
                <w:vAlign w:val="center"/>
              </w:tcPr>
            </w:tcPrChange>
          </w:tcPr>
          <w:p w14:paraId="4F523EB6"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Change w:id="523" w:author="Huawei" w:date="2022-11-04T21:49:00Z">
              <w:tcPr>
                <w:tcW w:w="685" w:type="pct"/>
                <w:shd w:val="clear" w:color="auto" w:fill="auto"/>
                <w:vAlign w:val="center"/>
              </w:tcPr>
            </w:tcPrChange>
          </w:tcPr>
          <w:p w14:paraId="213CA43C"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52F2C374"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25" w:author="Huawei" w:date="2022-11-04T21:49:00Z">
            <w:trPr>
              <w:trHeight w:val="152"/>
            </w:trPr>
          </w:trPrChange>
        </w:trPr>
        <w:tc>
          <w:tcPr>
            <w:tcW w:w="478" w:type="pct"/>
            <w:shd w:val="clear" w:color="auto" w:fill="auto"/>
            <w:tcMar>
              <w:left w:w="28" w:type="dxa"/>
              <w:right w:w="28" w:type="dxa"/>
            </w:tcMar>
            <w:tcPrChange w:id="526" w:author="Huawei" w:date="2022-11-04T21:49:00Z">
              <w:tcPr>
                <w:tcW w:w="478" w:type="pct"/>
                <w:shd w:val="clear" w:color="auto" w:fill="auto"/>
                <w:tcMar>
                  <w:left w:w="28" w:type="dxa"/>
                  <w:right w:w="28" w:type="dxa"/>
                </w:tcMar>
                <w:vAlign w:val="center"/>
              </w:tcPr>
            </w:tcPrChange>
          </w:tcPr>
          <w:p w14:paraId="677037C0" w14:textId="24A1C4E6" w:rsidR="0037724D" w:rsidRPr="0053369F" w:rsidRDefault="0037724D" w:rsidP="0037724D">
            <w:pPr>
              <w:pStyle w:val="TAC"/>
            </w:pPr>
            <w:ins w:id="527" w:author="Huawei" w:date="2022-11-04T21:49:00Z">
              <w:r w:rsidRPr="002E78D5">
                <w:t>65</w:t>
              </w:r>
            </w:ins>
            <w:del w:id="528" w:author="Huawei" w:date="2022-11-04T21:49:00Z">
              <w:r w:rsidRPr="0053369F" w:rsidDel="007559D9">
                <w:delText>55</w:delText>
              </w:r>
            </w:del>
          </w:p>
        </w:tc>
        <w:tc>
          <w:tcPr>
            <w:tcW w:w="342" w:type="pct"/>
            <w:shd w:val="clear" w:color="auto" w:fill="auto"/>
            <w:tcMar>
              <w:left w:w="28" w:type="dxa"/>
              <w:right w:w="28" w:type="dxa"/>
            </w:tcMar>
            <w:tcPrChange w:id="529" w:author="Huawei" w:date="2022-11-04T21:49:00Z">
              <w:tcPr>
                <w:tcW w:w="342" w:type="pct"/>
                <w:shd w:val="clear" w:color="auto" w:fill="auto"/>
                <w:tcMar>
                  <w:left w:w="28" w:type="dxa"/>
                  <w:right w:w="28" w:type="dxa"/>
                </w:tcMar>
              </w:tcPr>
            </w:tcPrChange>
          </w:tcPr>
          <w:p w14:paraId="5717ACB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30" w:author="Huawei" w:date="2022-11-04T21:49:00Z">
              <w:tcPr>
                <w:tcW w:w="344" w:type="pct"/>
                <w:shd w:val="clear" w:color="auto" w:fill="auto"/>
                <w:tcMar>
                  <w:left w:w="23" w:type="dxa"/>
                  <w:right w:w="23" w:type="dxa"/>
                </w:tcMar>
              </w:tcPr>
            </w:tcPrChange>
          </w:tcPr>
          <w:p w14:paraId="424A053B"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31" w:author="Huawei" w:date="2022-11-04T21:49:00Z">
              <w:tcPr>
                <w:tcW w:w="410" w:type="pct"/>
                <w:shd w:val="clear" w:color="auto" w:fill="auto"/>
                <w:tcMar>
                  <w:left w:w="23" w:type="dxa"/>
                  <w:right w:w="23" w:type="dxa"/>
                </w:tcMar>
              </w:tcPr>
            </w:tcPrChange>
          </w:tcPr>
          <w:p w14:paraId="2CB781F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32" w:author="Huawei" w:date="2022-11-04T21:49:00Z">
              <w:tcPr>
                <w:tcW w:w="619" w:type="pct"/>
                <w:vMerge/>
                <w:shd w:val="clear" w:color="auto" w:fill="auto"/>
                <w:tcMar>
                  <w:left w:w="45" w:type="dxa"/>
                  <w:right w:w="45" w:type="dxa"/>
                </w:tcMar>
                <w:vAlign w:val="center"/>
              </w:tcPr>
            </w:tcPrChange>
          </w:tcPr>
          <w:p w14:paraId="1702099F" w14:textId="77777777" w:rsidR="0037724D" w:rsidRPr="0053369F" w:rsidRDefault="0037724D" w:rsidP="0037724D">
            <w:pPr>
              <w:pStyle w:val="TAH"/>
            </w:pPr>
          </w:p>
        </w:tc>
        <w:tc>
          <w:tcPr>
            <w:tcW w:w="202" w:type="pct"/>
            <w:vMerge/>
            <w:shd w:val="clear" w:color="auto" w:fill="auto"/>
            <w:textDirection w:val="btLr"/>
            <w:vAlign w:val="center"/>
            <w:tcPrChange w:id="533" w:author="Huawei" w:date="2022-11-04T21:49:00Z">
              <w:tcPr>
                <w:tcW w:w="202" w:type="pct"/>
                <w:vMerge/>
                <w:shd w:val="clear" w:color="auto" w:fill="auto"/>
                <w:textDirection w:val="btLr"/>
                <w:vAlign w:val="center"/>
              </w:tcPr>
            </w:tcPrChange>
          </w:tcPr>
          <w:p w14:paraId="4437DC46" w14:textId="77777777" w:rsidR="0037724D" w:rsidRPr="0053369F" w:rsidRDefault="0037724D" w:rsidP="0037724D">
            <w:pPr>
              <w:pStyle w:val="TAC"/>
            </w:pPr>
          </w:p>
        </w:tc>
        <w:tc>
          <w:tcPr>
            <w:tcW w:w="548" w:type="pct"/>
            <w:shd w:val="clear" w:color="auto" w:fill="auto"/>
            <w:tcMar>
              <w:left w:w="45" w:type="dxa"/>
              <w:right w:w="45" w:type="dxa"/>
            </w:tcMar>
            <w:tcPrChange w:id="534" w:author="Huawei" w:date="2022-11-04T21:49:00Z">
              <w:tcPr>
                <w:tcW w:w="548" w:type="pct"/>
                <w:shd w:val="clear" w:color="auto" w:fill="auto"/>
                <w:tcMar>
                  <w:left w:w="45" w:type="dxa"/>
                  <w:right w:w="45" w:type="dxa"/>
                </w:tcMar>
              </w:tcPr>
            </w:tcPrChange>
          </w:tcPr>
          <w:p w14:paraId="2E0A3628"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35" w:author="Huawei" w:date="2022-11-04T21:49:00Z">
              <w:tcPr>
                <w:tcW w:w="686" w:type="pct"/>
                <w:shd w:val="clear" w:color="auto" w:fill="auto"/>
                <w:tcMar>
                  <w:left w:w="45" w:type="dxa"/>
                  <w:right w:w="45" w:type="dxa"/>
                </w:tcMar>
                <w:vAlign w:val="center"/>
              </w:tcPr>
            </w:tcPrChange>
          </w:tcPr>
          <w:p w14:paraId="58CC765E" w14:textId="77777777" w:rsidR="0037724D" w:rsidRPr="0053369F" w:rsidRDefault="0037724D" w:rsidP="0037724D">
            <w:pPr>
              <w:pStyle w:val="TAC"/>
            </w:pPr>
            <w:r w:rsidRPr="0053369F">
              <w:t>159</w:t>
            </w:r>
            <w:r w:rsidRPr="0053369F">
              <w:rPr>
                <w:lang w:eastAsia="zh-CN"/>
              </w:rPr>
              <w:t>@</w:t>
            </w:r>
            <w:r w:rsidRPr="0053369F">
              <w:t>33 (A2)</w:t>
            </w:r>
          </w:p>
        </w:tc>
        <w:tc>
          <w:tcPr>
            <w:tcW w:w="686" w:type="pct"/>
            <w:shd w:val="clear" w:color="auto" w:fill="auto"/>
            <w:vAlign w:val="center"/>
            <w:tcPrChange w:id="536" w:author="Huawei" w:date="2022-11-04T21:49:00Z">
              <w:tcPr>
                <w:tcW w:w="686" w:type="pct"/>
                <w:shd w:val="clear" w:color="auto" w:fill="auto"/>
                <w:vAlign w:val="center"/>
              </w:tcPr>
            </w:tcPrChange>
          </w:tcPr>
          <w:p w14:paraId="36E5EC2F" w14:textId="77777777" w:rsidR="0037724D" w:rsidRPr="0053369F" w:rsidRDefault="0037724D" w:rsidP="0037724D">
            <w:pPr>
              <w:pStyle w:val="TAC"/>
            </w:pPr>
            <w:r w:rsidRPr="0053369F">
              <w:t>79</w:t>
            </w:r>
            <w:r w:rsidRPr="0053369F">
              <w:rPr>
                <w:lang w:eastAsia="zh-CN"/>
              </w:rPr>
              <w:t>@</w:t>
            </w:r>
            <w:r w:rsidRPr="0053369F">
              <w:t>17 (A2)</w:t>
            </w:r>
          </w:p>
        </w:tc>
        <w:tc>
          <w:tcPr>
            <w:tcW w:w="685" w:type="pct"/>
            <w:shd w:val="clear" w:color="auto" w:fill="auto"/>
            <w:vAlign w:val="center"/>
            <w:tcPrChange w:id="537" w:author="Huawei" w:date="2022-11-04T21:49:00Z">
              <w:tcPr>
                <w:tcW w:w="685" w:type="pct"/>
                <w:shd w:val="clear" w:color="auto" w:fill="auto"/>
                <w:vAlign w:val="center"/>
              </w:tcPr>
            </w:tcPrChange>
          </w:tcPr>
          <w:p w14:paraId="2DA2A077" w14:textId="77777777" w:rsidR="0037724D" w:rsidRPr="0053369F" w:rsidRDefault="0037724D" w:rsidP="0037724D">
            <w:pPr>
              <w:pStyle w:val="TAC"/>
            </w:pPr>
            <w:r w:rsidRPr="0053369F">
              <w:t>39</w:t>
            </w:r>
            <w:r w:rsidRPr="0053369F">
              <w:rPr>
                <w:lang w:eastAsia="zh-CN"/>
              </w:rPr>
              <w:t>@</w:t>
            </w:r>
            <w:r w:rsidRPr="0053369F">
              <w:t>9 (A2)</w:t>
            </w:r>
          </w:p>
        </w:tc>
      </w:tr>
      <w:tr w:rsidR="0037724D" w:rsidRPr="0053369F" w14:paraId="51EAF9B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39" w:author="Huawei" w:date="2022-11-04T21:49:00Z">
            <w:trPr>
              <w:trHeight w:val="152"/>
            </w:trPr>
          </w:trPrChange>
        </w:trPr>
        <w:tc>
          <w:tcPr>
            <w:tcW w:w="478" w:type="pct"/>
            <w:shd w:val="clear" w:color="auto" w:fill="auto"/>
            <w:tcMar>
              <w:left w:w="28" w:type="dxa"/>
              <w:right w:w="28" w:type="dxa"/>
            </w:tcMar>
            <w:tcPrChange w:id="540" w:author="Huawei" w:date="2022-11-04T21:49:00Z">
              <w:tcPr>
                <w:tcW w:w="478" w:type="pct"/>
                <w:shd w:val="clear" w:color="auto" w:fill="auto"/>
                <w:tcMar>
                  <w:left w:w="28" w:type="dxa"/>
                  <w:right w:w="28" w:type="dxa"/>
                </w:tcMar>
                <w:vAlign w:val="center"/>
              </w:tcPr>
            </w:tcPrChange>
          </w:tcPr>
          <w:p w14:paraId="46412B42" w14:textId="6C1DBB7A" w:rsidR="0037724D" w:rsidRPr="0053369F" w:rsidRDefault="0037724D" w:rsidP="0037724D">
            <w:pPr>
              <w:pStyle w:val="TAC"/>
            </w:pPr>
            <w:ins w:id="541" w:author="Huawei" w:date="2022-11-04T21:49:00Z">
              <w:r w:rsidRPr="002E78D5">
                <w:t>66</w:t>
              </w:r>
            </w:ins>
            <w:del w:id="542" w:author="Huawei" w:date="2022-11-04T21:49:00Z">
              <w:r w:rsidRPr="0053369F" w:rsidDel="007559D9">
                <w:delText>56</w:delText>
              </w:r>
            </w:del>
          </w:p>
        </w:tc>
        <w:tc>
          <w:tcPr>
            <w:tcW w:w="342" w:type="pct"/>
            <w:shd w:val="clear" w:color="auto" w:fill="auto"/>
            <w:tcMar>
              <w:left w:w="28" w:type="dxa"/>
              <w:right w:w="28" w:type="dxa"/>
            </w:tcMar>
            <w:tcPrChange w:id="543" w:author="Huawei" w:date="2022-11-04T21:49:00Z">
              <w:tcPr>
                <w:tcW w:w="342" w:type="pct"/>
                <w:shd w:val="clear" w:color="auto" w:fill="auto"/>
                <w:tcMar>
                  <w:left w:w="28" w:type="dxa"/>
                  <w:right w:w="28" w:type="dxa"/>
                </w:tcMar>
              </w:tcPr>
            </w:tcPrChange>
          </w:tcPr>
          <w:p w14:paraId="4D254EF4"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44" w:author="Huawei" w:date="2022-11-04T21:49:00Z">
              <w:tcPr>
                <w:tcW w:w="344" w:type="pct"/>
                <w:shd w:val="clear" w:color="auto" w:fill="auto"/>
                <w:tcMar>
                  <w:left w:w="23" w:type="dxa"/>
                  <w:right w:w="23" w:type="dxa"/>
                </w:tcMar>
              </w:tcPr>
            </w:tcPrChange>
          </w:tcPr>
          <w:p w14:paraId="2B52C786"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45" w:author="Huawei" w:date="2022-11-04T21:49:00Z">
              <w:tcPr>
                <w:tcW w:w="410" w:type="pct"/>
                <w:shd w:val="clear" w:color="auto" w:fill="auto"/>
                <w:tcMar>
                  <w:left w:w="23" w:type="dxa"/>
                  <w:right w:w="23" w:type="dxa"/>
                </w:tcMar>
              </w:tcPr>
            </w:tcPrChange>
          </w:tcPr>
          <w:p w14:paraId="21BD343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46" w:author="Huawei" w:date="2022-11-04T21:49:00Z">
              <w:tcPr>
                <w:tcW w:w="619" w:type="pct"/>
                <w:vMerge/>
                <w:shd w:val="clear" w:color="auto" w:fill="auto"/>
                <w:tcMar>
                  <w:left w:w="45" w:type="dxa"/>
                  <w:right w:w="45" w:type="dxa"/>
                </w:tcMar>
                <w:vAlign w:val="center"/>
              </w:tcPr>
            </w:tcPrChange>
          </w:tcPr>
          <w:p w14:paraId="72885E2B" w14:textId="77777777" w:rsidR="0037724D" w:rsidRPr="0053369F" w:rsidRDefault="0037724D" w:rsidP="0037724D">
            <w:pPr>
              <w:pStyle w:val="TAH"/>
            </w:pPr>
          </w:p>
        </w:tc>
        <w:tc>
          <w:tcPr>
            <w:tcW w:w="202" w:type="pct"/>
            <w:vMerge/>
            <w:shd w:val="clear" w:color="auto" w:fill="auto"/>
            <w:textDirection w:val="btLr"/>
            <w:vAlign w:val="center"/>
            <w:tcPrChange w:id="547" w:author="Huawei" w:date="2022-11-04T21:49:00Z">
              <w:tcPr>
                <w:tcW w:w="202" w:type="pct"/>
                <w:vMerge/>
                <w:shd w:val="clear" w:color="auto" w:fill="auto"/>
                <w:textDirection w:val="btLr"/>
                <w:vAlign w:val="center"/>
              </w:tcPr>
            </w:tcPrChange>
          </w:tcPr>
          <w:p w14:paraId="7491890F" w14:textId="77777777" w:rsidR="0037724D" w:rsidRPr="0053369F" w:rsidRDefault="0037724D" w:rsidP="0037724D">
            <w:pPr>
              <w:pStyle w:val="TAC"/>
            </w:pPr>
          </w:p>
        </w:tc>
        <w:tc>
          <w:tcPr>
            <w:tcW w:w="548" w:type="pct"/>
            <w:shd w:val="clear" w:color="auto" w:fill="auto"/>
            <w:tcMar>
              <w:left w:w="45" w:type="dxa"/>
              <w:right w:w="45" w:type="dxa"/>
            </w:tcMar>
            <w:tcPrChange w:id="548" w:author="Huawei" w:date="2022-11-04T21:49:00Z">
              <w:tcPr>
                <w:tcW w:w="548" w:type="pct"/>
                <w:shd w:val="clear" w:color="auto" w:fill="auto"/>
                <w:tcMar>
                  <w:left w:w="45" w:type="dxa"/>
                  <w:right w:w="45" w:type="dxa"/>
                </w:tcMar>
              </w:tcPr>
            </w:tcPrChange>
          </w:tcPr>
          <w:p w14:paraId="0E4404F4"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49" w:author="Huawei" w:date="2022-11-04T21:49:00Z">
              <w:tcPr>
                <w:tcW w:w="686" w:type="pct"/>
                <w:shd w:val="clear" w:color="auto" w:fill="auto"/>
                <w:tcMar>
                  <w:left w:w="45" w:type="dxa"/>
                  <w:right w:w="45" w:type="dxa"/>
                </w:tcMar>
                <w:vAlign w:val="center"/>
              </w:tcPr>
            </w:tcPrChange>
          </w:tcPr>
          <w:p w14:paraId="627ECBE5"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Change w:id="550" w:author="Huawei" w:date="2022-11-04T21:49:00Z">
              <w:tcPr>
                <w:tcW w:w="686" w:type="pct"/>
                <w:shd w:val="clear" w:color="auto" w:fill="auto"/>
                <w:vAlign w:val="center"/>
              </w:tcPr>
            </w:tcPrChange>
          </w:tcPr>
          <w:p w14:paraId="3561066E"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Change w:id="551" w:author="Huawei" w:date="2022-11-04T21:49:00Z">
              <w:tcPr>
                <w:tcW w:w="685" w:type="pct"/>
                <w:shd w:val="clear" w:color="auto" w:fill="auto"/>
                <w:vAlign w:val="center"/>
              </w:tcPr>
            </w:tcPrChange>
          </w:tcPr>
          <w:p w14:paraId="66407590"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1066C29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53" w:author="Huawei" w:date="2022-11-04T21:49:00Z">
            <w:trPr>
              <w:trHeight w:val="152"/>
            </w:trPr>
          </w:trPrChange>
        </w:trPr>
        <w:tc>
          <w:tcPr>
            <w:tcW w:w="478" w:type="pct"/>
            <w:shd w:val="clear" w:color="auto" w:fill="auto"/>
            <w:tcMar>
              <w:left w:w="28" w:type="dxa"/>
              <w:right w:w="28" w:type="dxa"/>
            </w:tcMar>
            <w:tcPrChange w:id="554" w:author="Huawei" w:date="2022-11-04T21:49:00Z">
              <w:tcPr>
                <w:tcW w:w="478" w:type="pct"/>
                <w:shd w:val="clear" w:color="auto" w:fill="auto"/>
                <w:tcMar>
                  <w:left w:w="28" w:type="dxa"/>
                  <w:right w:w="28" w:type="dxa"/>
                </w:tcMar>
                <w:vAlign w:val="center"/>
              </w:tcPr>
            </w:tcPrChange>
          </w:tcPr>
          <w:p w14:paraId="3E7ACA9B" w14:textId="71E60BD8" w:rsidR="0037724D" w:rsidRPr="0053369F" w:rsidRDefault="0037724D" w:rsidP="0037724D">
            <w:pPr>
              <w:pStyle w:val="TAC"/>
            </w:pPr>
            <w:ins w:id="555" w:author="Huawei" w:date="2022-11-04T21:49:00Z">
              <w:r w:rsidRPr="002E78D5">
                <w:t>67</w:t>
              </w:r>
            </w:ins>
            <w:del w:id="556" w:author="Huawei" w:date="2022-11-04T21:49:00Z">
              <w:r w:rsidRPr="0053369F" w:rsidDel="007559D9">
                <w:delText>57</w:delText>
              </w:r>
            </w:del>
          </w:p>
        </w:tc>
        <w:tc>
          <w:tcPr>
            <w:tcW w:w="342" w:type="pct"/>
            <w:shd w:val="clear" w:color="auto" w:fill="auto"/>
            <w:tcMar>
              <w:left w:w="28" w:type="dxa"/>
              <w:right w:w="28" w:type="dxa"/>
            </w:tcMar>
            <w:tcPrChange w:id="557" w:author="Huawei" w:date="2022-11-04T21:49:00Z">
              <w:tcPr>
                <w:tcW w:w="342" w:type="pct"/>
                <w:shd w:val="clear" w:color="auto" w:fill="auto"/>
                <w:tcMar>
                  <w:left w:w="28" w:type="dxa"/>
                  <w:right w:w="28" w:type="dxa"/>
                </w:tcMar>
              </w:tcPr>
            </w:tcPrChange>
          </w:tcPr>
          <w:p w14:paraId="07BB701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58" w:author="Huawei" w:date="2022-11-04T21:49:00Z">
              <w:tcPr>
                <w:tcW w:w="344" w:type="pct"/>
                <w:shd w:val="clear" w:color="auto" w:fill="auto"/>
                <w:tcMar>
                  <w:left w:w="23" w:type="dxa"/>
                  <w:right w:w="23" w:type="dxa"/>
                </w:tcMar>
              </w:tcPr>
            </w:tcPrChange>
          </w:tcPr>
          <w:p w14:paraId="3CC78BF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59" w:author="Huawei" w:date="2022-11-04T21:49:00Z">
              <w:tcPr>
                <w:tcW w:w="410" w:type="pct"/>
                <w:shd w:val="clear" w:color="auto" w:fill="auto"/>
                <w:tcMar>
                  <w:left w:w="23" w:type="dxa"/>
                  <w:right w:w="23" w:type="dxa"/>
                </w:tcMar>
              </w:tcPr>
            </w:tcPrChange>
          </w:tcPr>
          <w:p w14:paraId="4E50DD91"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60" w:author="Huawei" w:date="2022-11-04T21:49:00Z">
              <w:tcPr>
                <w:tcW w:w="619" w:type="pct"/>
                <w:vMerge/>
                <w:shd w:val="clear" w:color="auto" w:fill="auto"/>
                <w:tcMar>
                  <w:left w:w="45" w:type="dxa"/>
                  <w:right w:w="45" w:type="dxa"/>
                </w:tcMar>
                <w:vAlign w:val="center"/>
              </w:tcPr>
            </w:tcPrChange>
          </w:tcPr>
          <w:p w14:paraId="0F50D9EC" w14:textId="77777777" w:rsidR="0037724D" w:rsidRPr="0053369F" w:rsidRDefault="0037724D" w:rsidP="0037724D">
            <w:pPr>
              <w:pStyle w:val="TAH"/>
            </w:pPr>
          </w:p>
        </w:tc>
        <w:tc>
          <w:tcPr>
            <w:tcW w:w="202" w:type="pct"/>
            <w:vMerge/>
            <w:shd w:val="clear" w:color="auto" w:fill="auto"/>
            <w:textDirection w:val="btLr"/>
            <w:vAlign w:val="center"/>
            <w:tcPrChange w:id="561" w:author="Huawei" w:date="2022-11-04T21:49:00Z">
              <w:tcPr>
                <w:tcW w:w="202" w:type="pct"/>
                <w:vMerge/>
                <w:shd w:val="clear" w:color="auto" w:fill="auto"/>
                <w:textDirection w:val="btLr"/>
                <w:vAlign w:val="center"/>
              </w:tcPr>
            </w:tcPrChange>
          </w:tcPr>
          <w:p w14:paraId="2BC4E8D6" w14:textId="77777777" w:rsidR="0037724D" w:rsidRPr="0053369F" w:rsidRDefault="0037724D" w:rsidP="0037724D">
            <w:pPr>
              <w:pStyle w:val="TAC"/>
            </w:pPr>
          </w:p>
        </w:tc>
        <w:tc>
          <w:tcPr>
            <w:tcW w:w="548" w:type="pct"/>
            <w:shd w:val="clear" w:color="auto" w:fill="auto"/>
            <w:tcMar>
              <w:left w:w="45" w:type="dxa"/>
              <w:right w:w="45" w:type="dxa"/>
            </w:tcMar>
            <w:tcPrChange w:id="562" w:author="Huawei" w:date="2022-11-04T21:49:00Z">
              <w:tcPr>
                <w:tcW w:w="548" w:type="pct"/>
                <w:shd w:val="clear" w:color="auto" w:fill="auto"/>
                <w:tcMar>
                  <w:left w:w="45" w:type="dxa"/>
                  <w:right w:w="45" w:type="dxa"/>
                </w:tcMar>
              </w:tcPr>
            </w:tcPrChange>
          </w:tcPr>
          <w:p w14:paraId="3C2512C3"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563" w:author="Huawei" w:date="2022-11-04T21:49:00Z">
              <w:tcPr>
                <w:tcW w:w="686" w:type="pct"/>
                <w:shd w:val="clear" w:color="auto" w:fill="auto"/>
                <w:tcMar>
                  <w:left w:w="45" w:type="dxa"/>
                  <w:right w:w="45" w:type="dxa"/>
                </w:tcMar>
                <w:vAlign w:val="center"/>
              </w:tcPr>
            </w:tcPrChange>
          </w:tcPr>
          <w:p w14:paraId="754DA571"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Change w:id="564" w:author="Huawei" w:date="2022-11-04T21:49:00Z">
              <w:tcPr>
                <w:tcW w:w="686" w:type="pct"/>
                <w:shd w:val="clear" w:color="auto" w:fill="auto"/>
                <w:vAlign w:val="center"/>
              </w:tcPr>
            </w:tcPrChange>
          </w:tcPr>
          <w:p w14:paraId="3ED0E1C1"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Change w:id="565" w:author="Huawei" w:date="2022-11-04T21:49:00Z">
              <w:tcPr>
                <w:tcW w:w="685" w:type="pct"/>
                <w:shd w:val="clear" w:color="auto" w:fill="auto"/>
                <w:vAlign w:val="center"/>
              </w:tcPr>
            </w:tcPrChange>
          </w:tcPr>
          <w:p w14:paraId="6E716CC5"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72BA7EB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567" w:author="Huawei" w:date="2022-11-04T21:49:00Z">
            <w:trPr>
              <w:trHeight w:val="152"/>
            </w:trPr>
          </w:trPrChange>
        </w:trPr>
        <w:tc>
          <w:tcPr>
            <w:tcW w:w="478" w:type="pct"/>
            <w:shd w:val="clear" w:color="auto" w:fill="auto"/>
            <w:tcMar>
              <w:left w:w="28" w:type="dxa"/>
              <w:right w:w="28" w:type="dxa"/>
            </w:tcMar>
            <w:tcPrChange w:id="568" w:author="Huawei" w:date="2022-11-04T21:49:00Z">
              <w:tcPr>
                <w:tcW w:w="478" w:type="pct"/>
                <w:shd w:val="clear" w:color="auto" w:fill="auto"/>
                <w:tcMar>
                  <w:left w:w="28" w:type="dxa"/>
                  <w:right w:w="28" w:type="dxa"/>
                </w:tcMar>
                <w:vAlign w:val="center"/>
              </w:tcPr>
            </w:tcPrChange>
          </w:tcPr>
          <w:p w14:paraId="514412F7" w14:textId="2BE6A8C1" w:rsidR="0037724D" w:rsidRPr="0053369F" w:rsidRDefault="0037724D" w:rsidP="0037724D">
            <w:pPr>
              <w:pStyle w:val="TAC"/>
            </w:pPr>
            <w:ins w:id="569" w:author="Huawei" w:date="2022-11-04T21:49:00Z">
              <w:r w:rsidRPr="002E78D5">
                <w:t>68</w:t>
              </w:r>
            </w:ins>
            <w:del w:id="570" w:author="Huawei" w:date="2022-11-04T21:49:00Z">
              <w:r w:rsidRPr="0053369F" w:rsidDel="007559D9">
                <w:delText>58</w:delText>
              </w:r>
            </w:del>
          </w:p>
        </w:tc>
        <w:tc>
          <w:tcPr>
            <w:tcW w:w="342" w:type="pct"/>
            <w:shd w:val="clear" w:color="auto" w:fill="auto"/>
            <w:tcMar>
              <w:left w:w="28" w:type="dxa"/>
              <w:right w:w="28" w:type="dxa"/>
            </w:tcMar>
            <w:tcPrChange w:id="571" w:author="Huawei" w:date="2022-11-04T21:49:00Z">
              <w:tcPr>
                <w:tcW w:w="342" w:type="pct"/>
                <w:shd w:val="clear" w:color="auto" w:fill="auto"/>
                <w:tcMar>
                  <w:left w:w="28" w:type="dxa"/>
                  <w:right w:w="28" w:type="dxa"/>
                </w:tcMar>
              </w:tcPr>
            </w:tcPrChange>
          </w:tcPr>
          <w:p w14:paraId="3B986E17"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572" w:author="Huawei" w:date="2022-11-04T21:49:00Z">
              <w:tcPr>
                <w:tcW w:w="344" w:type="pct"/>
                <w:shd w:val="clear" w:color="auto" w:fill="auto"/>
                <w:tcMar>
                  <w:left w:w="23" w:type="dxa"/>
                  <w:right w:w="23" w:type="dxa"/>
                </w:tcMar>
              </w:tcPr>
            </w:tcPrChange>
          </w:tcPr>
          <w:p w14:paraId="61C43275"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573" w:author="Huawei" w:date="2022-11-04T21:49:00Z">
              <w:tcPr>
                <w:tcW w:w="410" w:type="pct"/>
                <w:shd w:val="clear" w:color="auto" w:fill="auto"/>
                <w:tcMar>
                  <w:left w:w="23" w:type="dxa"/>
                  <w:right w:w="23" w:type="dxa"/>
                </w:tcMar>
              </w:tcPr>
            </w:tcPrChange>
          </w:tcPr>
          <w:p w14:paraId="3ED0A4F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574" w:author="Huawei" w:date="2022-11-04T21:49:00Z">
              <w:tcPr>
                <w:tcW w:w="619" w:type="pct"/>
                <w:vMerge/>
                <w:shd w:val="clear" w:color="auto" w:fill="auto"/>
                <w:tcMar>
                  <w:left w:w="45" w:type="dxa"/>
                  <w:right w:w="45" w:type="dxa"/>
                </w:tcMar>
                <w:vAlign w:val="center"/>
              </w:tcPr>
            </w:tcPrChange>
          </w:tcPr>
          <w:p w14:paraId="65569317" w14:textId="77777777" w:rsidR="0037724D" w:rsidRPr="0053369F" w:rsidRDefault="0037724D" w:rsidP="0037724D">
            <w:pPr>
              <w:pStyle w:val="TAH"/>
            </w:pPr>
          </w:p>
        </w:tc>
        <w:tc>
          <w:tcPr>
            <w:tcW w:w="202" w:type="pct"/>
            <w:vMerge/>
            <w:shd w:val="clear" w:color="auto" w:fill="auto"/>
            <w:textDirection w:val="btLr"/>
            <w:vAlign w:val="center"/>
            <w:tcPrChange w:id="575" w:author="Huawei" w:date="2022-11-04T21:49:00Z">
              <w:tcPr>
                <w:tcW w:w="202" w:type="pct"/>
                <w:vMerge/>
                <w:shd w:val="clear" w:color="auto" w:fill="auto"/>
                <w:textDirection w:val="btLr"/>
                <w:vAlign w:val="center"/>
              </w:tcPr>
            </w:tcPrChange>
          </w:tcPr>
          <w:p w14:paraId="4555CBFF" w14:textId="77777777" w:rsidR="0037724D" w:rsidRPr="0053369F" w:rsidRDefault="0037724D" w:rsidP="0037724D">
            <w:pPr>
              <w:pStyle w:val="TAC"/>
            </w:pPr>
          </w:p>
        </w:tc>
        <w:tc>
          <w:tcPr>
            <w:tcW w:w="548" w:type="pct"/>
            <w:shd w:val="clear" w:color="auto" w:fill="auto"/>
            <w:tcMar>
              <w:left w:w="45" w:type="dxa"/>
              <w:right w:w="45" w:type="dxa"/>
            </w:tcMar>
            <w:tcPrChange w:id="576" w:author="Huawei" w:date="2022-11-04T21:49:00Z">
              <w:tcPr>
                <w:tcW w:w="548" w:type="pct"/>
                <w:shd w:val="clear" w:color="auto" w:fill="auto"/>
                <w:tcMar>
                  <w:left w:w="45" w:type="dxa"/>
                  <w:right w:w="45" w:type="dxa"/>
                </w:tcMar>
              </w:tcPr>
            </w:tcPrChange>
          </w:tcPr>
          <w:p w14:paraId="077FCC08" w14:textId="77777777" w:rsidR="0037724D" w:rsidRPr="0053369F" w:rsidRDefault="0037724D" w:rsidP="0037724D">
            <w:pPr>
              <w:pStyle w:val="TAC"/>
            </w:pPr>
            <w:r w:rsidRPr="0053369F">
              <w:t>QPSK</w:t>
            </w:r>
          </w:p>
        </w:tc>
        <w:tc>
          <w:tcPr>
            <w:tcW w:w="2057" w:type="pct"/>
            <w:gridSpan w:val="3"/>
            <w:shd w:val="clear" w:color="auto" w:fill="auto"/>
            <w:tcMar>
              <w:left w:w="45" w:type="dxa"/>
              <w:right w:w="45" w:type="dxa"/>
            </w:tcMar>
            <w:vAlign w:val="center"/>
            <w:tcPrChange w:id="577" w:author="Huawei" w:date="2022-11-04T21:49:00Z">
              <w:tcPr>
                <w:tcW w:w="2057" w:type="pct"/>
                <w:gridSpan w:val="3"/>
                <w:shd w:val="clear" w:color="auto" w:fill="auto"/>
                <w:tcMar>
                  <w:left w:w="45" w:type="dxa"/>
                  <w:right w:w="45" w:type="dxa"/>
                </w:tcMar>
                <w:vAlign w:val="center"/>
              </w:tcPr>
            </w:tcPrChange>
          </w:tcPr>
          <w:p w14:paraId="4CC312F1"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44AA1ED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579" w:author="Huawei" w:date="2022-11-04T21:17:00Z"/>
          <w:trPrChange w:id="580" w:author="Huawei" w:date="2022-11-04T21:49:00Z">
            <w:trPr>
              <w:trHeight w:val="152"/>
            </w:trPr>
          </w:trPrChange>
        </w:trPr>
        <w:tc>
          <w:tcPr>
            <w:tcW w:w="478" w:type="pct"/>
            <w:shd w:val="clear" w:color="auto" w:fill="auto"/>
            <w:tcMar>
              <w:left w:w="28" w:type="dxa"/>
              <w:right w:w="28" w:type="dxa"/>
            </w:tcMar>
            <w:tcPrChange w:id="581" w:author="Huawei" w:date="2022-11-04T21:49:00Z">
              <w:tcPr>
                <w:tcW w:w="478" w:type="pct"/>
                <w:shd w:val="clear" w:color="auto" w:fill="auto"/>
                <w:tcMar>
                  <w:left w:w="28" w:type="dxa"/>
                  <w:right w:w="28" w:type="dxa"/>
                </w:tcMar>
                <w:vAlign w:val="center"/>
              </w:tcPr>
            </w:tcPrChange>
          </w:tcPr>
          <w:p w14:paraId="6A7C1B86" w14:textId="4AE4AC02" w:rsidR="0037724D" w:rsidRPr="0053369F" w:rsidRDefault="0037724D" w:rsidP="0037724D">
            <w:pPr>
              <w:pStyle w:val="TAC"/>
              <w:rPr>
                <w:ins w:id="582" w:author="Huawei" w:date="2022-11-04T21:17:00Z"/>
              </w:rPr>
            </w:pPr>
            <w:ins w:id="583" w:author="Huawei" w:date="2022-11-04T21:49:00Z">
              <w:r w:rsidRPr="002E78D5">
                <w:t>69</w:t>
              </w:r>
            </w:ins>
          </w:p>
        </w:tc>
        <w:tc>
          <w:tcPr>
            <w:tcW w:w="342" w:type="pct"/>
            <w:shd w:val="clear" w:color="auto" w:fill="auto"/>
            <w:tcMar>
              <w:left w:w="28" w:type="dxa"/>
              <w:right w:w="28" w:type="dxa"/>
            </w:tcMar>
            <w:tcPrChange w:id="584" w:author="Huawei" w:date="2022-11-04T21:49:00Z">
              <w:tcPr>
                <w:tcW w:w="342" w:type="pct"/>
                <w:shd w:val="clear" w:color="auto" w:fill="auto"/>
                <w:tcMar>
                  <w:left w:w="28" w:type="dxa"/>
                  <w:right w:w="28" w:type="dxa"/>
                </w:tcMar>
              </w:tcPr>
            </w:tcPrChange>
          </w:tcPr>
          <w:p w14:paraId="3638C47D" w14:textId="4D1FB09D" w:rsidR="0037724D" w:rsidRPr="0053369F" w:rsidRDefault="0037724D" w:rsidP="0037724D">
            <w:pPr>
              <w:pStyle w:val="TAC"/>
              <w:rPr>
                <w:ins w:id="585" w:author="Huawei" w:date="2022-11-04T21:17:00Z"/>
              </w:rPr>
            </w:pPr>
            <w:ins w:id="586" w:author="Huawei" w:date="2022-11-04T21:17:00Z">
              <w:r w:rsidRPr="0053369F">
                <w:t>Default</w:t>
              </w:r>
            </w:ins>
          </w:p>
        </w:tc>
        <w:tc>
          <w:tcPr>
            <w:tcW w:w="344" w:type="pct"/>
            <w:shd w:val="clear" w:color="auto" w:fill="auto"/>
            <w:tcMar>
              <w:left w:w="23" w:type="dxa"/>
              <w:right w:w="23" w:type="dxa"/>
            </w:tcMar>
            <w:tcPrChange w:id="587" w:author="Huawei" w:date="2022-11-04T21:49:00Z">
              <w:tcPr>
                <w:tcW w:w="344" w:type="pct"/>
                <w:shd w:val="clear" w:color="auto" w:fill="auto"/>
                <w:tcMar>
                  <w:left w:w="23" w:type="dxa"/>
                  <w:right w:w="23" w:type="dxa"/>
                </w:tcMar>
              </w:tcPr>
            </w:tcPrChange>
          </w:tcPr>
          <w:p w14:paraId="3AD6BCF6" w14:textId="53C746C2" w:rsidR="0037724D" w:rsidRPr="0053369F" w:rsidRDefault="0037724D" w:rsidP="0037724D">
            <w:pPr>
              <w:pStyle w:val="TAC"/>
              <w:rPr>
                <w:ins w:id="588" w:author="Huawei" w:date="2022-11-04T21:17:00Z"/>
              </w:rPr>
            </w:pPr>
            <w:ins w:id="58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590" w:author="Huawei" w:date="2022-11-04T21:49:00Z">
              <w:tcPr>
                <w:tcW w:w="410" w:type="pct"/>
                <w:shd w:val="clear" w:color="auto" w:fill="auto"/>
                <w:tcMar>
                  <w:left w:w="23" w:type="dxa"/>
                  <w:right w:w="23" w:type="dxa"/>
                </w:tcMar>
              </w:tcPr>
            </w:tcPrChange>
          </w:tcPr>
          <w:p w14:paraId="5B1C0321" w14:textId="1EF26482" w:rsidR="0037724D" w:rsidRPr="0053369F" w:rsidRDefault="0037724D" w:rsidP="0037724D">
            <w:pPr>
              <w:pStyle w:val="TAC"/>
              <w:rPr>
                <w:ins w:id="591" w:author="Huawei" w:date="2022-11-04T21:17:00Z"/>
              </w:rPr>
            </w:pPr>
            <w:ins w:id="592" w:author="Huawei" w:date="2022-11-04T21:17:00Z">
              <w:r w:rsidRPr="0053369F">
                <w:t>Default</w:t>
              </w:r>
            </w:ins>
          </w:p>
        </w:tc>
        <w:tc>
          <w:tcPr>
            <w:tcW w:w="619" w:type="pct"/>
            <w:vMerge/>
            <w:shd w:val="clear" w:color="auto" w:fill="auto"/>
            <w:tcMar>
              <w:left w:w="45" w:type="dxa"/>
              <w:right w:w="45" w:type="dxa"/>
            </w:tcMar>
            <w:vAlign w:val="center"/>
            <w:tcPrChange w:id="593" w:author="Huawei" w:date="2022-11-04T21:49:00Z">
              <w:tcPr>
                <w:tcW w:w="619" w:type="pct"/>
                <w:vMerge/>
                <w:shd w:val="clear" w:color="auto" w:fill="auto"/>
                <w:tcMar>
                  <w:left w:w="45" w:type="dxa"/>
                  <w:right w:w="45" w:type="dxa"/>
                </w:tcMar>
                <w:vAlign w:val="center"/>
              </w:tcPr>
            </w:tcPrChange>
          </w:tcPr>
          <w:p w14:paraId="5CB0FA0E" w14:textId="77777777" w:rsidR="0037724D" w:rsidRPr="0053369F" w:rsidRDefault="0037724D" w:rsidP="0037724D">
            <w:pPr>
              <w:pStyle w:val="TAH"/>
              <w:rPr>
                <w:ins w:id="594" w:author="Huawei" w:date="2022-11-04T21:17:00Z"/>
              </w:rPr>
            </w:pPr>
          </w:p>
        </w:tc>
        <w:tc>
          <w:tcPr>
            <w:tcW w:w="202" w:type="pct"/>
            <w:vMerge/>
            <w:shd w:val="clear" w:color="auto" w:fill="auto"/>
            <w:textDirection w:val="btLr"/>
            <w:vAlign w:val="center"/>
            <w:tcPrChange w:id="595" w:author="Huawei" w:date="2022-11-04T21:49:00Z">
              <w:tcPr>
                <w:tcW w:w="202" w:type="pct"/>
                <w:vMerge/>
                <w:shd w:val="clear" w:color="auto" w:fill="auto"/>
                <w:textDirection w:val="btLr"/>
                <w:vAlign w:val="center"/>
              </w:tcPr>
            </w:tcPrChange>
          </w:tcPr>
          <w:p w14:paraId="0C75C89A" w14:textId="77777777" w:rsidR="0037724D" w:rsidRPr="0053369F" w:rsidRDefault="0037724D" w:rsidP="0037724D">
            <w:pPr>
              <w:pStyle w:val="TAC"/>
              <w:rPr>
                <w:ins w:id="596" w:author="Huawei" w:date="2022-11-04T21:17:00Z"/>
              </w:rPr>
            </w:pPr>
          </w:p>
        </w:tc>
        <w:tc>
          <w:tcPr>
            <w:tcW w:w="548" w:type="pct"/>
            <w:shd w:val="clear" w:color="auto" w:fill="auto"/>
            <w:tcMar>
              <w:left w:w="45" w:type="dxa"/>
              <w:right w:w="45" w:type="dxa"/>
            </w:tcMar>
            <w:tcPrChange w:id="597" w:author="Huawei" w:date="2022-11-04T21:49:00Z">
              <w:tcPr>
                <w:tcW w:w="548" w:type="pct"/>
                <w:shd w:val="clear" w:color="auto" w:fill="auto"/>
                <w:tcMar>
                  <w:left w:w="45" w:type="dxa"/>
                  <w:right w:w="45" w:type="dxa"/>
                </w:tcMar>
              </w:tcPr>
            </w:tcPrChange>
          </w:tcPr>
          <w:p w14:paraId="1D9D636F" w14:textId="40E4A37D" w:rsidR="0037724D" w:rsidRPr="0053369F" w:rsidRDefault="0037724D" w:rsidP="0037724D">
            <w:pPr>
              <w:pStyle w:val="TAC"/>
              <w:rPr>
                <w:ins w:id="598" w:author="Huawei" w:date="2022-11-04T21:17:00Z"/>
              </w:rPr>
            </w:pPr>
            <w:ins w:id="599" w:author="Huawei" w:date="2022-11-04T21:17:00Z">
              <w:r w:rsidRPr="0053369F">
                <w:t>QPSK</w:t>
              </w:r>
            </w:ins>
          </w:p>
        </w:tc>
        <w:tc>
          <w:tcPr>
            <w:tcW w:w="686" w:type="pct"/>
            <w:shd w:val="clear" w:color="auto" w:fill="auto"/>
            <w:tcMar>
              <w:left w:w="45" w:type="dxa"/>
              <w:right w:w="45" w:type="dxa"/>
            </w:tcMar>
            <w:vAlign w:val="center"/>
            <w:tcPrChange w:id="600" w:author="Huawei" w:date="2022-11-04T21:49:00Z">
              <w:tcPr>
                <w:tcW w:w="686" w:type="pct"/>
                <w:shd w:val="clear" w:color="auto" w:fill="auto"/>
                <w:tcMar>
                  <w:left w:w="45" w:type="dxa"/>
                  <w:right w:w="45" w:type="dxa"/>
                </w:tcMar>
                <w:vAlign w:val="center"/>
              </w:tcPr>
            </w:tcPrChange>
          </w:tcPr>
          <w:p w14:paraId="39FC6899" w14:textId="07C2FFBB" w:rsidR="0037724D" w:rsidRPr="0053369F" w:rsidRDefault="0037724D" w:rsidP="0037724D">
            <w:pPr>
              <w:pStyle w:val="TAC"/>
              <w:rPr>
                <w:ins w:id="601" w:author="Huawei" w:date="2022-11-04T21:17:00Z"/>
              </w:rPr>
            </w:pPr>
            <w:ins w:id="602" w:author="Huawei" w:date="2022-11-04T21:18:00Z">
              <w:r w:rsidRPr="0037724D">
                <w:t>5@64</w:t>
              </w:r>
              <w:r>
                <w:t xml:space="preserve"> (A5)</w:t>
              </w:r>
            </w:ins>
          </w:p>
        </w:tc>
        <w:tc>
          <w:tcPr>
            <w:tcW w:w="686" w:type="pct"/>
            <w:shd w:val="clear" w:color="auto" w:fill="auto"/>
            <w:vAlign w:val="center"/>
            <w:tcPrChange w:id="603" w:author="Huawei" w:date="2022-11-04T21:49:00Z">
              <w:tcPr>
                <w:tcW w:w="686" w:type="pct"/>
                <w:shd w:val="clear" w:color="auto" w:fill="auto"/>
                <w:vAlign w:val="center"/>
              </w:tcPr>
            </w:tcPrChange>
          </w:tcPr>
          <w:p w14:paraId="2345962B" w14:textId="5ED95D02" w:rsidR="0037724D" w:rsidRPr="0053369F" w:rsidRDefault="0037724D" w:rsidP="0037724D">
            <w:pPr>
              <w:pStyle w:val="TAC"/>
              <w:rPr>
                <w:ins w:id="604" w:author="Huawei" w:date="2022-11-04T21:17:00Z"/>
              </w:rPr>
            </w:pPr>
            <w:ins w:id="605" w:author="Huawei" w:date="2022-11-04T21:18:00Z">
              <w:r w:rsidRPr="0037724D">
                <w:t>2@32</w:t>
              </w:r>
              <w:r>
                <w:t xml:space="preserve"> (A5)</w:t>
              </w:r>
            </w:ins>
          </w:p>
        </w:tc>
        <w:tc>
          <w:tcPr>
            <w:tcW w:w="685" w:type="pct"/>
            <w:shd w:val="clear" w:color="auto" w:fill="auto"/>
            <w:vAlign w:val="center"/>
            <w:tcPrChange w:id="606" w:author="Huawei" w:date="2022-11-04T21:49:00Z">
              <w:tcPr>
                <w:tcW w:w="685" w:type="pct"/>
                <w:shd w:val="clear" w:color="auto" w:fill="auto"/>
                <w:vAlign w:val="center"/>
              </w:tcPr>
            </w:tcPrChange>
          </w:tcPr>
          <w:p w14:paraId="3F9EA844" w14:textId="53D1F8C8" w:rsidR="0037724D" w:rsidRPr="0053369F" w:rsidRDefault="0037724D" w:rsidP="0037724D">
            <w:pPr>
              <w:pStyle w:val="TAC"/>
              <w:rPr>
                <w:ins w:id="607" w:author="Huawei" w:date="2022-11-04T21:17:00Z"/>
              </w:rPr>
            </w:pPr>
            <w:ins w:id="608" w:author="Huawei" w:date="2022-11-04T21:18:00Z">
              <w:r w:rsidRPr="00334108">
                <w:rPr>
                  <w:rFonts w:hint="eastAsia"/>
                  <w:lang w:eastAsia="zh-CN"/>
                </w:rPr>
                <w:t>1</w:t>
              </w:r>
              <w:r w:rsidRPr="00334108">
                <w:rPr>
                  <w:lang w:eastAsia="zh-CN"/>
                </w:rPr>
                <w:t>@16</w:t>
              </w:r>
              <w:r>
                <w:rPr>
                  <w:lang w:eastAsia="zh-CN"/>
                </w:rPr>
                <w:t xml:space="preserve"> </w:t>
              </w:r>
              <w:r>
                <w:t>(A5)</w:t>
              </w:r>
            </w:ins>
          </w:p>
        </w:tc>
      </w:tr>
      <w:tr w:rsidR="0037724D" w:rsidRPr="0053369F" w14:paraId="5BA5C1B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10" w:author="Huawei" w:date="2022-11-04T21:17:00Z"/>
          <w:trPrChange w:id="611" w:author="Huawei" w:date="2022-11-04T21:49:00Z">
            <w:trPr>
              <w:trHeight w:val="152"/>
            </w:trPr>
          </w:trPrChange>
        </w:trPr>
        <w:tc>
          <w:tcPr>
            <w:tcW w:w="478" w:type="pct"/>
            <w:shd w:val="clear" w:color="auto" w:fill="auto"/>
            <w:tcMar>
              <w:left w:w="28" w:type="dxa"/>
              <w:right w:w="28" w:type="dxa"/>
            </w:tcMar>
            <w:tcPrChange w:id="612" w:author="Huawei" w:date="2022-11-04T21:49:00Z">
              <w:tcPr>
                <w:tcW w:w="478" w:type="pct"/>
                <w:shd w:val="clear" w:color="auto" w:fill="auto"/>
                <w:tcMar>
                  <w:left w:w="28" w:type="dxa"/>
                  <w:right w:w="28" w:type="dxa"/>
                </w:tcMar>
                <w:vAlign w:val="center"/>
              </w:tcPr>
            </w:tcPrChange>
          </w:tcPr>
          <w:p w14:paraId="282790C0" w14:textId="41A7B5E6" w:rsidR="0037724D" w:rsidRPr="0053369F" w:rsidRDefault="0037724D" w:rsidP="0037724D">
            <w:pPr>
              <w:pStyle w:val="TAC"/>
              <w:rPr>
                <w:ins w:id="613" w:author="Huawei" w:date="2022-11-04T21:17:00Z"/>
              </w:rPr>
            </w:pPr>
            <w:ins w:id="614" w:author="Huawei" w:date="2022-11-04T21:49:00Z">
              <w:r w:rsidRPr="002E78D5">
                <w:t>70</w:t>
              </w:r>
            </w:ins>
          </w:p>
        </w:tc>
        <w:tc>
          <w:tcPr>
            <w:tcW w:w="342" w:type="pct"/>
            <w:shd w:val="clear" w:color="auto" w:fill="auto"/>
            <w:tcMar>
              <w:left w:w="28" w:type="dxa"/>
              <w:right w:w="28" w:type="dxa"/>
            </w:tcMar>
            <w:tcPrChange w:id="615" w:author="Huawei" w:date="2022-11-04T21:49:00Z">
              <w:tcPr>
                <w:tcW w:w="342" w:type="pct"/>
                <w:shd w:val="clear" w:color="auto" w:fill="auto"/>
                <w:tcMar>
                  <w:left w:w="28" w:type="dxa"/>
                  <w:right w:w="28" w:type="dxa"/>
                </w:tcMar>
              </w:tcPr>
            </w:tcPrChange>
          </w:tcPr>
          <w:p w14:paraId="10E8E434" w14:textId="54069582" w:rsidR="0037724D" w:rsidRPr="0053369F" w:rsidRDefault="0037724D" w:rsidP="0037724D">
            <w:pPr>
              <w:pStyle w:val="TAC"/>
              <w:rPr>
                <w:ins w:id="616" w:author="Huawei" w:date="2022-11-04T21:17:00Z"/>
              </w:rPr>
            </w:pPr>
            <w:ins w:id="617" w:author="Huawei" w:date="2022-11-04T21:17:00Z">
              <w:r w:rsidRPr="0053369F">
                <w:t>Default</w:t>
              </w:r>
            </w:ins>
          </w:p>
        </w:tc>
        <w:tc>
          <w:tcPr>
            <w:tcW w:w="344" w:type="pct"/>
            <w:shd w:val="clear" w:color="auto" w:fill="auto"/>
            <w:tcMar>
              <w:left w:w="23" w:type="dxa"/>
              <w:right w:w="23" w:type="dxa"/>
            </w:tcMar>
            <w:tcPrChange w:id="618" w:author="Huawei" w:date="2022-11-04T21:49:00Z">
              <w:tcPr>
                <w:tcW w:w="344" w:type="pct"/>
                <w:shd w:val="clear" w:color="auto" w:fill="auto"/>
                <w:tcMar>
                  <w:left w:w="23" w:type="dxa"/>
                  <w:right w:w="23" w:type="dxa"/>
                </w:tcMar>
              </w:tcPr>
            </w:tcPrChange>
          </w:tcPr>
          <w:p w14:paraId="51876792" w14:textId="1BA2849B" w:rsidR="0037724D" w:rsidRPr="0053369F" w:rsidRDefault="0037724D" w:rsidP="0037724D">
            <w:pPr>
              <w:pStyle w:val="TAC"/>
              <w:rPr>
                <w:ins w:id="619" w:author="Huawei" w:date="2022-11-04T21:17:00Z"/>
              </w:rPr>
            </w:pPr>
            <w:ins w:id="62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21" w:author="Huawei" w:date="2022-11-04T21:49:00Z">
              <w:tcPr>
                <w:tcW w:w="410" w:type="pct"/>
                <w:shd w:val="clear" w:color="auto" w:fill="auto"/>
                <w:tcMar>
                  <w:left w:w="23" w:type="dxa"/>
                  <w:right w:w="23" w:type="dxa"/>
                </w:tcMar>
              </w:tcPr>
            </w:tcPrChange>
          </w:tcPr>
          <w:p w14:paraId="529D2D38" w14:textId="44C5E2C2" w:rsidR="0037724D" w:rsidRPr="0053369F" w:rsidRDefault="0037724D" w:rsidP="0037724D">
            <w:pPr>
              <w:pStyle w:val="TAC"/>
              <w:rPr>
                <w:ins w:id="622" w:author="Huawei" w:date="2022-11-04T21:17:00Z"/>
              </w:rPr>
            </w:pPr>
            <w:ins w:id="623" w:author="Huawei" w:date="2022-11-04T21:17:00Z">
              <w:r w:rsidRPr="0053369F">
                <w:t>Default</w:t>
              </w:r>
            </w:ins>
          </w:p>
        </w:tc>
        <w:tc>
          <w:tcPr>
            <w:tcW w:w="619" w:type="pct"/>
            <w:vMerge/>
            <w:shd w:val="clear" w:color="auto" w:fill="auto"/>
            <w:tcMar>
              <w:left w:w="45" w:type="dxa"/>
              <w:right w:w="45" w:type="dxa"/>
            </w:tcMar>
            <w:vAlign w:val="center"/>
            <w:tcPrChange w:id="624" w:author="Huawei" w:date="2022-11-04T21:49:00Z">
              <w:tcPr>
                <w:tcW w:w="619" w:type="pct"/>
                <w:vMerge/>
                <w:shd w:val="clear" w:color="auto" w:fill="auto"/>
                <w:tcMar>
                  <w:left w:w="45" w:type="dxa"/>
                  <w:right w:w="45" w:type="dxa"/>
                </w:tcMar>
                <w:vAlign w:val="center"/>
              </w:tcPr>
            </w:tcPrChange>
          </w:tcPr>
          <w:p w14:paraId="72DCADBC" w14:textId="77777777" w:rsidR="0037724D" w:rsidRPr="0053369F" w:rsidRDefault="0037724D" w:rsidP="0037724D">
            <w:pPr>
              <w:pStyle w:val="TAH"/>
              <w:rPr>
                <w:ins w:id="625" w:author="Huawei" w:date="2022-11-04T21:17:00Z"/>
              </w:rPr>
            </w:pPr>
          </w:p>
        </w:tc>
        <w:tc>
          <w:tcPr>
            <w:tcW w:w="202" w:type="pct"/>
            <w:vMerge/>
            <w:shd w:val="clear" w:color="auto" w:fill="auto"/>
            <w:textDirection w:val="btLr"/>
            <w:vAlign w:val="center"/>
            <w:tcPrChange w:id="626" w:author="Huawei" w:date="2022-11-04T21:49:00Z">
              <w:tcPr>
                <w:tcW w:w="202" w:type="pct"/>
                <w:vMerge/>
                <w:shd w:val="clear" w:color="auto" w:fill="auto"/>
                <w:textDirection w:val="btLr"/>
                <w:vAlign w:val="center"/>
              </w:tcPr>
            </w:tcPrChange>
          </w:tcPr>
          <w:p w14:paraId="1701F0D2" w14:textId="77777777" w:rsidR="0037724D" w:rsidRPr="0053369F" w:rsidRDefault="0037724D" w:rsidP="0037724D">
            <w:pPr>
              <w:pStyle w:val="TAC"/>
              <w:rPr>
                <w:ins w:id="627" w:author="Huawei" w:date="2022-11-04T21:17:00Z"/>
              </w:rPr>
            </w:pPr>
          </w:p>
        </w:tc>
        <w:tc>
          <w:tcPr>
            <w:tcW w:w="548" w:type="pct"/>
            <w:shd w:val="clear" w:color="auto" w:fill="auto"/>
            <w:tcMar>
              <w:left w:w="45" w:type="dxa"/>
              <w:right w:w="45" w:type="dxa"/>
            </w:tcMar>
            <w:tcPrChange w:id="628" w:author="Huawei" w:date="2022-11-04T21:49:00Z">
              <w:tcPr>
                <w:tcW w:w="548" w:type="pct"/>
                <w:shd w:val="clear" w:color="auto" w:fill="auto"/>
                <w:tcMar>
                  <w:left w:w="45" w:type="dxa"/>
                  <w:right w:w="45" w:type="dxa"/>
                </w:tcMar>
              </w:tcPr>
            </w:tcPrChange>
          </w:tcPr>
          <w:p w14:paraId="408074F1" w14:textId="1E60C416" w:rsidR="0037724D" w:rsidRPr="0053369F" w:rsidRDefault="0037724D" w:rsidP="0037724D">
            <w:pPr>
              <w:pStyle w:val="TAC"/>
              <w:rPr>
                <w:ins w:id="629" w:author="Huawei" w:date="2022-11-04T21:17:00Z"/>
              </w:rPr>
            </w:pPr>
            <w:ins w:id="630" w:author="Huawei" w:date="2022-11-04T21:17:00Z">
              <w:r w:rsidRPr="0053369F">
                <w:t>QPSK</w:t>
              </w:r>
            </w:ins>
          </w:p>
        </w:tc>
        <w:tc>
          <w:tcPr>
            <w:tcW w:w="686" w:type="pct"/>
            <w:shd w:val="clear" w:color="auto" w:fill="auto"/>
            <w:tcMar>
              <w:left w:w="45" w:type="dxa"/>
              <w:right w:w="45" w:type="dxa"/>
            </w:tcMar>
            <w:vAlign w:val="center"/>
            <w:tcPrChange w:id="631" w:author="Huawei" w:date="2022-11-04T21:49:00Z">
              <w:tcPr>
                <w:tcW w:w="686" w:type="pct"/>
                <w:shd w:val="clear" w:color="auto" w:fill="auto"/>
                <w:tcMar>
                  <w:left w:w="45" w:type="dxa"/>
                  <w:right w:w="45" w:type="dxa"/>
                </w:tcMar>
                <w:vAlign w:val="center"/>
              </w:tcPr>
            </w:tcPrChange>
          </w:tcPr>
          <w:p w14:paraId="1B13146D" w14:textId="3941EF71" w:rsidR="0037724D" w:rsidRPr="0053369F" w:rsidRDefault="0037724D" w:rsidP="0037724D">
            <w:pPr>
              <w:pStyle w:val="TAC"/>
              <w:rPr>
                <w:ins w:id="632" w:author="Huawei" w:date="2022-11-04T21:17:00Z"/>
              </w:rPr>
            </w:pPr>
            <w:ins w:id="633" w:author="Huawei" w:date="2022-11-04T21:18: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Change w:id="634" w:author="Huawei" w:date="2022-11-04T21:49:00Z">
              <w:tcPr>
                <w:tcW w:w="686" w:type="pct"/>
                <w:shd w:val="clear" w:color="auto" w:fill="auto"/>
                <w:vAlign w:val="center"/>
              </w:tcPr>
            </w:tcPrChange>
          </w:tcPr>
          <w:p w14:paraId="46034907" w14:textId="318B9346" w:rsidR="0037724D" w:rsidRPr="0053369F" w:rsidRDefault="0037724D" w:rsidP="0037724D">
            <w:pPr>
              <w:pStyle w:val="TAC"/>
              <w:rPr>
                <w:ins w:id="635" w:author="Huawei" w:date="2022-11-04T21:17:00Z"/>
              </w:rPr>
            </w:pPr>
            <w:ins w:id="636" w:author="Huawei" w:date="2022-11-04T21:18: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Change w:id="637" w:author="Huawei" w:date="2022-11-04T21:49:00Z">
              <w:tcPr>
                <w:tcW w:w="685" w:type="pct"/>
                <w:shd w:val="clear" w:color="auto" w:fill="auto"/>
                <w:vAlign w:val="center"/>
              </w:tcPr>
            </w:tcPrChange>
          </w:tcPr>
          <w:p w14:paraId="07156A90" w14:textId="529DBA5F" w:rsidR="0037724D" w:rsidRPr="0053369F" w:rsidRDefault="0037724D" w:rsidP="0037724D">
            <w:pPr>
              <w:pStyle w:val="TAC"/>
              <w:rPr>
                <w:ins w:id="638" w:author="Huawei" w:date="2022-11-04T21:17:00Z"/>
              </w:rPr>
            </w:pPr>
            <w:ins w:id="639" w:author="Huawei" w:date="2022-11-04T21:18:00Z">
              <w:r w:rsidRPr="00334108">
                <w:rPr>
                  <w:rFonts w:hint="eastAsia"/>
                  <w:lang w:eastAsia="zh-CN"/>
                </w:rPr>
                <w:t>1</w:t>
              </w:r>
              <w:r w:rsidRPr="00334108">
                <w:rPr>
                  <w:lang w:eastAsia="zh-CN"/>
                </w:rPr>
                <w:t>@50</w:t>
              </w:r>
              <w:r>
                <w:rPr>
                  <w:lang w:eastAsia="zh-CN"/>
                </w:rPr>
                <w:t xml:space="preserve"> </w:t>
              </w:r>
              <w:r>
                <w:t>(A5)</w:t>
              </w:r>
            </w:ins>
          </w:p>
        </w:tc>
      </w:tr>
      <w:tr w:rsidR="0037724D" w:rsidRPr="0053369F" w14:paraId="3B778D0C"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41" w:author="Huawei" w:date="2022-11-04T21:17:00Z"/>
          <w:trPrChange w:id="642" w:author="Huawei" w:date="2022-11-04T21:49:00Z">
            <w:trPr>
              <w:trHeight w:val="152"/>
            </w:trPr>
          </w:trPrChange>
        </w:trPr>
        <w:tc>
          <w:tcPr>
            <w:tcW w:w="478" w:type="pct"/>
            <w:shd w:val="clear" w:color="auto" w:fill="auto"/>
            <w:tcMar>
              <w:left w:w="28" w:type="dxa"/>
              <w:right w:w="28" w:type="dxa"/>
            </w:tcMar>
            <w:tcPrChange w:id="643" w:author="Huawei" w:date="2022-11-04T21:49:00Z">
              <w:tcPr>
                <w:tcW w:w="478" w:type="pct"/>
                <w:shd w:val="clear" w:color="auto" w:fill="auto"/>
                <w:tcMar>
                  <w:left w:w="28" w:type="dxa"/>
                  <w:right w:w="28" w:type="dxa"/>
                </w:tcMar>
                <w:vAlign w:val="center"/>
              </w:tcPr>
            </w:tcPrChange>
          </w:tcPr>
          <w:p w14:paraId="15C9B050" w14:textId="59FA04FB" w:rsidR="0037724D" w:rsidRPr="0053369F" w:rsidRDefault="0037724D" w:rsidP="0037724D">
            <w:pPr>
              <w:pStyle w:val="TAC"/>
              <w:rPr>
                <w:ins w:id="644" w:author="Huawei" w:date="2022-11-04T21:17:00Z"/>
              </w:rPr>
            </w:pPr>
            <w:ins w:id="645" w:author="Huawei" w:date="2022-11-04T21:49:00Z">
              <w:r w:rsidRPr="002E78D5">
                <w:t>71</w:t>
              </w:r>
            </w:ins>
          </w:p>
        </w:tc>
        <w:tc>
          <w:tcPr>
            <w:tcW w:w="342" w:type="pct"/>
            <w:shd w:val="clear" w:color="auto" w:fill="auto"/>
            <w:tcMar>
              <w:left w:w="28" w:type="dxa"/>
              <w:right w:w="28" w:type="dxa"/>
            </w:tcMar>
            <w:tcPrChange w:id="646" w:author="Huawei" w:date="2022-11-04T21:49:00Z">
              <w:tcPr>
                <w:tcW w:w="342" w:type="pct"/>
                <w:shd w:val="clear" w:color="auto" w:fill="auto"/>
                <w:tcMar>
                  <w:left w:w="28" w:type="dxa"/>
                  <w:right w:w="28" w:type="dxa"/>
                </w:tcMar>
              </w:tcPr>
            </w:tcPrChange>
          </w:tcPr>
          <w:p w14:paraId="757DB464" w14:textId="76990C02" w:rsidR="0037724D" w:rsidRPr="0053369F" w:rsidRDefault="0037724D" w:rsidP="0037724D">
            <w:pPr>
              <w:pStyle w:val="TAC"/>
              <w:rPr>
                <w:ins w:id="647" w:author="Huawei" w:date="2022-11-04T21:17:00Z"/>
              </w:rPr>
            </w:pPr>
            <w:ins w:id="648" w:author="Huawei" w:date="2022-11-04T21:17:00Z">
              <w:r w:rsidRPr="0053369F">
                <w:t>Default</w:t>
              </w:r>
            </w:ins>
          </w:p>
        </w:tc>
        <w:tc>
          <w:tcPr>
            <w:tcW w:w="344" w:type="pct"/>
            <w:shd w:val="clear" w:color="auto" w:fill="auto"/>
            <w:tcMar>
              <w:left w:w="23" w:type="dxa"/>
              <w:right w:w="23" w:type="dxa"/>
            </w:tcMar>
            <w:tcPrChange w:id="649" w:author="Huawei" w:date="2022-11-04T21:49:00Z">
              <w:tcPr>
                <w:tcW w:w="344" w:type="pct"/>
                <w:shd w:val="clear" w:color="auto" w:fill="auto"/>
                <w:tcMar>
                  <w:left w:w="23" w:type="dxa"/>
                  <w:right w:w="23" w:type="dxa"/>
                </w:tcMar>
              </w:tcPr>
            </w:tcPrChange>
          </w:tcPr>
          <w:p w14:paraId="727E5D88" w14:textId="686E9944" w:rsidR="0037724D" w:rsidRPr="0053369F" w:rsidRDefault="0037724D" w:rsidP="0037724D">
            <w:pPr>
              <w:pStyle w:val="TAC"/>
              <w:rPr>
                <w:ins w:id="650" w:author="Huawei" w:date="2022-11-04T21:17:00Z"/>
              </w:rPr>
            </w:pPr>
            <w:ins w:id="651"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52" w:author="Huawei" w:date="2022-11-04T21:49:00Z">
              <w:tcPr>
                <w:tcW w:w="410" w:type="pct"/>
                <w:shd w:val="clear" w:color="auto" w:fill="auto"/>
                <w:tcMar>
                  <w:left w:w="23" w:type="dxa"/>
                  <w:right w:w="23" w:type="dxa"/>
                </w:tcMar>
              </w:tcPr>
            </w:tcPrChange>
          </w:tcPr>
          <w:p w14:paraId="74D71853" w14:textId="75FABF4F" w:rsidR="0037724D" w:rsidRPr="0053369F" w:rsidRDefault="0037724D" w:rsidP="0037724D">
            <w:pPr>
              <w:pStyle w:val="TAC"/>
              <w:rPr>
                <w:ins w:id="653" w:author="Huawei" w:date="2022-11-04T21:17:00Z"/>
              </w:rPr>
            </w:pPr>
            <w:ins w:id="654" w:author="Huawei" w:date="2022-11-04T21:17:00Z">
              <w:r w:rsidRPr="0053369F">
                <w:t>Default</w:t>
              </w:r>
            </w:ins>
          </w:p>
        </w:tc>
        <w:tc>
          <w:tcPr>
            <w:tcW w:w="619" w:type="pct"/>
            <w:vMerge/>
            <w:shd w:val="clear" w:color="auto" w:fill="auto"/>
            <w:tcMar>
              <w:left w:w="45" w:type="dxa"/>
              <w:right w:w="45" w:type="dxa"/>
            </w:tcMar>
            <w:vAlign w:val="center"/>
            <w:tcPrChange w:id="655" w:author="Huawei" w:date="2022-11-04T21:49:00Z">
              <w:tcPr>
                <w:tcW w:w="619" w:type="pct"/>
                <w:vMerge/>
                <w:shd w:val="clear" w:color="auto" w:fill="auto"/>
                <w:tcMar>
                  <w:left w:w="45" w:type="dxa"/>
                  <w:right w:w="45" w:type="dxa"/>
                </w:tcMar>
                <w:vAlign w:val="center"/>
              </w:tcPr>
            </w:tcPrChange>
          </w:tcPr>
          <w:p w14:paraId="7ACD13F9" w14:textId="77777777" w:rsidR="0037724D" w:rsidRPr="0053369F" w:rsidRDefault="0037724D" w:rsidP="0037724D">
            <w:pPr>
              <w:pStyle w:val="TAH"/>
              <w:rPr>
                <w:ins w:id="656" w:author="Huawei" w:date="2022-11-04T21:17:00Z"/>
              </w:rPr>
            </w:pPr>
          </w:p>
        </w:tc>
        <w:tc>
          <w:tcPr>
            <w:tcW w:w="202" w:type="pct"/>
            <w:vMerge/>
            <w:shd w:val="clear" w:color="auto" w:fill="auto"/>
            <w:textDirection w:val="btLr"/>
            <w:vAlign w:val="center"/>
            <w:tcPrChange w:id="657" w:author="Huawei" w:date="2022-11-04T21:49:00Z">
              <w:tcPr>
                <w:tcW w:w="202" w:type="pct"/>
                <w:vMerge/>
                <w:shd w:val="clear" w:color="auto" w:fill="auto"/>
                <w:textDirection w:val="btLr"/>
                <w:vAlign w:val="center"/>
              </w:tcPr>
            </w:tcPrChange>
          </w:tcPr>
          <w:p w14:paraId="28841FFC" w14:textId="77777777" w:rsidR="0037724D" w:rsidRPr="0053369F" w:rsidRDefault="0037724D" w:rsidP="0037724D">
            <w:pPr>
              <w:pStyle w:val="TAC"/>
              <w:rPr>
                <w:ins w:id="658" w:author="Huawei" w:date="2022-11-04T21:17:00Z"/>
              </w:rPr>
            </w:pPr>
          </w:p>
        </w:tc>
        <w:tc>
          <w:tcPr>
            <w:tcW w:w="548" w:type="pct"/>
            <w:shd w:val="clear" w:color="auto" w:fill="auto"/>
            <w:tcMar>
              <w:left w:w="45" w:type="dxa"/>
              <w:right w:w="45" w:type="dxa"/>
            </w:tcMar>
            <w:tcPrChange w:id="659" w:author="Huawei" w:date="2022-11-04T21:49:00Z">
              <w:tcPr>
                <w:tcW w:w="548" w:type="pct"/>
                <w:shd w:val="clear" w:color="auto" w:fill="auto"/>
                <w:tcMar>
                  <w:left w:w="45" w:type="dxa"/>
                  <w:right w:w="45" w:type="dxa"/>
                </w:tcMar>
              </w:tcPr>
            </w:tcPrChange>
          </w:tcPr>
          <w:p w14:paraId="6FCBC901" w14:textId="014F3306" w:rsidR="0037724D" w:rsidRPr="0053369F" w:rsidRDefault="0037724D" w:rsidP="0037724D">
            <w:pPr>
              <w:pStyle w:val="TAC"/>
              <w:rPr>
                <w:ins w:id="660" w:author="Huawei" w:date="2022-11-04T21:17:00Z"/>
              </w:rPr>
            </w:pPr>
            <w:ins w:id="661" w:author="Huawei" w:date="2022-11-04T21:17:00Z">
              <w:r w:rsidRPr="0053369F">
                <w:t>QPSK</w:t>
              </w:r>
            </w:ins>
          </w:p>
        </w:tc>
        <w:tc>
          <w:tcPr>
            <w:tcW w:w="686" w:type="pct"/>
            <w:shd w:val="clear" w:color="auto" w:fill="auto"/>
            <w:tcMar>
              <w:left w:w="45" w:type="dxa"/>
              <w:right w:w="45" w:type="dxa"/>
            </w:tcMar>
            <w:vAlign w:val="center"/>
            <w:tcPrChange w:id="662" w:author="Huawei" w:date="2022-11-04T21:49:00Z">
              <w:tcPr>
                <w:tcW w:w="686" w:type="pct"/>
                <w:shd w:val="clear" w:color="auto" w:fill="auto"/>
                <w:tcMar>
                  <w:left w:w="45" w:type="dxa"/>
                  <w:right w:w="45" w:type="dxa"/>
                </w:tcMar>
                <w:vAlign w:val="center"/>
              </w:tcPr>
            </w:tcPrChange>
          </w:tcPr>
          <w:p w14:paraId="77EB2FFC" w14:textId="18921E30" w:rsidR="0037724D" w:rsidRPr="0053369F" w:rsidRDefault="0037724D" w:rsidP="0037724D">
            <w:pPr>
              <w:pStyle w:val="TAC"/>
              <w:rPr>
                <w:ins w:id="663" w:author="Huawei" w:date="2022-11-04T21:17:00Z"/>
              </w:rPr>
            </w:pPr>
            <w:ins w:id="664" w:author="Huawei" w:date="2022-11-04T21:18:00Z">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Change w:id="665" w:author="Huawei" w:date="2022-11-04T21:49:00Z">
              <w:tcPr>
                <w:tcW w:w="686" w:type="pct"/>
                <w:shd w:val="clear" w:color="auto" w:fill="auto"/>
                <w:vAlign w:val="center"/>
              </w:tcPr>
            </w:tcPrChange>
          </w:tcPr>
          <w:p w14:paraId="149CC3DF" w14:textId="595B252D" w:rsidR="0037724D" w:rsidRPr="0053369F" w:rsidRDefault="0037724D" w:rsidP="0037724D">
            <w:pPr>
              <w:pStyle w:val="TAC"/>
              <w:rPr>
                <w:ins w:id="666" w:author="Huawei" w:date="2022-11-04T21:17:00Z"/>
              </w:rPr>
            </w:pPr>
            <w:ins w:id="667" w:author="Huawei" w:date="2022-11-04T21:18:00Z">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Change w:id="668" w:author="Huawei" w:date="2022-11-04T21:49:00Z">
              <w:tcPr>
                <w:tcW w:w="685" w:type="pct"/>
                <w:shd w:val="clear" w:color="auto" w:fill="auto"/>
                <w:vAlign w:val="center"/>
              </w:tcPr>
            </w:tcPrChange>
          </w:tcPr>
          <w:p w14:paraId="5D12F616" w14:textId="6A46C9B7" w:rsidR="0037724D" w:rsidRPr="0053369F" w:rsidRDefault="0037724D" w:rsidP="0037724D">
            <w:pPr>
              <w:pStyle w:val="TAC"/>
              <w:rPr>
                <w:ins w:id="669" w:author="Huawei" w:date="2022-11-04T21:17:00Z"/>
              </w:rPr>
            </w:pPr>
            <w:ins w:id="670" w:author="Huawei" w:date="2022-11-04T21:18:00Z">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ins>
          </w:p>
        </w:tc>
      </w:tr>
      <w:tr w:rsidR="0037724D" w:rsidRPr="0053369F" w14:paraId="7FD391D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672" w:author="Huawei" w:date="2022-11-04T21:17:00Z"/>
          <w:trPrChange w:id="673" w:author="Huawei" w:date="2022-11-04T21:49:00Z">
            <w:trPr>
              <w:trHeight w:val="152"/>
            </w:trPr>
          </w:trPrChange>
        </w:trPr>
        <w:tc>
          <w:tcPr>
            <w:tcW w:w="478" w:type="pct"/>
            <w:shd w:val="clear" w:color="auto" w:fill="auto"/>
            <w:tcMar>
              <w:left w:w="28" w:type="dxa"/>
              <w:right w:w="28" w:type="dxa"/>
            </w:tcMar>
            <w:tcPrChange w:id="674" w:author="Huawei" w:date="2022-11-04T21:49:00Z">
              <w:tcPr>
                <w:tcW w:w="478" w:type="pct"/>
                <w:shd w:val="clear" w:color="auto" w:fill="auto"/>
                <w:tcMar>
                  <w:left w:w="28" w:type="dxa"/>
                  <w:right w:w="28" w:type="dxa"/>
                </w:tcMar>
                <w:vAlign w:val="center"/>
              </w:tcPr>
            </w:tcPrChange>
          </w:tcPr>
          <w:p w14:paraId="44FBC927" w14:textId="679DF583" w:rsidR="0037724D" w:rsidRPr="0053369F" w:rsidRDefault="0037724D" w:rsidP="0037724D">
            <w:pPr>
              <w:pStyle w:val="TAC"/>
              <w:rPr>
                <w:ins w:id="675" w:author="Huawei" w:date="2022-11-04T21:17:00Z"/>
              </w:rPr>
            </w:pPr>
            <w:ins w:id="676" w:author="Huawei" w:date="2022-11-04T21:49:00Z">
              <w:r w:rsidRPr="002E78D5">
                <w:t>72</w:t>
              </w:r>
            </w:ins>
          </w:p>
        </w:tc>
        <w:tc>
          <w:tcPr>
            <w:tcW w:w="342" w:type="pct"/>
            <w:shd w:val="clear" w:color="auto" w:fill="auto"/>
            <w:tcMar>
              <w:left w:w="28" w:type="dxa"/>
              <w:right w:w="28" w:type="dxa"/>
            </w:tcMar>
            <w:tcPrChange w:id="677" w:author="Huawei" w:date="2022-11-04T21:49:00Z">
              <w:tcPr>
                <w:tcW w:w="342" w:type="pct"/>
                <w:shd w:val="clear" w:color="auto" w:fill="auto"/>
                <w:tcMar>
                  <w:left w:w="28" w:type="dxa"/>
                  <w:right w:w="28" w:type="dxa"/>
                </w:tcMar>
              </w:tcPr>
            </w:tcPrChange>
          </w:tcPr>
          <w:p w14:paraId="0A60AC72" w14:textId="2F8A3256" w:rsidR="0037724D" w:rsidRPr="0053369F" w:rsidRDefault="0037724D" w:rsidP="0037724D">
            <w:pPr>
              <w:pStyle w:val="TAC"/>
              <w:rPr>
                <w:ins w:id="678" w:author="Huawei" w:date="2022-11-04T21:17:00Z"/>
              </w:rPr>
            </w:pPr>
            <w:ins w:id="679" w:author="Huawei" w:date="2022-11-04T21:17:00Z">
              <w:r w:rsidRPr="0053369F">
                <w:t>Default</w:t>
              </w:r>
            </w:ins>
          </w:p>
        </w:tc>
        <w:tc>
          <w:tcPr>
            <w:tcW w:w="344" w:type="pct"/>
            <w:shd w:val="clear" w:color="auto" w:fill="auto"/>
            <w:tcMar>
              <w:left w:w="23" w:type="dxa"/>
              <w:right w:w="23" w:type="dxa"/>
            </w:tcMar>
            <w:tcPrChange w:id="680" w:author="Huawei" w:date="2022-11-04T21:49:00Z">
              <w:tcPr>
                <w:tcW w:w="344" w:type="pct"/>
                <w:shd w:val="clear" w:color="auto" w:fill="auto"/>
                <w:tcMar>
                  <w:left w:w="23" w:type="dxa"/>
                  <w:right w:w="23" w:type="dxa"/>
                </w:tcMar>
              </w:tcPr>
            </w:tcPrChange>
          </w:tcPr>
          <w:p w14:paraId="39C44BA2" w14:textId="63B9D1CD" w:rsidR="0037724D" w:rsidRPr="0053369F" w:rsidRDefault="0037724D" w:rsidP="0037724D">
            <w:pPr>
              <w:pStyle w:val="TAC"/>
              <w:rPr>
                <w:ins w:id="681" w:author="Huawei" w:date="2022-11-04T21:17:00Z"/>
              </w:rPr>
            </w:pPr>
            <w:ins w:id="682"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683" w:author="Huawei" w:date="2022-11-04T21:49:00Z">
              <w:tcPr>
                <w:tcW w:w="410" w:type="pct"/>
                <w:shd w:val="clear" w:color="auto" w:fill="auto"/>
                <w:tcMar>
                  <w:left w:w="23" w:type="dxa"/>
                  <w:right w:w="23" w:type="dxa"/>
                </w:tcMar>
              </w:tcPr>
            </w:tcPrChange>
          </w:tcPr>
          <w:p w14:paraId="3A9664DC" w14:textId="6AB28707" w:rsidR="0037724D" w:rsidRPr="0053369F" w:rsidRDefault="0037724D" w:rsidP="0037724D">
            <w:pPr>
              <w:pStyle w:val="TAC"/>
              <w:rPr>
                <w:ins w:id="684" w:author="Huawei" w:date="2022-11-04T21:17:00Z"/>
              </w:rPr>
            </w:pPr>
            <w:ins w:id="685" w:author="Huawei" w:date="2022-11-04T21:17:00Z">
              <w:r w:rsidRPr="0053369F">
                <w:t>Default</w:t>
              </w:r>
            </w:ins>
          </w:p>
        </w:tc>
        <w:tc>
          <w:tcPr>
            <w:tcW w:w="619" w:type="pct"/>
            <w:vMerge/>
            <w:shd w:val="clear" w:color="auto" w:fill="auto"/>
            <w:tcMar>
              <w:left w:w="45" w:type="dxa"/>
              <w:right w:w="45" w:type="dxa"/>
            </w:tcMar>
            <w:vAlign w:val="center"/>
            <w:tcPrChange w:id="686" w:author="Huawei" w:date="2022-11-04T21:49:00Z">
              <w:tcPr>
                <w:tcW w:w="619" w:type="pct"/>
                <w:vMerge/>
                <w:shd w:val="clear" w:color="auto" w:fill="auto"/>
                <w:tcMar>
                  <w:left w:w="45" w:type="dxa"/>
                  <w:right w:w="45" w:type="dxa"/>
                </w:tcMar>
                <w:vAlign w:val="center"/>
              </w:tcPr>
            </w:tcPrChange>
          </w:tcPr>
          <w:p w14:paraId="36A8320D" w14:textId="77777777" w:rsidR="0037724D" w:rsidRPr="0053369F" w:rsidRDefault="0037724D" w:rsidP="0037724D">
            <w:pPr>
              <w:pStyle w:val="TAH"/>
              <w:rPr>
                <w:ins w:id="687" w:author="Huawei" w:date="2022-11-04T21:17:00Z"/>
              </w:rPr>
            </w:pPr>
          </w:p>
        </w:tc>
        <w:tc>
          <w:tcPr>
            <w:tcW w:w="202" w:type="pct"/>
            <w:vMerge/>
            <w:shd w:val="clear" w:color="auto" w:fill="auto"/>
            <w:textDirection w:val="btLr"/>
            <w:vAlign w:val="center"/>
            <w:tcPrChange w:id="688" w:author="Huawei" w:date="2022-11-04T21:49:00Z">
              <w:tcPr>
                <w:tcW w:w="202" w:type="pct"/>
                <w:vMerge/>
                <w:shd w:val="clear" w:color="auto" w:fill="auto"/>
                <w:textDirection w:val="btLr"/>
                <w:vAlign w:val="center"/>
              </w:tcPr>
            </w:tcPrChange>
          </w:tcPr>
          <w:p w14:paraId="6D94E64D" w14:textId="77777777" w:rsidR="0037724D" w:rsidRPr="0053369F" w:rsidRDefault="0037724D" w:rsidP="0037724D">
            <w:pPr>
              <w:pStyle w:val="TAC"/>
              <w:rPr>
                <w:ins w:id="689" w:author="Huawei" w:date="2022-11-04T21:17:00Z"/>
              </w:rPr>
            </w:pPr>
          </w:p>
        </w:tc>
        <w:tc>
          <w:tcPr>
            <w:tcW w:w="548" w:type="pct"/>
            <w:shd w:val="clear" w:color="auto" w:fill="auto"/>
            <w:tcMar>
              <w:left w:w="45" w:type="dxa"/>
              <w:right w:w="45" w:type="dxa"/>
            </w:tcMar>
            <w:tcPrChange w:id="690" w:author="Huawei" w:date="2022-11-04T21:49:00Z">
              <w:tcPr>
                <w:tcW w:w="548" w:type="pct"/>
                <w:shd w:val="clear" w:color="auto" w:fill="auto"/>
                <w:tcMar>
                  <w:left w:w="45" w:type="dxa"/>
                  <w:right w:w="45" w:type="dxa"/>
                </w:tcMar>
              </w:tcPr>
            </w:tcPrChange>
          </w:tcPr>
          <w:p w14:paraId="0454000D" w14:textId="5665150A" w:rsidR="0037724D" w:rsidRPr="0053369F" w:rsidRDefault="0037724D" w:rsidP="0037724D">
            <w:pPr>
              <w:pStyle w:val="TAC"/>
              <w:rPr>
                <w:ins w:id="691" w:author="Huawei" w:date="2022-11-04T21:17:00Z"/>
              </w:rPr>
            </w:pPr>
            <w:ins w:id="692" w:author="Huawei" w:date="2022-11-04T21:17:00Z">
              <w:r w:rsidRPr="0053369F">
                <w:t>QPSK</w:t>
              </w:r>
            </w:ins>
          </w:p>
        </w:tc>
        <w:tc>
          <w:tcPr>
            <w:tcW w:w="686" w:type="pct"/>
            <w:shd w:val="clear" w:color="auto" w:fill="auto"/>
            <w:tcMar>
              <w:left w:w="45" w:type="dxa"/>
              <w:right w:w="45" w:type="dxa"/>
            </w:tcMar>
            <w:vAlign w:val="center"/>
            <w:tcPrChange w:id="693" w:author="Huawei" w:date="2022-11-04T21:49:00Z">
              <w:tcPr>
                <w:tcW w:w="686" w:type="pct"/>
                <w:shd w:val="clear" w:color="auto" w:fill="auto"/>
                <w:tcMar>
                  <w:left w:w="45" w:type="dxa"/>
                  <w:right w:w="45" w:type="dxa"/>
                </w:tcMar>
                <w:vAlign w:val="center"/>
              </w:tcPr>
            </w:tcPrChange>
          </w:tcPr>
          <w:p w14:paraId="2592B1BD" w14:textId="07D1DFBE" w:rsidR="0037724D" w:rsidRPr="0053369F" w:rsidRDefault="0037724D" w:rsidP="0037724D">
            <w:pPr>
              <w:pStyle w:val="TAC"/>
              <w:rPr>
                <w:ins w:id="694" w:author="Huawei" w:date="2022-11-04T21:17:00Z"/>
              </w:rPr>
            </w:pPr>
            <w:ins w:id="695" w:author="Huawei" w:date="2022-11-04T21:18:00Z">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Change w:id="696" w:author="Huawei" w:date="2022-11-04T21:49:00Z">
              <w:tcPr>
                <w:tcW w:w="686" w:type="pct"/>
                <w:shd w:val="clear" w:color="auto" w:fill="auto"/>
                <w:vAlign w:val="center"/>
              </w:tcPr>
            </w:tcPrChange>
          </w:tcPr>
          <w:p w14:paraId="07B97049" w14:textId="0E49D92E" w:rsidR="0037724D" w:rsidRPr="0053369F" w:rsidRDefault="0037724D" w:rsidP="0037724D">
            <w:pPr>
              <w:pStyle w:val="TAC"/>
              <w:rPr>
                <w:ins w:id="697" w:author="Huawei" w:date="2022-11-04T21:17:00Z"/>
              </w:rPr>
            </w:pPr>
            <w:ins w:id="698" w:author="Huawei" w:date="2022-11-04T21:18:00Z">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ins>
          </w:p>
        </w:tc>
        <w:tc>
          <w:tcPr>
            <w:tcW w:w="685" w:type="pct"/>
            <w:shd w:val="clear" w:color="auto" w:fill="auto"/>
            <w:vAlign w:val="center"/>
            <w:tcPrChange w:id="699" w:author="Huawei" w:date="2022-11-04T21:49:00Z">
              <w:tcPr>
                <w:tcW w:w="685" w:type="pct"/>
                <w:shd w:val="clear" w:color="auto" w:fill="auto"/>
                <w:vAlign w:val="center"/>
              </w:tcPr>
            </w:tcPrChange>
          </w:tcPr>
          <w:p w14:paraId="70156514" w14:textId="003A21DC" w:rsidR="0037724D" w:rsidRPr="0053369F" w:rsidRDefault="0037724D" w:rsidP="0037724D">
            <w:pPr>
              <w:pStyle w:val="TAC"/>
              <w:rPr>
                <w:ins w:id="700" w:author="Huawei" w:date="2022-11-04T21:17:00Z"/>
              </w:rPr>
            </w:pPr>
            <w:ins w:id="701" w:author="Huawei" w:date="2022-11-04T21:18:00Z">
              <w:r w:rsidRPr="00334108">
                <w:rPr>
                  <w:rFonts w:hint="eastAsia"/>
                  <w:lang w:eastAsia="zh-CN"/>
                </w:rPr>
                <w:t>5</w:t>
              </w:r>
              <w:r>
                <w:rPr>
                  <w:lang w:eastAsia="zh-CN"/>
                </w:rPr>
                <w:t>1</w:t>
              </w:r>
              <w:r w:rsidRPr="00334108">
                <w:rPr>
                  <w:lang w:eastAsia="zh-CN"/>
                </w:rPr>
                <w:t>@0</w:t>
              </w:r>
              <w:r>
                <w:rPr>
                  <w:lang w:eastAsia="zh-CN"/>
                </w:rPr>
                <w:t xml:space="preserve">  </w:t>
              </w:r>
              <w:r>
                <w:t>(A1)</w:t>
              </w:r>
            </w:ins>
          </w:p>
        </w:tc>
      </w:tr>
      <w:tr w:rsidR="0037724D" w:rsidRPr="0053369F" w14:paraId="306107D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03" w:author="Huawei" w:date="2022-11-04T21:17:00Z"/>
          <w:trPrChange w:id="704" w:author="Huawei" w:date="2022-11-04T21:49:00Z">
            <w:trPr>
              <w:trHeight w:val="152"/>
            </w:trPr>
          </w:trPrChange>
        </w:trPr>
        <w:tc>
          <w:tcPr>
            <w:tcW w:w="478" w:type="pct"/>
            <w:shd w:val="clear" w:color="auto" w:fill="auto"/>
            <w:tcMar>
              <w:left w:w="28" w:type="dxa"/>
              <w:right w:w="28" w:type="dxa"/>
            </w:tcMar>
            <w:tcPrChange w:id="705" w:author="Huawei" w:date="2022-11-04T21:49:00Z">
              <w:tcPr>
                <w:tcW w:w="478" w:type="pct"/>
                <w:shd w:val="clear" w:color="auto" w:fill="auto"/>
                <w:tcMar>
                  <w:left w:w="28" w:type="dxa"/>
                  <w:right w:w="28" w:type="dxa"/>
                </w:tcMar>
                <w:vAlign w:val="center"/>
              </w:tcPr>
            </w:tcPrChange>
          </w:tcPr>
          <w:p w14:paraId="1C15CD71" w14:textId="31E084BF" w:rsidR="0037724D" w:rsidRPr="0053369F" w:rsidRDefault="0037724D" w:rsidP="0037724D">
            <w:pPr>
              <w:pStyle w:val="TAC"/>
              <w:rPr>
                <w:ins w:id="706" w:author="Huawei" w:date="2022-11-04T21:17:00Z"/>
              </w:rPr>
            </w:pPr>
            <w:ins w:id="707" w:author="Huawei" w:date="2022-11-04T21:49:00Z">
              <w:r w:rsidRPr="002E78D5">
                <w:t>73</w:t>
              </w:r>
            </w:ins>
          </w:p>
        </w:tc>
        <w:tc>
          <w:tcPr>
            <w:tcW w:w="342" w:type="pct"/>
            <w:shd w:val="clear" w:color="auto" w:fill="auto"/>
            <w:tcMar>
              <w:left w:w="28" w:type="dxa"/>
              <w:right w:w="28" w:type="dxa"/>
            </w:tcMar>
            <w:tcPrChange w:id="708" w:author="Huawei" w:date="2022-11-04T21:49:00Z">
              <w:tcPr>
                <w:tcW w:w="342" w:type="pct"/>
                <w:shd w:val="clear" w:color="auto" w:fill="auto"/>
                <w:tcMar>
                  <w:left w:w="28" w:type="dxa"/>
                  <w:right w:w="28" w:type="dxa"/>
                </w:tcMar>
              </w:tcPr>
            </w:tcPrChange>
          </w:tcPr>
          <w:p w14:paraId="0B771E61" w14:textId="5DF3046A" w:rsidR="0037724D" w:rsidRPr="0053369F" w:rsidRDefault="0037724D" w:rsidP="0037724D">
            <w:pPr>
              <w:pStyle w:val="TAC"/>
              <w:rPr>
                <w:ins w:id="709" w:author="Huawei" w:date="2022-11-04T21:17:00Z"/>
              </w:rPr>
            </w:pPr>
            <w:ins w:id="710" w:author="Huawei" w:date="2022-11-04T21:17:00Z">
              <w:r w:rsidRPr="0053369F">
                <w:t>Default</w:t>
              </w:r>
            </w:ins>
          </w:p>
        </w:tc>
        <w:tc>
          <w:tcPr>
            <w:tcW w:w="344" w:type="pct"/>
            <w:shd w:val="clear" w:color="auto" w:fill="auto"/>
            <w:tcMar>
              <w:left w:w="23" w:type="dxa"/>
              <w:right w:w="23" w:type="dxa"/>
            </w:tcMar>
            <w:tcPrChange w:id="711" w:author="Huawei" w:date="2022-11-04T21:49:00Z">
              <w:tcPr>
                <w:tcW w:w="344" w:type="pct"/>
                <w:shd w:val="clear" w:color="auto" w:fill="auto"/>
                <w:tcMar>
                  <w:left w:w="23" w:type="dxa"/>
                  <w:right w:w="23" w:type="dxa"/>
                </w:tcMar>
              </w:tcPr>
            </w:tcPrChange>
          </w:tcPr>
          <w:p w14:paraId="73D516CC" w14:textId="4EFD2D6D" w:rsidR="0037724D" w:rsidRPr="0053369F" w:rsidRDefault="0037724D" w:rsidP="0037724D">
            <w:pPr>
              <w:pStyle w:val="TAC"/>
              <w:rPr>
                <w:ins w:id="712" w:author="Huawei" w:date="2022-11-04T21:17:00Z"/>
              </w:rPr>
            </w:pPr>
            <w:ins w:id="713"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714" w:author="Huawei" w:date="2022-11-04T21:49:00Z">
              <w:tcPr>
                <w:tcW w:w="410" w:type="pct"/>
                <w:shd w:val="clear" w:color="auto" w:fill="auto"/>
                <w:tcMar>
                  <w:left w:w="23" w:type="dxa"/>
                  <w:right w:w="23" w:type="dxa"/>
                </w:tcMar>
              </w:tcPr>
            </w:tcPrChange>
          </w:tcPr>
          <w:p w14:paraId="50D88CB7" w14:textId="61C47D0C" w:rsidR="0037724D" w:rsidRPr="0053369F" w:rsidRDefault="0037724D" w:rsidP="0037724D">
            <w:pPr>
              <w:pStyle w:val="TAC"/>
              <w:rPr>
                <w:ins w:id="715" w:author="Huawei" w:date="2022-11-04T21:17:00Z"/>
              </w:rPr>
            </w:pPr>
            <w:ins w:id="716" w:author="Huawei" w:date="2022-11-04T21:17:00Z">
              <w:r w:rsidRPr="0053369F">
                <w:t>Default</w:t>
              </w:r>
            </w:ins>
          </w:p>
        </w:tc>
        <w:tc>
          <w:tcPr>
            <w:tcW w:w="619" w:type="pct"/>
            <w:vMerge/>
            <w:shd w:val="clear" w:color="auto" w:fill="auto"/>
            <w:tcMar>
              <w:left w:w="45" w:type="dxa"/>
              <w:right w:w="45" w:type="dxa"/>
            </w:tcMar>
            <w:vAlign w:val="center"/>
            <w:tcPrChange w:id="717" w:author="Huawei" w:date="2022-11-04T21:49:00Z">
              <w:tcPr>
                <w:tcW w:w="619" w:type="pct"/>
                <w:vMerge/>
                <w:shd w:val="clear" w:color="auto" w:fill="auto"/>
                <w:tcMar>
                  <w:left w:w="45" w:type="dxa"/>
                  <w:right w:w="45" w:type="dxa"/>
                </w:tcMar>
                <w:vAlign w:val="center"/>
              </w:tcPr>
            </w:tcPrChange>
          </w:tcPr>
          <w:p w14:paraId="1E9B2505" w14:textId="77777777" w:rsidR="0037724D" w:rsidRPr="0053369F" w:rsidRDefault="0037724D" w:rsidP="0037724D">
            <w:pPr>
              <w:pStyle w:val="TAH"/>
              <w:rPr>
                <w:ins w:id="718" w:author="Huawei" w:date="2022-11-04T21:17:00Z"/>
              </w:rPr>
            </w:pPr>
          </w:p>
        </w:tc>
        <w:tc>
          <w:tcPr>
            <w:tcW w:w="202" w:type="pct"/>
            <w:vMerge/>
            <w:shd w:val="clear" w:color="auto" w:fill="auto"/>
            <w:textDirection w:val="btLr"/>
            <w:vAlign w:val="center"/>
            <w:tcPrChange w:id="719" w:author="Huawei" w:date="2022-11-04T21:49:00Z">
              <w:tcPr>
                <w:tcW w:w="202" w:type="pct"/>
                <w:vMerge/>
                <w:shd w:val="clear" w:color="auto" w:fill="auto"/>
                <w:textDirection w:val="btLr"/>
                <w:vAlign w:val="center"/>
              </w:tcPr>
            </w:tcPrChange>
          </w:tcPr>
          <w:p w14:paraId="40E7F0CE" w14:textId="77777777" w:rsidR="0037724D" w:rsidRPr="0053369F" w:rsidRDefault="0037724D" w:rsidP="0037724D">
            <w:pPr>
              <w:pStyle w:val="TAC"/>
              <w:rPr>
                <w:ins w:id="720" w:author="Huawei" w:date="2022-11-04T21:17:00Z"/>
              </w:rPr>
            </w:pPr>
          </w:p>
        </w:tc>
        <w:tc>
          <w:tcPr>
            <w:tcW w:w="548" w:type="pct"/>
            <w:shd w:val="clear" w:color="auto" w:fill="auto"/>
            <w:tcMar>
              <w:left w:w="45" w:type="dxa"/>
              <w:right w:w="45" w:type="dxa"/>
            </w:tcMar>
            <w:tcPrChange w:id="721" w:author="Huawei" w:date="2022-11-04T21:49:00Z">
              <w:tcPr>
                <w:tcW w:w="548" w:type="pct"/>
                <w:shd w:val="clear" w:color="auto" w:fill="auto"/>
                <w:tcMar>
                  <w:left w:w="45" w:type="dxa"/>
                  <w:right w:w="45" w:type="dxa"/>
                </w:tcMar>
              </w:tcPr>
            </w:tcPrChange>
          </w:tcPr>
          <w:p w14:paraId="1D0DED53" w14:textId="7EE512BF" w:rsidR="0037724D" w:rsidRPr="0053369F" w:rsidRDefault="0037724D" w:rsidP="0037724D">
            <w:pPr>
              <w:pStyle w:val="TAC"/>
              <w:rPr>
                <w:ins w:id="722" w:author="Huawei" w:date="2022-11-04T21:17:00Z"/>
              </w:rPr>
            </w:pPr>
            <w:ins w:id="723" w:author="Huawei" w:date="2022-11-04T21:17:00Z">
              <w:r w:rsidRPr="0053369F">
                <w:t>QPSK</w:t>
              </w:r>
            </w:ins>
          </w:p>
        </w:tc>
        <w:tc>
          <w:tcPr>
            <w:tcW w:w="2057" w:type="pct"/>
            <w:gridSpan w:val="3"/>
            <w:shd w:val="clear" w:color="auto" w:fill="auto"/>
            <w:tcMar>
              <w:left w:w="45" w:type="dxa"/>
              <w:right w:w="45" w:type="dxa"/>
            </w:tcMar>
            <w:vAlign w:val="center"/>
            <w:tcPrChange w:id="724" w:author="Huawei" w:date="2022-11-04T21:49:00Z">
              <w:tcPr>
                <w:tcW w:w="2057" w:type="pct"/>
                <w:gridSpan w:val="3"/>
                <w:shd w:val="clear" w:color="auto" w:fill="auto"/>
                <w:tcMar>
                  <w:left w:w="45" w:type="dxa"/>
                  <w:right w:w="45" w:type="dxa"/>
                </w:tcMar>
                <w:vAlign w:val="center"/>
              </w:tcPr>
            </w:tcPrChange>
          </w:tcPr>
          <w:p w14:paraId="744C5B8C" w14:textId="7A2176B3" w:rsidR="0037724D" w:rsidRPr="0053369F" w:rsidRDefault="0037724D" w:rsidP="0037724D">
            <w:pPr>
              <w:pStyle w:val="TAC"/>
              <w:rPr>
                <w:ins w:id="725" w:author="Huawei" w:date="2022-11-04T21:17:00Z"/>
              </w:rPr>
            </w:pPr>
            <w:proofErr w:type="spellStart"/>
            <w:ins w:id="726" w:author="Huawei" w:date="2022-11-04T21:19:00Z">
              <w:r w:rsidRPr="0053369F">
                <w:t>Outer_Full</w:t>
              </w:r>
              <w:proofErr w:type="spellEnd"/>
              <w:r w:rsidRPr="0053369F">
                <w:t xml:space="preserve"> (A1)</w:t>
              </w:r>
            </w:ins>
          </w:p>
        </w:tc>
      </w:tr>
      <w:tr w:rsidR="0037724D" w:rsidRPr="0053369F" w14:paraId="5DDA55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28" w:author="Huawei" w:date="2022-11-04T21:49:00Z">
            <w:trPr>
              <w:trHeight w:val="152"/>
            </w:trPr>
          </w:trPrChange>
        </w:trPr>
        <w:tc>
          <w:tcPr>
            <w:tcW w:w="478" w:type="pct"/>
            <w:shd w:val="clear" w:color="auto" w:fill="auto"/>
            <w:tcMar>
              <w:left w:w="28" w:type="dxa"/>
              <w:right w:w="28" w:type="dxa"/>
            </w:tcMar>
            <w:tcPrChange w:id="729" w:author="Huawei" w:date="2022-11-04T21:49:00Z">
              <w:tcPr>
                <w:tcW w:w="478" w:type="pct"/>
                <w:shd w:val="clear" w:color="auto" w:fill="auto"/>
                <w:tcMar>
                  <w:left w:w="28" w:type="dxa"/>
                  <w:right w:w="28" w:type="dxa"/>
                </w:tcMar>
                <w:vAlign w:val="center"/>
              </w:tcPr>
            </w:tcPrChange>
          </w:tcPr>
          <w:p w14:paraId="779B2FA7" w14:textId="078D5F1C" w:rsidR="0037724D" w:rsidRPr="0053369F" w:rsidRDefault="0037724D" w:rsidP="0037724D">
            <w:pPr>
              <w:pStyle w:val="TAC"/>
            </w:pPr>
            <w:ins w:id="730" w:author="Huawei" w:date="2022-11-04T21:49:00Z">
              <w:r w:rsidRPr="002E78D5">
                <w:t>74</w:t>
              </w:r>
            </w:ins>
            <w:del w:id="731" w:author="Huawei" w:date="2022-11-04T21:49:00Z">
              <w:r w:rsidRPr="0053369F" w:rsidDel="007559D9">
                <w:delText>59</w:delText>
              </w:r>
            </w:del>
          </w:p>
        </w:tc>
        <w:tc>
          <w:tcPr>
            <w:tcW w:w="342" w:type="pct"/>
            <w:shd w:val="clear" w:color="auto" w:fill="auto"/>
            <w:tcMar>
              <w:left w:w="28" w:type="dxa"/>
              <w:right w:w="28" w:type="dxa"/>
            </w:tcMar>
            <w:tcPrChange w:id="732" w:author="Huawei" w:date="2022-11-04T21:49:00Z">
              <w:tcPr>
                <w:tcW w:w="342" w:type="pct"/>
                <w:shd w:val="clear" w:color="auto" w:fill="auto"/>
                <w:tcMar>
                  <w:left w:w="28" w:type="dxa"/>
                  <w:right w:w="28" w:type="dxa"/>
                </w:tcMar>
              </w:tcPr>
            </w:tcPrChange>
          </w:tcPr>
          <w:p w14:paraId="1780147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33" w:author="Huawei" w:date="2022-11-04T21:49:00Z">
              <w:tcPr>
                <w:tcW w:w="344" w:type="pct"/>
                <w:shd w:val="clear" w:color="auto" w:fill="auto"/>
                <w:tcMar>
                  <w:left w:w="23" w:type="dxa"/>
                  <w:right w:w="23" w:type="dxa"/>
                </w:tcMar>
              </w:tcPr>
            </w:tcPrChange>
          </w:tcPr>
          <w:p w14:paraId="279E5B12"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34" w:author="Huawei" w:date="2022-11-04T21:49:00Z">
              <w:tcPr>
                <w:tcW w:w="410" w:type="pct"/>
                <w:shd w:val="clear" w:color="auto" w:fill="auto"/>
                <w:tcMar>
                  <w:left w:w="23" w:type="dxa"/>
                  <w:right w:w="23" w:type="dxa"/>
                </w:tcMar>
              </w:tcPr>
            </w:tcPrChange>
          </w:tcPr>
          <w:p w14:paraId="011897B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35" w:author="Huawei" w:date="2022-11-04T21:49:00Z">
              <w:tcPr>
                <w:tcW w:w="619" w:type="pct"/>
                <w:vMerge/>
                <w:shd w:val="clear" w:color="auto" w:fill="auto"/>
                <w:tcMar>
                  <w:left w:w="45" w:type="dxa"/>
                  <w:right w:w="45" w:type="dxa"/>
                </w:tcMar>
                <w:vAlign w:val="center"/>
              </w:tcPr>
            </w:tcPrChange>
          </w:tcPr>
          <w:p w14:paraId="2780D040" w14:textId="77777777" w:rsidR="0037724D" w:rsidRPr="0053369F" w:rsidRDefault="0037724D" w:rsidP="0037724D">
            <w:pPr>
              <w:pStyle w:val="TAH"/>
            </w:pPr>
          </w:p>
        </w:tc>
        <w:tc>
          <w:tcPr>
            <w:tcW w:w="202" w:type="pct"/>
            <w:vMerge/>
            <w:shd w:val="clear" w:color="auto" w:fill="auto"/>
            <w:textDirection w:val="btLr"/>
            <w:vAlign w:val="center"/>
            <w:tcPrChange w:id="736" w:author="Huawei" w:date="2022-11-04T21:49:00Z">
              <w:tcPr>
                <w:tcW w:w="202" w:type="pct"/>
                <w:vMerge/>
                <w:shd w:val="clear" w:color="auto" w:fill="auto"/>
                <w:textDirection w:val="btLr"/>
                <w:vAlign w:val="center"/>
              </w:tcPr>
            </w:tcPrChange>
          </w:tcPr>
          <w:p w14:paraId="13C1E465" w14:textId="77777777" w:rsidR="0037724D" w:rsidRPr="0053369F" w:rsidRDefault="0037724D" w:rsidP="0037724D">
            <w:pPr>
              <w:pStyle w:val="TAC"/>
            </w:pPr>
          </w:p>
        </w:tc>
        <w:tc>
          <w:tcPr>
            <w:tcW w:w="548" w:type="pct"/>
            <w:shd w:val="clear" w:color="auto" w:fill="auto"/>
            <w:tcMar>
              <w:left w:w="45" w:type="dxa"/>
              <w:right w:w="45" w:type="dxa"/>
            </w:tcMar>
            <w:tcPrChange w:id="737" w:author="Huawei" w:date="2022-11-04T21:49:00Z">
              <w:tcPr>
                <w:tcW w:w="548" w:type="pct"/>
                <w:shd w:val="clear" w:color="auto" w:fill="auto"/>
                <w:tcMar>
                  <w:left w:w="45" w:type="dxa"/>
                  <w:right w:w="45" w:type="dxa"/>
                </w:tcMar>
              </w:tcPr>
            </w:tcPrChange>
          </w:tcPr>
          <w:p w14:paraId="1063BE10"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38" w:author="Huawei" w:date="2022-11-04T21:49:00Z">
              <w:tcPr>
                <w:tcW w:w="686" w:type="pct"/>
                <w:shd w:val="clear" w:color="auto" w:fill="auto"/>
                <w:tcMar>
                  <w:left w:w="45" w:type="dxa"/>
                  <w:right w:w="45" w:type="dxa"/>
                </w:tcMar>
                <w:vAlign w:val="center"/>
              </w:tcPr>
            </w:tcPrChange>
          </w:tcPr>
          <w:p w14:paraId="5D7F32F5" w14:textId="77777777" w:rsidR="0037724D" w:rsidRPr="0053369F" w:rsidRDefault="0037724D" w:rsidP="0037724D">
            <w:pPr>
              <w:pStyle w:val="TAC"/>
            </w:pPr>
            <w:r w:rsidRPr="0053369F">
              <w:t>5@75 (A5)</w:t>
            </w:r>
          </w:p>
        </w:tc>
        <w:tc>
          <w:tcPr>
            <w:tcW w:w="686" w:type="pct"/>
            <w:shd w:val="clear" w:color="auto" w:fill="auto"/>
            <w:vAlign w:val="center"/>
            <w:tcPrChange w:id="739" w:author="Huawei" w:date="2022-11-04T21:49:00Z">
              <w:tcPr>
                <w:tcW w:w="686" w:type="pct"/>
                <w:shd w:val="clear" w:color="auto" w:fill="auto"/>
                <w:vAlign w:val="center"/>
              </w:tcPr>
            </w:tcPrChange>
          </w:tcPr>
          <w:p w14:paraId="73D2B99B" w14:textId="77777777" w:rsidR="0037724D" w:rsidRPr="0053369F" w:rsidRDefault="0037724D" w:rsidP="0037724D">
            <w:pPr>
              <w:pStyle w:val="TAC"/>
            </w:pPr>
            <w:r w:rsidRPr="0053369F">
              <w:t>2@38 (A5)</w:t>
            </w:r>
          </w:p>
        </w:tc>
        <w:tc>
          <w:tcPr>
            <w:tcW w:w="685" w:type="pct"/>
            <w:shd w:val="clear" w:color="auto" w:fill="auto"/>
            <w:vAlign w:val="center"/>
            <w:tcPrChange w:id="740" w:author="Huawei" w:date="2022-11-04T21:49:00Z">
              <w:tcPr>
                <w:tcW w:w="685" w:type="pct"/>
                <w:shd w:val="clear" w:color="auto" w:fill="auto"/>
                <w:vAlign w:val="center"/>
              </w:tcPr>
            </w:tcPrChange>
          </w:tcPr>
          <w:p w14:paraId="7627544F" w14:textId="77777777" w:rsidR="0037724D" w:rsidRPr="0053369F" w:rsidRDefault="0037724D" w:rsidP="0037724D">
            <w:pPr>
              <w:pStyle w:val="TAC"/>
            </w:pPr>
            <w:r w:rsidRPr="0053369F">
              <w:t>1@19 (A5)</w:t>
            </w:r>
          </w:p>
        </w:tc>
      </w:tr>
      <w:tr w:rsidR="0037724D" w:rsidRPr="0053369F" w14:paraId="7324E0A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42" w:author="Huawei" w:date="2022-11-04T21:49:00Z">
            <w:trPr>
              <w:trHeight w:val="152"/>
            </w:trPr>
          </w:trPrChange>
        </w:trPr>
        <w:tc>
          <w:tcPr>
            <w:tcW w:w="478" w:type="pct"/>
            <w:shd w:val="clear" w:color="auto" w:fill="auto"/>
            <w:tcMar>
              <w:left w:w="28" w:type="dxa"/>
              <w:right w:w="28" w:type="dxa"/>
            </w:tcMar>
            <w:tcPrChange w:id="743" w:author="Huawei" w:date="2022-11-04T21:49:00Z">
              <w:tcPr>
                <w:tcW w:w="478" w:type="pct"/>
                <w:shd w:val="clear" w:color="auto" w:fill="auto"/>
                <w:tcMar>
                  <w:left w:w="28" w:type="dxa"/>
                  <w:right w:w="28" w:type="dxa"/>
                </w:tcMar>
                <w:vAlign w:val="center"/>
              </w:tcPr>
            </w:tcPrChange>
          </w:tcPr>
          <w:p w14:paraId="1C03AB7F" w14:textId="1F278877" w:rsidR="0037724D" w:rsidRPr="0053369F" w:rsidRDefault="0037724D" w:rsidP="0037724D">
            <w:pPr>
              <w:pStyle w:val="TAC"/>
            </w:pPr>
            <w:ins w:id="744" w:author="Huawei" w:date="2022-11-04T21:49:00Z">
              <w:r w:rsidRPr="002E78D5">
                <w:t>75</w:t>
              </w:r>
            </w:ins>
            <w:del w:id="745" w:author="Huawei" w:date="2022-11-04T21:49:00Z">
              <w:r w:rsidRPr="0053369F" w:rsidDel="007559D9">
                <w:delText>60</w:delText>
              </w:r>
            </w:del>
          </w:p>
        </w:tc>
        <w:tc>
          <w:tcPr>
            <w:tcW w:w="342" w:type="pct"/>
            <w:shd w:val="clear" w:color="auto" w:fill="auto"/>
            <w:tcMar>
              <w:left w:w="28" w:type="dxa"/>
              <w:right w:w="28" w:type="dxa"/>
            </w:tcMar>
            <w:tcPrChange w:id="746" w:author="Huawei" w:date="2022-11-04T21:49:00Z">
              <w:tcPr>
                <w:tcW w:w="342" w:type="pct"/>
                <w:shd w:val="clear" w:color="auto" w:fill="auto"/>
                <w:tcMar>
                  <w:left w:w="28" w:type="dxa"/>
                  <w:right w:w="28" w:type="dxa"/>
                </w:tcMar>
              </w:tcPr>
            </w:tcPrChange>
          </w:tcPr>
          <w:p w14:paraId="53D6E76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47" w:author="Huawei" w:date="2022-11-04T21:49:00Z">
              <w:tcPr>
                <w:tcW w:w="344" w:type="pct"/>
                <w:shd w:val="clear" w:color="auto" w:fill="auto"/>
                <w:tcMar>
                  <w:left w:w="23" w:type="dxa"/>
                  <w:right w:w="23" w:type="dxa"/>
                </w:tcMar>
              </w:tcPr>
            </w:tcPrChange>
          </w:tcPr>
          <w:p w14:paraId="76791497"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48" w:author="Huawei" w:date="2022-11-04T21:49:00Z">
              <w:tcPr>
                <w:tcW w:w="410" w:type="pct"/>
                <w:shd w:val="clear" w:color="auto" w:fill="auto"/>
                <w:tcMar>
                  <w:left w:w="23" w:type="dxa"/>
                  <w:right w:w="23" w:type="dxa"/>
                </w:tcMar>
              </w:tcPr>
            </w:tcPrChange>
          </w:tcPr>
          <w:p w14:paraId="1E17D67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49" w:author="Huawei" w:date="2022-11-04T21:49:00Z">
              <w:tcPr>
                <w:tcW w:w="619" w:type="pct"/>
                <w:vMerge/>
                <w:shd w:val="clear" w:color="auto" w:fill="auto"/>
                <w:tcMar>
                  <w:left w:w="45" w:type="dxa"/>
                  <w:right w:w="45" w:type="dxa"/>
                </w:tcMar>
                <w:vAlign w:val="center"/>
              </w:tcPr>
            </w:tcPrChange>
          </w:tcPr>
          <w:p w14:paraId="138ABB58" w14:textId="77777777" w:rsidR="0037724D" w:rsidRPr="0053369F" w:rsidRDefault="0037724D" w:rsidP="0037724D">
            <w:pPr>
              <w:pStyle w:val="TAH"/>
            </w:pPr>
          </w:p>
        </w:tc>
        <w:tc>
          <w:tcPr>
            <w:tcW w:w="202" w:type="pct"/>
            <w:vMerge/>
            <w:shd w:val="clear" w:color="auto" w:fill="auto"/>
            <w:textDirection w:val="btLr"/>
            <w:vAlign w:val="center"/>
            <w:tcPrChange w:id="750" w:author="Huawei" w:date="2022-11-04T21:49:00Z">
              <w:tcPr>
                <w:tcW w:w="202" w:type="pct"/>
                <w:vMerge/>
                <w:shd w:val="clear" w:color="auto" w:fill="auto"/>
                <w:textDirection w:val="btLr"/>
                <w:vAlign w:val="center"/>
              </w:tcPr>
            </w:tcPrChange>
          </w:tcPr>
          <w:p w14:paraId="4C41CFF9" w14:textId="77777777" w:rsidR="0037724D" w:rsidRPr="0053369F" w:rsidRDefault="0037724D" w:rsidP="0037724D">
            <w:pPr>
              <w:pStyle w:val="TAC"/>
            </w:pPr>
          </w:p>
        </w:tc>
        <w:tc>
          <w:tcPr>
            <w:tcW w:w="548" w:type="pct"/>
            <w:shd w:val="clear" w:color="auto" w:fill="auto"/>
            <w:tcMar>
              <w:left w:w="45" w:type="dxa"/>
              <w:right w:w="45" w:type="dxa"/>
            </w:tcMar>
            <w:tcPrChange w:id="751" w:author="Huawei" w:date="2022-11-04T21:49:00Z">
              <w:tcPr>
                <w:tcW w:w="548" w:type="pct"/>
                <w:shd w:val="clear" w:color="auto" w:fill="auto"/>
                <w:tcMar>
                  <w:left w:w="45" w:type="dxa"/>
                  <w:right w:w="45" w:type="dxa"/>
                </w:tcMar>
              </w:tcPr>
            </w:tcPrChange>
          </w:tcPr>
          <w:p w14:paraId="13D4555B"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52" w:author="Huawei" w:date="2022-11-04T21:49:00Z">
              <w:tcPr>
                <w:tcW w:w="686" w:type="pct"/>
                <w:shd w:val="clear" w:color="auto" w:fill="auto"/>
                <w:tcMar>
                  <w:left w:w="45" w:type="dxa"/>
                  <w:right w:w="45" w:type="dxa"/>
                </w:tcMar>
                <w:vAlign w:val="center"/>
              </w:tcPr>
            </w:tcPrChange>
          </w:tcPr>
          <w:p w14:paraId="53DB4BFD" w14:textId="77777777" w:rsidR="0037724D" w:rsidRPr="0053369F" w:rsidRDefault="0037724D" w:rsidP="0037724D">
            <w:pPr>
              <w:pStyle w:val="TAC"/>
            </w:pPr>
            <w:r w:rsidRPr="0053369F">
              <w:t>5@215 (A5)</w:t>
            </w:r>
          </w:p>
        </w:tc>
        <w:tc>
          <w:tcPr>
            <w:tcW w:w="686" w:type="pct"/>
            <w:shd w:val="clear" w:color="auto" w:fill="auto"/>
            <w:vAlign w:val="center"/>
            <w:tcPrChange w:id="753" w:author="Huawei" w:date="2022-11-04T21:49:00Z">
              <w:tcPr>
                <w:tcW w:w="686" w:type="pct"/>
                <w:shd w:val="clear" w:color="auto" w:fill="auto"/>
                <w:vAlign w:val="center"/>
              </w:tcPr>
            </w:tcPrChange>
          </w:tcPr>
          <w:p w14:paraId="1EFF1123" w14:textId="77777777" w:rsidR="0037724D" w:rsidRPr="0053369F" w:rsidRDefault="0037724D" w:rsidP="0037724D">
            <w:pPr>
              <w:pStyle w:val="TAC"/>
            </w:pPr>
            <w:r w:rsidRPr="0053369F">
              <w:t>2@108 (A5)</w:t>
            </w:r>
          </w:p>
        </w:tc>
        <w:tc>
          <w:tcPr>
            <w:tcW w:w="685" w:type="pct"/>
            <w:shd w:val="clear" w:color="auto" w:fill="auto"/>
            <w:vAlign w:val="center"/>
            <w:tcPrChange w:id="754" w:author="Huawei" w:date="2022-11-04T21:49:00Z">
              <w:tcPr>
                <w:tcW w:w="685" w:type="pct"/>
                <w:shd w:val="clear" w:color="auto" w:fill="auto"/>
                <w:vAlign w:val="center"/>
              </w:tcPr>
            </w:tcPrChange>
          </w:tcPr>
          <w:p w14:paraId="3A413898" w14:textId="77777777" w:rsidR="0037724D" w:rsidRPr="0053369F" w:rsidRDefault="0037724D" w:rsidP="0037724D">
            <w:pPr>
              <w:pStyle w:val="TAC"/>
            </w:pPr>
            <w:r w:rsidRPr="0053369F">
              <w:t>1@54 (A5)</w:t>
            </w:r>
          </w:p>
        </w:tc>
      </w:tr>
      <w:tr w:rsidR="0037724D" w:rsidRPr="0053369F" w14:paraId="6B8C00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56" w:author="Huawei" w:date="2022-11-04T21:49:00Z">
            <w:trPr>
              <w:trHeight w:val="152"/>
            </w:trPr>
          </w:trPrChange>
        </w:trPr>
        <w:tc>
          <w:tcPr>
            <w:tcW w:w="478" w:type="pct"/>
            <w:shd w:val="clear" w:color="auto" w:fill="auto"/>
            <w:tcMar>
              <w:left w:w="28" w:type="dxa"/>
              <w:right w:w="28" w:type="dxa"/>
            </w:tcMar>
            <w:tcPrChange w:id="757" w:author="Huawei" w:date="2022-11-04T21:49:00Z">
              <w:tcPr>
                <w:tcW w:w="478" w:type="pct"/>
                <w:shd w:val="clear" w:color="auto" w:fill="auto"/>
                <w:tcMar>
                  <w:left w:w="28" w:type="dxa"/>
                  <w:right w:w="28" w:type="dxa"/>
                </w:tcMar>
                <w:vAlign w:val="center"/>
              </w:tcPr>
            </w:tcPrChange>
          </w:tcPr>
          <w:p w14:paraId="68CA7047" w14:textId="1AFDE023" w:rsidR="0037724D" w:rsidRPr="0053369F" w:rsidRDefault="0037724D" w:rsidP="0037724D">
            <w:pPr>
              <w:pStyle w:val="TAC"/>
            </w:pPr>
            <w:ins w:id="758" w:author="Huawei" w:date="2022-11-04T21:49:00Z">
              <w:r w:rsidRPr="002E78D5">
                <w:t>76</w:t>
              </w:r>
            </w:ins>
            <w:del w:id="759" w:author="Huawei" w:date="2022-11-04T21:49:00Z">
              <w:r w:rsidRPr="0053369F" w:rsidDel="007559D9">
                <w:delText>61</w:delText>
              </w:r>
            </w:del>
          </w:p>
        </w:tc>
        <w:tc>
          <w:tcPr>
            <w:tcW w:w="342" w:type="pct"/>
            <w:shd w:val="clear" w:color="auto" w:fill="auto"/>
            <w:tcMar>
              <w:left w:w="28" w:type="dxa"/>
              <w:right w:w="28" w:type="dxa"/>
            </w:tcMar>
            <w:tcPrChange w:id="760" w:author="Huawei" w:date="2022-11-04T21:49:00Z">
              <w:tcPr>
                <w:tcW w:w="342" w:type="pct"/>
                <w:shd w:val="clear" w:color="auto" w:fill="auto"/>
                <w:tcMar>
                  <w:left w:w="28" w:type="dxa"/>
                  <w:right w:w="28" w:type="dxa"/>
                </w:tcMar>
              </w:tcPr>
            </w:tcPrChange>
          </w:tcPr>
          <w:p w14:paraId="3942544C"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61" w:author="Huawei" w:date="2022-11-04T21:49:00Z">
              <w:tcPr>
                <w:tcW w:w="344" w:type="pct"/>
                <w:shd w:val="clear" w:color="auto" w:fill="auto"/>
                <w:tcMar>
                  <w:left w:w="23" w:type="dxa"/>
                  <w:right w:w="23" w:type="dxa"/>
                </w:tcMar>
              </w:tcPr>
            </w:tcPrChange>
          </w:tcPr>
          <w:p w14:paraId="40A8AEC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62" w:author="Huawei" w:date="2022-11-04T21:49:00Z">
              <w:tcPr>
                <w:tcW w:w="410" w:type="pct"/>
                <w:shd w:val="clear" w:color="auto" w:fill="auto"/>
                <w:tcMar>
                  <w:left w:w="23" w:type="dxa"/>
                  <w:right w:w="23" w:type="dxa"/>
                </w:tcMar>
              </w:tcPr>
            </w:tcPrChange>
          </w:tcPr>
          <w:p w14:paraId="22466AA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63" w:author="Huawei" w:date="2022-11-04T21:49:00Z">
              <w:tcPr>
                <w:tcW w:w="619" w:type="pct"/>
                <w:vMerge/>
                <w:shd w:val="clear" w:color="auto" w:fill="auto"/>
                <w:tcMar>
                  <w:left w:w="45" w:type="dxa"/>
                  <w:right w:w="45" w:type="dxa"/>
                </w:tcMar>
                <w:vAlign w:val="center"/>
              </w:tcPr>
            </w:tcPrChange>
          </w:tcPr>
          <w:p w14:paraId="02765865" w14:textId="77777777" w:rsidR="0037724D" w:rsidRPr="0053369F" w:rsidRDefault="0037724D" w:rsidP="0037724D">
            <w:pPr>
              <w:pStyle w:val="TAH"/>
            </w:pPr>
          </w:p>
        </w:tc>
        <w:tc>
          <w:tcPr>
            <w:tcW w:w="202" w:type="pct"/>
            <w:vMerge/>
            <w:shd w:val="clear" w:color="auto" w:fill="auto"/>
            <w:textDirection w:val="btLr"/>
            <w:vAlign w:val="center"/>
            <w:tcPrChange w:id="764" w:author="Huawei" w:date="2022-11-04T21:49:00Z">
              <w:tcPr>
                <w:tcW w:w="202" w:type="pct"/>
                <w:vMerge/>
                <w:shd w:val="clear" w:color="auto" w:fill="auto"/>
                <w:textDirection w:val="btLr"/>
                <w:vAlign w:val="center"/>
              </w:tcPr>
            </w:tcPrChange>
          </w:tcPr>
          <w:p w14:paraId="1129D85C" w14:textId="77777777" w:rsidR="0037724D" w:rsidRPr="0053369F" w:rsidRDefault="0037724D" w:rsidP="0037724D">
            <w:pPr>
              <w:pStyle w:val="TAC"/>
            </w:pPr>
          </w:p>
        </w:tc>
        <w:tc>
          <w:tcPr>
            <w:tcW w:w="548" w:type="pct"/>
            <w:shd w:val="clear" w:color="auto" w:fill="auto"/>
            <w:tcMar>
              <w:left w:w="45" w:type="dxa"/>
              <w:right w:w="45" w:type="dxa"/>
            </w:tcMar>
            <w:tcPrChange w:id="765" w:author="Huawei" w:date="2022-11-04T21:49:00Z">
              <w:tcPr>
                <w:tcW w:w="548" w:type="pct"/>
                <w:shd w:val="clear" w:color="auto" w:fill="auto"/>
                <w:tcMar>
                  <w:left w:w="45" w:type="dxa"/>
                  <w:right w:w="45" w:type="dxa"/>
                </w:tcMar>
              </w:tcPr>
            </w:tcPrChange>
          </w:tcPr>
          <w:p w14:paraId="0D5E07B6"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66" w:author="Huawei" w:date="2022-11-04T21:49:00Z">
              <w:tcPr>
                <w:tcW w:w="686" w:type="pct"/>
                <w:shd w:val="clear" w:color="auto" w:fill="auto"/>
                <w:tcMar>
                  <w:left w:w="45" w:type="dxa"/>
                  <w:right w:w="45" w:type="dxa"/>
                </w:tcMar>
                <w:vAlign w:val="center"/>
              </w:tcPr>
            </w:tcPrChange>
          </w:tcPr>
          <w:p w14:paraId="6B5A83C4" w14:textId="77777777" w:rsidR="0037724D" w:rsidRPr="0053369F" w:rsidRDefault="0037724D" w:rsidP="0037724D">
            <w:pPr>
              <w:pStyle w:val="TAC"/>
            </w:pPr>
            <w:r w:rsidRPr="0053369F">
              <w:t>175@45 (A2)</w:t>
            </w:r>
          </w:p>
        </w:tc>
        <w:tc>
          <w:tcPr>
            <w:tcW w:w="686" w:type="pct"/>
            <w:shd w:val="clear" w:color="auto" w:fill="auto"/>
            <w:vAlign w:val="center"/>
            <w:tcPrChange w:id="767" w:author="Huawei" w:date="2022-11-04T21:49:00Z">
              <w:tcPr>
                <w:tcW w:w="686" w:type="pct"/>
                <w:shd w:val="clear" w:color="auto" w:fill="auto"/>
                <w:vAlign w:val="center"/>
              </w:tcPr>
            </w:tcPrChange>
          </w:tcPr>
          <w:p w14:paraId="0A7DEE51" w14:textId="77777777" w:rsidR="0037724D" w:rsidRPr="0053369F" w:rsidRDefault="0037724D" w:rsidP="0037724D">
            <w:pPr>
              <w:pStyle w:val="TAC"/>
            </w:pPr>
            <w:r w:rsidRPr="0053369F">
              <w:t>87@23 (A2)</w:t>
            </w:r>
          </w:p>
        </w:tc>
        <w:tc>
          <w:tcPr>
            <w:tcW w:w="685" w:type="pct"/>
            <w:shd w:val="clear" w:color="auto" w:fill="auto"/>
            <w:vAlign w:val="center"/>
            <w:tcPrChange w:id="768" w:author="Huawei" w:date="2022-11-04T21:49:00Z">
              <w:tcPr>
                <w:tcW w:w="685" w:type="pct"/>
                <w:shd w:val="clear" w:color="auto" w:fill="auto"/>
                <w:vAlign w:val="center"/>
              </w:tcPr>
            </w:tcPrChange>
          </w:tcPr>
          <w:p w14:paraId="1C2C537F" w14:textId="77777777" w:rsidR="0037724D" w:rsidRPr="0053369F" w:rsidRDefault="0037724D" w:rsidP="0037724D">
            <w:pPr>
              <w:pStyle w:val="TAC"/>
            </w:pPr>
            <w:r w:rsidRPr="0053369F">
              <w:t>43@12 (A2)</w:t>
            </w:r>
          </w:p>
        </w:tc>
      </w:tr>
      <w:tr w:rsidR="0037724D" w:rsidRPr="0053369F" w14:paraId="539C55A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70" w:author="Huawei" w:date="2022-11-04T21:49:00Z">
            <w:trPr>
              <w:trHeight w:val="152"/>
            </w:trPr>
          </w:trPrChange>
        </w:trPr>
        <w:tc>
          <w:tcPr>
            <w:tcW w:w="478" w:type="pct"/>
            <w:shd w:val="clear" w:color="auto" w:fill="auto"/>
            <w:tcMar>
              <w:left w:w="28" w:type="dxa"/>
              <w:right w:w="28" w:type="dxa"/>
            </w:tcMar>
            <w:tcPrChange w:id="771" w:author="Huawei" w:date="2022-11-04T21:49:00Z">
              <w:tcPr>
                <w:tcW w:w="478" w:type="pct"/>
                <w:shd w:val="clear" w:color="auto" w:fill="auto"/>
                <w:tcMar>
                  <w:left w:w="28" w:type="dxa"/>
                  <w:right w:w="28" w:type="dxa"/>
                </w:tcMar>
                <w:vAlign w:val="center"/>
              </w:tcPr>
            </w:tcPrChange>
          </w:tcPr>
          <w:p w14:paraId="74F0DF9F" w14:textId="59BB7929" w:rsidR="0037724D" w:rsidRPr="0053369F" w:rsidRDefault="0037724D" w:rsidP="0037724D">
            <w:pPr>
              <w:pStyle w:val="TAC"/>
            </w:pPr>
            <w:ins w:id="772" w:author="Huawei" w:date="2022-11-04T21:49:00Z">
              <w:r w:rsidRPr="002E78D5">
                <w:t>77</w:t>
              </w:r>
            </w:ins>
            <w:del w:id="773" w:author="Huawei" w:date="2022-11-04T21:49:00Z">
              <w:r w:rsidRPr="0053369F" w:rsidDel="007559D9">
                <w:delText>62</w:delText>
              </w:r>
            </w:del>
          </w:p>
        </w:tc>
        <w:tc>
          <w:tcPr>
            <w:tcW w:w="342" w:type="pct"/>
            <w:shd w:val="clear" w:color="auto" w:fill="auto"/>
            <w:tcMar>
              <w:left w:w="28" w:type="dxa"/>
              <w:right w:w="28" w:type="dxa"/>
            </w:tcMar>
            <w:tcPrChange w:id="774" w:author="Huawei" w:date="2022-11-04T21:49:00Z">
              <w:tcPr>
                <w:tcW w:w="342" w:type="pct"/>
                <w:shd w:val="clear" w:color="auto" w:fill="auto"/>
                <w:tcMar>
                  <w:left w:w="28" w:type="dxa"/>
                  <w:right w:w="28" w:type="dxa"/>
                </w:tcMar>
              </w:tcPr>
            </w:tcPrChange>
          </w:tcPr>
          <w:p w14:paraId="57BFC607"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75" w:author="Huawei" w:date="2022-11-04T21:49:00Z">
              <w:tcPr>
                <w:tcW w:w="344" w:type="pct"/>
                <w:shd w:val="clear" w:color="auto" w:fill="auto"/>
                <w:tcMar>
                  <w:left w:w="23" w:type="dxa"/>
                  <w:right w:w="23" w:type="dxa"/>
                </w:tcMar>
              </w:tcPr>
            </w:tcPrChange>
          </w:tcPr>
          <w:p w14:paraId="731CF0B4"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76" w:author="Huawei" w:date="2022-11-04T21:49:00Z">
              <w:tcPr>
                <w:tcW w:w="410" w:type="pct"/>
                <w:shd w:val="clear" w:color="auto" w:fill="auto"/>
                <w:tcMar>
                  <w:left w:w="23" w:type="dxa"/>
                  <w:right w:w="23" w:type="dxa"/>
                </w:tcMar>
              </w:tcPr>
            </w:tcPrChange>
          </w:tcPr>
          <w:p w14:paraId="384B1464"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77" w:author="Huawei" w:date="2022-11-04T21:49:00Z">
              <w:tcPr>
                <w:tcW w:w="619" w:type="pct"/>
                <w:vMerge/>
                <w:shd w:val="clear" w:color="auto" w:fill="auto"/>
                <w:tcMar>
                  <w:left w:w="45" w:type="dxa"/>
                  <w:right w:w="45" w:type="dxa"/>
                </w:tcMar>
                <w:vAlign w:val="center"/>
              </w:tcPr>
            </w:tcPrChange>
          </w:tcPr>
          <w:p w14:paraId="335A027E" w14:textId="77777777" w:rsidR="0037724D" w:rsidRPr="0053369F" w:rsidRDefault="0037724D" w:rsidP="0037724D">
            <w:pPr>
              <w:pStyle w:val="TAH"/>
            </w:pPr>
          </w:p>
        </w:tc>
        <w:tc>
          <w:tcPr>
            <w:tcW w:w="202" w:type="pct"/>
            <w:vMerge/>
            <w:shd w:val="clear" w:color="auto" w:fill="auto"/>
            <w:textDirection w:val="btLr"/>
            <w:vAlign w:val="center"/>
            <w:tcPrChange w:id="778" w:author="Huawei" w:date="2022-11-04T21:49:00Z">
              <w:tcPr>
                <w:tcW w:w="202" w:type="pct"/>
                <w:vMerge/>
                <w:shd w:val="clear" w:color="auto" w:fill="auto"/>
                <w:textDirection w:val="btLr"/>
                <w:vAlign w:val="center"/>
              </w:tcPr>
            </w:tcPrChange>
          </w:tcPr>
          <w:p w14:paraId="1F1E5E2A" w14:textId="77777777" w:rsidR="0037724D" w:rsidRPr="0053369F" w:rsidRDefault="0037724D" w:rsidP="0037724D">
            <w:pPr>
              <w:pStyle w:val="TAC"/>
            </w:pPr>
          </w:p>
        </w:tc>
        <w:tc>
          <w:tcPr>
            <w:tcW w:w="548" w:type="pct"/>
            <w:shd w:val="clear" w:color="auto" w:fill="auto"/>
            <w:tcMar>
              <w:left w:w="45" w:type="dxa"/>
              <w:right w:w="45" w:type="dxa"/>
            </w:tcMar>
            <w:tcPrChange w:id="779" w:author="Huawei" w:date="2022-11-04T21:49:00Z">
              <w:tcPr>
                <w:tcW w:w="548" w:type="pct"/>
                <w:shd w:val="clear" w:color="auto" w:fill="auto"/>
                <w:tcMar>
                  <w:left w:w="45" w:type="dxa"/>
                  <w:right w:w="45" w:type="dxa"/>
                </w:tcMar>
              </w:tcPr>
            </w:tcPrChange>
          </w:tcPr>
          <w:p w14:paraId="6B0F222F" w14:textId="77777777" w:rsidR="0037724D" w:rsidRPr="0053369F" w:rsidRDefault="0037724D" w:rsidP="0037724D">
            <w:pPr>
              <w:pStyle w:val="TAC"/>
            </w:pPr>
            <w:r w:rsidRPr="0053369F">
              <w:t>QPSK</w:t>
            </w:r>
          </w:p>
        </w:tc>
        <w:tc>
          <w:tcPr>
            <w:tcW w:w="686" w:type="pct"/>
            <w:shd w:val="clear" w:color="auto" w:fill="auto"/>
            <w:tcMar>
              <w:left w:w="45" w:type="dxa"/>
              <w:right w:w="45" w:type="dxa"/>
            </w:tcMar>
            <w:vAlign w:val="center"/>
            <w:tcPrChange w:id="780" w:author="Huawei" w:date="2022-11-04T21:49:00Z">
              <w:tcPr>
                <w:tcW w:w="686" w:type="pct"/>
                <w:shd w:val="clear" w:color="auto" w:fill="auto"/>
                <w:tcMar>
                  <w:left w:w="45" w:type="dxa"/>
                  <w:right w:w="45" w:type="dxa"/>
                </w:tcMar>
                <w:vAlign w:val="center"/>
              </w:tcPr>
            </w:tcPrChange>
          </w:tcPr>
          <w:p w14:paraId="3E9F565E" w14:textId="77777777" w:rsidR="0037724D" w:rsidRPr="0053369F" w:rsidRDefault="0037724D" w:rsidP="0037724D">
            <w:pPr>
              <w:pStyle w:val="TAC"/>
            </w:pPr>
            <w:r w:rsidRPr="0053369F">
              <w:t>220@0 (A1)</w:t>
            </w:r>
          </w:p>
        </w:tc>
        <w:tc>
          <w:tcPr>
            <w:tcW w:w="686" w:type="pct"/>
            <w:shd w:val="clear" w:color="auto" w:fill="auto"/>
            <w:vAlign w:val="center"/>
            <w:tcPrChange w:id="781" w:author="Huawei" w:date="2022-11-04T21:49:00Z">
              <w:tcPr>
                <w:tcW w:w="686" w:type="pct"/>
                <w:shd w:val="clear" w:color="auto" w:fill="auto"/>
                <w:vAlign w:val="center"/>
              </w:tcPr>
            </w:tcPrChange>
          </w:tcPr>
          <w:p w14:paraId="01C12034" w14:textId="77777777" w:rsidR="0037724D" w:rsidRPr="0053369F" w:rsidRDefault="0037724D" w:rsidP="0037724D">
            <w:pPr>
              <w:pStyle w:val="TAC"/>
            </w:pPr>
            <w:r w:rsidRPr="0053369F">
              <w:t>110@0 (A1)</w:t>
            </w:r>
          </w:p>
        </w:tc>
        <w:tc>
          <w:tcPr>
            <w:tcW w:w="685" w:type="pct"/>
            <w:shd w:val="clear" w:color="auto" w:fill="auto"/>
            <w:vAlign w:val="center"/>
            <w:tcPrChange w:id="782" w:author="Huawei" w:date="2022-11-04T21:49:00Z">
              <w:tcPr>
                <w:tcW w:w="685" w:type="pct"/>
                <w:shd w:val="clear" w:color="auto" w:fill="auto"/>
                <w:vAlign w:val="center"/>
              </w:tcPr>
            </w:tcPrChange>
          </w:tcPr>
          <w:p w14:paraId="68FD2C60" w14:textId="77777777" w:rsidR="0037724D" w:rsidRPr="0053369F" w:rsidRDefault="0037724D" w:rsidP="0037724D">
            <w:pPr>
              <w:pStyle w:val="TAC"/>
            </w:pPr>
            <w:r w:rsidRPr="0053369F">
              <w:t>55@0 (A1)</w:t>
            </w:r>
          </w:p>
        </w:tc>
      </w:tr>
      <w:tr w:rsidR="0037724D" w:rsidRPr="0053369F" w14:paraId="0C67D462"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84" w:author="Huawei" w:date="2022-11-04T21:49:00Z">
            <w:trPr>
              <w:trHeight w:val="152"/>
            </w:trPr>
          </w:trPrChange>
        </w:trPr>
        <w:tc>
          <w:tcPr>
            <w:tcW w:w="478" w:type="pct"/>
            <w:shd w:val="clear" w:color="auto" w:fill="auto"/>
            <w:tcMar>
              <w:left w:w="28" w:type="dxa"/>
              <w:right w:w="28" w:type="dxa"/>
            </w:tcMar>
            <w:tcPrChange w:id="785" w:author="Huawei" w:date="2022-11-04T21:49:00Z">
              <w:tcPr>
                <w:tcW w:w="478" w:type="pct"/>
                <w:shd w:val="clear" w:color="auto" w:fill="auto"/>
                <w:tcMar>
                  <w:left w:w="28" w:type="dxa"/>
                  <w:right w:w="28" w:type="dxa"/>
                </w:tcMar>
                <w:vAlign w:val="center"/>
              </w:tcPr>
            </w:tcPrChange>
          </w:tcPr>
          <w:p w14:paraId="2F8E3B3D" w14:textId="6A6655A2" w:rsidR="0037724D" w:rsidRPr="0053369F" w:rsidRDefault="0037724D" w:rsidP="0037724D">
            <w:pPr>
              <w:pStyle w:val="TAC"/>
            </w:pPr>
            <w:ins w:id="786" w:author="Huawei" w:date="2022-11-04T21:49:00Z">
              <w:r w:rsidRPr="002E78D5">
                <w:t>78</w:t>
              </w:r>
            </w:ins>
            <w:del w:id="787" w:author="Huawei" w:date="2022-11-04T21:49:00Z">
              <w:r w:rsidRPr="0053369F" w:rsidDel="007559D9">
                <w:delText>63</w:delText>
              </w:r>
            </w:del>
          </w:p>
        </w:tc>
        <w:tc>
          <w:tcPr>
            <w:tcW w:w="342" w:type="pct"/>
            <w:shd w:val="clear" w:color="auto" w:fill="auto"/>
            <w:tcMar>
              <w:left w:w="28" w:type="dxa"/>
              <w:right w:w="28" w:type="dxa"/>
            </w:tcMar>
            <w:tcPrChange w:id="788" w:author="Huawei" w:date="2022-11-04T21:49:00Z">
              <w:tcPr>
                <w:tcW w:w="342" w:type="pct"/>
                <w:shd w:val="clear" w:color="auto" w:fill="auto"/>
                <w:tcMar>
                  <w:left w:w="28" w:type="dxa"/>
                  <w:right w:w="28" w:type="dxa"/>
                </w:tcMar>
              </w:tcPr>
            </w:tcPrChange>
          </w:tcPr>
          <w:p w14:paraId="7E8351A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789" w:author="Huawei" w:date="2022-11-04T21:49:00Z">
              <w:tcPr>
                <w:tcW w:w="344" w:type="pct"/>
                <w:shd w:val="clear" w:color="auto" w:fill="auto"/>
                <w:tcMar>
                  <w:left w:w="23" w:type="dxa"/>
                  <w:right w:w="23" w:type="dxa"/>
                </w:tcMar>
              </w:tcPr>
            </w:tcPrChange>
          </w:tcPr>
          <w:p w14:paraId="0EE039E1"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790" w:author="Huawei" w:date="2022-11-04T21:49:00Z">
              <w:tcPr>
                <w:tcW w:w="410" w:type="pct"/>
                <w:shd w:val="clear" w:color="auto" w:fill="auto"/>
                <w:tcMar>
                  <w:left w:w="23" w:type="dxa"/>
                  <w:right w:w="23" w:type="dxa"/>
                </w:tcMar>
              </w:tcPr>
            </w:tcPrChange>
          </w:tcPr>
          <w:p w14:paraId="4B1927DB"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791" w:author="Huawei" w:date="2022-11-04T21:49:00Z">
              <w:tcPr>
                <w:tcW w:w="619" w:type="pct"/>
                <w:vMerge/>
                <w:shd w:val="clear" w:color="auto" w:fill="auto"/>
                <w:tcMar>
                  <w:left w:w="45" w:type="dxa"/>
                  <w:right w:w="45" w:type="dxa"/>
                </w:tcMar>
                <w:vAlign w:val="center"/>
              </w:tcPr>
            </w:tcPrChange>
          </w:tcPr>
          <w:p w14:paraId="1F1AE277" w14:textId="77777777" w:rsidR="0037724D" w:rsidRPr="0053369F" w:rsidRDefault="0037724D" w:rsidP="0037724D">
            <w:pPr>
              <w:pStyle w:val="TAH"/>
            </w:pPr>
          </w:p>
        </w:tc>
        <w:tc>
          <w:tcPr>
            <w:tcW w:w="202" w:type="pct"/>
            <w:vMerge/>
            <w:shd w:val="clear" w:color="auto" w:fill="auto"/>
            <w:textDirection w:val="btLr"/>
            <w:vAlign w:val="center"/>
            <w:tcPrChange w:id="792" w:author="Huawei" w:date="2022-11-04T21:49:00Z">
              <w:tcPr>
                <w:tcW w:w="202" w:type="pct"/>
                <w:vMerge/>
                <w:shd w:val="clear" w:color="auto" w:fill="auto"/>
                <w:textDirection w:val="btLr"/>
                <w:vAlign w:val="center"/>
              </w:tcPr>
            </w:tcPrChange>
          </w:tcPr>
          <w:p w14:paraId="656EA3E7" w14:textId="77777777" w:rsidR="0037724D" w:rsidRPr="0053369F" w:rsidRDefault="0037724D" w:rsidP="0037724D">
            <w:pPr>
              <w:pStyle w:val="TAC"/>
            </w:pPr>
          </w:p>
        </w:tc>
        <w:tc>
          <w:tcPr>
            <w:tcW w:w="548" w:type="pct"/>
            <w:shd w:val="clear" w:color="auto" w:fill="auto"/>
            <w:tcMar>
              <w:left w:w="45" w:type="dxa"/>
              <w:right w:w="45" w:type="dxa"/>
            </w:tcMar>
            <w:tcPrChange w:id="793" w:author="Huawei" w:date="2022-11-04T21:49:00Z">
              <w:tcPr>
                <w:tcW w:w="548" w:type="pct"/>
                <w:shd w:val="clear" w:color="auto" w:fill="auto"/>
                <w:tcMar>
                  <w:left w:w="45" w:type="dxa"/>
                  <w:right w:w="45" w:type="dxa"/>
                </w:tcMar>
              </w:tcPr>
            </w:tcPrChange>
          </w:tcPr>
          <w:p w14:paraId="6092C95B" w14:textId="77777777" w:rsidR="0037724D" w:rsidRPr="0053369F" w:rsidRDefault="0037724D" w:rsidP="0037724D">
            <w:pPr>
              <w:pStyle w:val="TAC"/>
            </w:pPr>
            <w:r w:rsidRPr="0053369F">
              <w:t>QPSK</w:t>
            </w:r>
          </w:p>
        </w:tc>
        <w:tc>
          <w:tcPr>
            <w:tcW w:w="2057" w:type="pct"/>
            <w:gridSpan w:val="3"/>
            <w:shd w:val="clear" w:color="auto" w:fill="auto"/>
            <w:tcMar>
              <w:left w:w="45" w:type="dxa"/>
              <w:right w:w="45" w:type="dxa"/>
            </w:tcMar>
            <w:vAlign w:val="center"/>
            <w:tcPrChange w:id="794" w:author="Huawei" w:date="2022-11-04T21:49:00Z">
              <w:tcPr>
                <w:tcW w:w="2057" w:type="pct"/>
                <w:gridSpan w:val="3"/>
                <w:shd w:val="clear" w:color="auto" w:fill="auto"/>
                <w:tcMar>
                  <w:left w:w="45" w:type="dxa"/>
                  <w:right w:w="45" w:type="dxa"/>
                </w:tcMar>
                <w:vAlign w:val="center"/>
              </w:tcPr>
            </w:tcPrChange>
          </w:tcPr>
          <w:p w14:paraId="7A438C3C"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42E1BEF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796" w:author="Huawei" w:date="2022-11-04T21:49:00Z">
            <w:trPr>
              <w:trHeight w:val="152"/>
            </w:trPr>
          </w:trPrChange>
        </w:trPr>
        <w:tc>
          <w:tcPr>
            <w:tcW w:w="478" w:type="pct"/>
            <w:shd w:val="clear" w:color="auto" w:fill="auto"/>
            <w:tcMar>
              <w:left w:w="28" w:type="dxa"/>
              <w:right w:w="28" w:type="dxa"/>
            </w:tcMar>
            <w:tcPrChange w:id="797" w:author="Huawei" w:date="2022-11-04T21:49:00Z">
              <w:tcPr>
                <w:tcW w:w="478" w:type="pct"/>
                <w:shd w:val="clear" w:color="auto" w:fill="auto"/>
                <w:tcMar>
                  <w:left w:w="28" w:type="dxa"/>
                  <w:right w:w="28" w:type="dxa"/>
                </w:tcMar>
                <w:vAlign w:val="center"/>
              </w:tcPr>
            </w:tcPrChange>
          </w:tcPr>
          <w:p w14:paraId="064B6D60" w14:textId="005A887D" w:rsidR="0037724D" w:rsidRPr="0053369F" w:rsidRDefault="0037724D" w:rsidP="0037724D">
            <w:pPr>
              <w:pStyle w:val="TAC"/>
            </w:pPr>
            <w:ins w:id="798" w:author="Huawei" w:date="2022-11-04T21:49:00Z">
              <w:r w:rsidRPr="002E78D5">
                <w:t>79</w:t>
              </w:r>
            </w:ins>
            <w:del w:id="799" w:author="Huawei" w:date="2022-11-04T21:49:00Z">
              <w:r w:rsidRPr="0053369F" w:rsidDel="007559D9">
                <w:delText>64</w:delText>
              </w:r>
            </w:del>
          </w:p>
        </w:tc>
        <w:tc>
          <w:tcPr>
            <w:tcW w:w="342" w:type="pct"/>
            <w:shd w:val="clear" w:color="auto" w:fill="auto"/>
            <w:tcMar>
              <w:left w:w="28" w:type="dxa"/>
              <w:right w:w="28" w:type="dxa"/>
            </w:tcMar>
            <w:vAlign w:val="center"/>
            <w:tcPrChange w:id="800" w:author="Huawei" w:date="2022-11-04T21:49:00Z">
              <w:tcPr>
                <w:tcW w:w="342" w:type="pct"/>
                <w:shd w:val="clear" w:color="auto" w:fill="auto"/>
                <w:tcMar>
                  <w:left w:w="28" w:type="dxa"/>
                  <w:right w:w="28" w:type="dxa"/>
                </w:tcMar>
                <w:vAlign w:val="center"/>
              </w:tcPr>
            </w:tcPrChange>
          </w:tcPr>
          <w:p w14:paraId="16AFB114"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01" w:author="Huawei" w:date="2022-11-04T21:49:00Z">
              <w:tcPr>
                <w:tcW w:w="344" w:type="pct"/>
                <w:shd w:val="clear" w:color="auto" w:fill="auto"/>
                <w:tcMar>
                  <w:left w:w="23" w:type="dxa"/>
                  <w:right w:w="23" w:type="dxa"/>
                </w:tcMar>
                <w:vAlign w:val="center"/>
              </w:tcPr>
            </w:tcPrChange>
          </w:tcPr>
          <w:p w14:paraId="6D28FE64"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02" w:author="Huawei" w:date="2022-11-04T21:49:00Z">
              <w:tcPr>
                <w:tcW w:w="410" w:type="pct"/>
                <w:shd w:val="clear" w:color="auto" w:fill="auto"/>
                <w:tcMar>
                  <w:left w:w="23" w:type="dxa"/>
                  <w:right w:w="23" w:type="dxa"/>
                </w:tcMar>
              </w:tcPr>
            </w:tcPrChange>
          </w:tcPr>
          <w:p w14:paraId="58B4300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03" w:author="Huawei" w:date="2022-11-04T21:49:00Z">
              <w:tcPr>
                <w:tcW w:w="619" w:type="pct"/>
                <w:vMerge/>
                <w:shd w:val="clear" w:color="auto" w:fill="auto"/>
                <w:tcMar>
                  <w:left w:w="45" w:type="dxa"/>
                  <w:right w:w="45" w:type="dxa"/>
                </w:tcMar>
                <w:vAlign w:val="center"/>
              </w:tcPr>
            </w:tcPrChange>
          </w:tcPr>
          <w:p w14:paraId="13A32D06" w14:textId="77777777" w:rsidR="0037724D" w:rsidRPr="0053369F" w:rsidRDefault="0037724D" w:rsidP="0037724D">
            <w:pPr>
              <w:pStyle w:val="TAH"/>
            </w:pPr>
          </w:p>
        </w:tc>
        <w:tc>
          <w:tcPr>
            <w:tcW w:w="202" w:type="pct"/>
            <w:vMerge/>
            <w:shd w:val="clear" w:color="auto" w:fill="auto"/>
            <w:textDirection w:val="btLr"/>
            <w:vAlign w:val="center"/>
            <w:tcPrChange w:id="804" w:author="Huawei" w:date="2022-11-04T21:49:00Z">
              <w:tcPr>
                <w:tcW w:w="202" w:type="pct"/>
                <w:vMerge/>
                <w:shd w:val="clear" w:color="auto" w:fill="auto"/>
                <w:textDirection w:val="btLr"/>
                <w:vAlign w:val="center"/>
              </w:tcPr>
            </w:tcPrChange>
          </w:tcPr>
          <w:p w14:paraId="760306A9" w14:textId="77777777" w:rsidR="0037724D" w:rsidRPr="0053369F" w:rsidRDefault="0037724D" w:rsidP="0037724D">
            <w:pPr>
              <w:pStyle w:val="TAC"/>
            </w:pPr>
          </w:p>
        </w:tc>
        <w:tc>
          <w:tcPr>
            <w:tcW w:w="548" w:type="pct"/>
            <w:shd w:val="clear" w:color="auto" w:fill="auto"/>
            <w:tcMar>
              <w:left w:w="45" w:type="dxa"/>
              <w:right w:w="45" w:type="dxa"/>
            </w:tcMar>
            <w:tcPrChange w:id="805" w:author="Huawei" w:date="2022-11-04T21:49:00Z">
              <w:tcPr>
                <w:tcW w:w="548" w:type="pct"/>
                <w:shd w:val="clear" w:color="auto" w:fill="auto"/>
                <w:tcMar>
                  <w:left w:w="45" w:type="dxa"/>
                  <w:right w:w="45" w:type="dxa"/>
                </w:tcMar>
              </w:tcPr>
            </w:tcPrChange>
          </w:tcPr>
          <w:p w14:paraId="6D23662C"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06" w:author="Huawei" w:date="2022-11-04T21:49:00Z">
              <w:tcPr>
                <w:tcW w:w="2057" w:type="pct"/>
                <w:gridSpan w:val="3"/>
                <w:shd w:val="clear" w:color="auto" w:fill="auto"/>
                <w:tcMar>
                  <w:left w:w="45" w:type="dxa"/>
                  <w:right w:w="45" w:type="dxa"/>
                </w:tcMar>
                <w:vAlign w:val="center"/>
              </w:tcPr>
            </w:tcPrChange>
          </w:tcPr>
          <w:p w14:paraId="02138BAB" w14:textId="77777777" w:rsidR="0037724D" w:rsidRPr="0053369F" w:rsidRDefault="0037724D" w:rsidP="0037724D">
            <w:pPr>
              <w:pStyle w:val="TAC"/>
            </w:pPr>
            <w:proofErr w:type="spellStart"/>
            <w:r w:rsidRPr="0053369F">
              <w:t>Outer_Full</w:t>
            </w:r>
            <w:proofErr w:type="spellEnd"/>
            <w:r w:rsidRPr="0053369F">
              <w:t xml:space="preserve"> (A3)</w:t>
            </w:r>
          </w:p>
        </w:tc>
      </w:tr>
      <w:tr w:rsidR="0037724D" w:rsidRPr="0053369F" w14:paraId="2925FE6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08" w:author="Huawei" w:date="2022-11-04T21:49:00Z">
            <w:trPr>
              <w:trHeight w:val="152"/>
            </w:trPr>
          </w:trPrChange>
        </w:trPr>
        <w:tc>
          <w:tcPr>
            <w:tcW w:w="478" w:type="pct"/>
            <w:shd w:val="clear" w:color="auto" w:fill="auto"/>
            <w:tcMar>
              <w:left w:w="28" w:type="dxa"/>
              <w:right w:w="28" w:type="dxa"/>
            </w:tcMar>
            <w:tcPrChange w:id="809" w:author="Huawei" w:date="2022-11-04T21:49:00Z">
              <w:tcPr>
                <w:tcW w:w="478" w:type="pct"/>
                <w:shd w:val="clear" w:color="auto" w:fill="auto"/>
                <w:tcMar>
                  <w:left w:w="28" w:type="dxa"/>
                  <w:right w:w="28" w:type="dxa"/>
                </w:tcMar>
                <w:vAlign w:val="center"/>
              </w:tcPr>
            </w:tcPrChange>
          </w:tcPr>
          <w:p w14:paraId="6967EB23" w14:textId="35A4118D" w:rsidR="0037724D" w:rsidRPr="0053369F" w:rsidRDefault="0037724D" w:rsidP="0037724D">
            <w:pPr>
              <w:pStyle w:val="TAC"/>
            </w:pPr>
            <w:ins w:id="810" w:author="Huawei" w:date="2022-11-04T21:49:00Z">
              <w:r w:rsidRPr="002E78D5">
                <w:t>80</w:t>
              </w:r>
            </w:ins>
            <w:del w:id="811" w:author="Huawei" w:date="2022-11-04T21:49:00Z">
              <w:r w:rsidRPr="0053369F" w:rsidDel="007559D9">
                <w:delText>65</w:delText>
              </w:r>
            </w:del>
          </w:p>
        </w:tc>
        <w:tc>
          <w:tcPr>
            <w:tcW w:w="342" w:type="pct"/>
            <w:shd w:val="clear" w:color="auto" w:fill="auto"/>
            <w:tcMar>
              <w:left w:w="28" w:type="dxa"/>
              <w:right w:w="28" w:type="dxa"/>
            </w:tcMar>
            <w:tcPrChange w:id="812" w:author="Huawei" w:date="2022-11-04T21:49:00Z">
              <w:tcPr>
                <w:tcW w:w="342" w:type="pct"/>
                <w:shd w:val="clear" w:color="auto" w:fill="auto"/>
                <w:tcMar>
                  <w:left w:w="28" w:type="dxa"/>
                  <w:right w:w="28" w:type="dxa"/>
                </w:tcMar>
              </w:tcPr>
            </w:tcPrChange>
          </w:tcPr>
          <w:p w14:paraId="52B493A7"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13" w:author="Huawei" w:date="2022-11-04T21:49:00Z">
              <w:tcPr>
                <w:tcW w:w="344" w:type="pct"/>
                <w:shd w:val="clear" w:color="auto" w:fill="auto"/>
                <w:tcMar>
                  <w:left w:w="23" w:type="dxa"/>
                  <w:right w:w="23" w:type="dxa"/>
                </w:tcMar>
                <w:vAlign w:val="center"/>
              </w:tcPr>
            </w:tcPrChange>
          </w:tcPr>
          <w:p w14:paraId="749143C2"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14" w:author="Huawei" w:date="2022-11-04T21:49:00Z">
              <w:tcPr>
                <w:tcW w:w="410" w:type="pct"/>
                <w:shd w:val="clear" w:color="auto" w:fill="auto"/>
                <w:tcMar>
                  <w:left w:w="23" w:type="dxa"/>
                  <w:right w:w="23" w:type="dxa"/>
                </w:tcMar>
              </w:tcPr>
            </w:tcPrChange>
          </w:tcPr>
          <w:p w14:paraId="03E15E5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15" w:author="Huawei" w:date="2022-11-04T21:49:00Z">
              <w:tcPr>
                <w:tcW w:w="619" w:type="pct"/>
                <w:vMerge/>
                <w:shd w:val="clear" w:color="auto" w:fill="auto"/>
                <w:tcMar>
                  <w:left w:w="45" w:type="dxa"/>
                  <w:right w:w="45" w:type="dxa"/>
                </w:tcMar>
                <w:vAlign w:val="center"/>
              </w:tcPr>
            </w:tcPrChange>
          </w:tcPr>
          <w:p w14:paraId="77EDFD68" w14:textId="77777777" w:rsidR="0037724D" w:rsidRPr="0053369F" w:rsidRDefault="0037724D" w:rsidP="0037724D">
            <w:pPr>
              <w:pStyle w:val="TAH"/>
            </w:pPr>
          </w:p>
        </w:tc>
        <w:tc>
          <w:tcPr>
            <w:tcW w:w="202" w:type="pct"/>
            <w:vMerge/>
            <w:shd w:val="clear" w:color="auto" w:fill="auto"/>
            <w:textDirection w:val="btLr"/>
            <w:vAlign w:val="center"/>
            <w:tcPrChange w:id="816" w:author="Huawei" w:date="2022-11-04T21:49:00Z">
              <w:tcPr>
                <w:tcW w:w="202" w:type="pct"/>
                <w:vMerge/>
                <w:shd w:val="clear" w:color="auto" w:fill="auto"/>
                <w:textDirection w:val="btLr"/>
                <w:vAlign w:val="center"/>
              </w:tcPr>
            </w:tcPrChange>
          </w:tcPr>
          <w:p w14:paraId="001F8701" w14:textId="77777777" w:rsidR="0037724D" w:rsidRPr="0053369F" w:rsidRDefault="0037724D" w:rsidP="0037724D">
            <w:pPr>
              <w:pStyle w:val="TAC"/>
            </w:pPr>
          </w:p>
        </w:tc>
        <w:tc>
          <w:tcPr>
            <w:tcW w:w="548" w:type="pct"/>
            <w:shd w:val="clear" w:color="auto" w:fill="auto"/>
            <w:tcMar>
              <w:left w:w="45" w:type="dxa"/>
              <w:right w:w="45" w:type="dxa"/>
            </w:tcMar>
            <w:tcPrChange w:id="817" w:author="Huawei" w:date="2022-11-04T21:49:00Z">
              <w:tcPr>
                <w:tcW w:w="548" w:type="pct"/>
                <w:shd w:val="clear" w:color="auto" w:fill="auto"/>
                <w:tcMar>
                  <w:left w:w="45" w:type="dxa"/>
                  <w:right w:w="45" w:type="dxa"/>
                </w:tcMar>
              </w:tcPr>
            </w:tcPrChange>
          </w:tcPr>
          <w:p w14:paraId="548AED88"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18" w:author="Huawei" w:date="2022-11-04T21:49:00Z">
              <w:tcPr>
                <w:tcW w:w="2057" w:type="pct"/>
                <w:gridSpan w:val="3"/>
                <w:shd w:val="clear" w:color="auto" w:fill="auto"/>
                <w:tcMar>
                  <w:left w:w="45" w:type="dxa"/>
                  <w:right w:w="45" w:type="dxa"/>
                </w:tcMar>
                <w:vAlign w:val="center"/>
              </w:tcPr>
            </w:tcPrChange>
          </w:tcPr>
          <w:p w14:paraId="70C74EC6" w14:textId="77777777" w:rsidR="0037724D" w:rsidRPr="0053369F" w:rsidRDefault="0037724D" w:rsidP="0037724D">
            <w:pPr>
              <w:pStyle w:val="TAC"/>
            </w:pPr>
            <w:r w:rsidRPr="0053369F">
              <w:t>Edge_1RB_Right (A3)</w:t>
            </w:r>
          </w:p>
        </w:tc>
      </w:tr>
      <w:tr w:rsidR="0037724D" w:rsidRPr="0053369F" w14:paraId="00607F74"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20" w:author="Huawei" w:date="2022-11-04T21:49:00Z">
            <w:trPr>
              <w:trHeight w:val="152"/>
            </w:trPr>
          </w:trPrChange>
        </w:trPr>
        <w:tc>
          <w:tcPr>
            <w:tcW w:w="478" w:type="pct"/>
            <w:shd w:val="clear" w:color="auto" w:fill="auto"/>
            <w:tcMar>
              <w:left w:w="28" w:type="dxa"/>
              <w:right w:w="28" w:type="dxa"/>
            </w:tcMar>
            <w:tcPrChange w:id="821" w:author="Huawei" w:date="2022-11-04T21:49:00Z">
              <w:tcPr>
                <w:tcW w:w="478" w:type="pct"/>
                <w:shd w:val="clear" w:color="auto" w:fill="auto"/>
                <w:tcMar>
                  <w:left w:w="28" w:type="dxa"/>
                  <w:right w:w="28" w:type="dxa"/>
                </w:tcMar>
                <w:vAlign w:val="center"/>
              </w:tcPr>
            </w:tcPrChange>
          </w:tcPr>
          <w:p w14:paraId="319CEA91" w14:textId="7043F142" w:rsidR="0037724D" w:rsidRPr="0053369F" w:rsidRDefault="0037724D" w:rsidP="0037724D">
            <w:pPr>
              <w:pStyle w:val="TAC"/>
            </w:pPr>
            <w:ins w:id="822" w:author="Huawei" w:date="2022-11-04T21:49:00Z">
              <w:r w:rsidRPr="002E78D5">
                <w:t>81</w:t>
              </w:r>
            </w:ins>
            <w:del w:id="823" w:author="Huawei" w:date="2022-11-04T21:49:00Z">
              <w:r w:rsidRPr="0053369F" w:rsidDel="007559D9">
                <w:delText>66</w:delText>
              </w:r>
            </w:del>
          </w:p>
        </w:tc>
        <w:tc>
          <w:tcPr>
            <w:tcW w:w="342" w:type="pct"/>
            <w:shd w:val="clear" w:color="auto" w:fill="auto"/>
            <w:tcMar>
              <w:left w:w="28" w:type="dxa"/>
              <w:right w:w="28" w:type="dxa"/>
            </w:tcMar>
            <w:tcPrChange w:id="824" w:author="Huawei" w:date="2022-11-04T21:49:00Z">
              <w:tcPr>
                <w:tcW w:w="342" w:type="pct"/>
                <w:shd w:val="clear" w:color="auto" w:fill="auto"/>
                <w:tcMar>
                  <w:left w:w="28" w:type="dxa"/>
                  <w:right w:w="28" w:type="dxa"/>
                </w:tcMar>
              </w:tcPr>
            </w:tcPrChange>
          </w:tcPr>
          <w:p w14:paraId="6BDF84E8"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25" w:author="Huawei" w:date="2022-11-04T21:49:00Z">
              <w:tcPr>
                <w:tcW w:w="344" w:type="pct"/>
                <w:shd w:val="clear" w:color="auto" w:fill="auto"/>
                <w:tcMar>
                  <w:left w:w="23" w:type="dxa"/>
                  <w:right w:w="23" w:type="dxa"/>
                </w:tcMar>
                <w:vAlign w:val="center"/>
              </w:tcPr>
            </w:tcPrChange>
          </w:tcPr>
          <w:p w14:paraId="78FA9603" w14:textId="77777777" w:rsidR="0037724D" w:rsidRPr="0053369F" w:rsidRDefault="0037724D" w:rsidP="0037724D">
            <w:pPr>
              <w:pStyle w:val="TAC"/>
            </w:pPr>
            <w:r w:rsidRPr="0053369F">
              <w:t>25</w:t>
            </w:r>
          </w:p>
        </w:tc>
        <w:tc>
          <w:tcPr>
            <w:tcW w:w="410" w:type="pct"/>
            <w:shd w:val="clear" w:color="auto" w:fill="auto"/>
            <w:tcMar>
              <w:left w:w="23" w:type="dxa"/>
              <w:right w:w="23" w:type="dxa"/>
            </w:tcMar>
            <w:tcPrChange w:id="826" w:author="Huawei" w:date="2022-11-04T21:49:00Z">
              <w:tcPr>
                <w:tcW w:w="410" w:type="pct"/>
                <w:shd w:val="clear" w:color="auto" w:fill="auto"/>
                <w:tcMar>
                  <w:left w:w="23" w:type="dxa"/>
                  <w:right w:w="23" w:type="dxa"/>
                </w:tcMar>
              </w:tcPr>
            </w:tcPrChange>
          </w:tcPr>
          <w:p w14:paraId="4059FA4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27" w:author="Huawei" w:date="2022-11-04T21:49:00Z">
              <w:tcPr>
                <w:tcW w:w="619" w:type="pct"/>
                <w:vMerge/>
                <w:shd w:val="clear" w:color="auto" w:fill="auto"/>
                <w:tcMar>
                  <w:left w:w="45" w:type="dxa"/>
                  <w:right w:w="45" w:type="dxa"/>
                </w:tcMar>
                <w:vAlign w:val="center"/>
              </w:tcPr>
            </w:tcPrChange>
          </w:tcPr>
          <w:p w14:paraId="56E38C79" w14:textId="77777777" w:rsidR="0037724D" w:rsidRPr="0053369F" w:rsidRDefault="0037724D" w:rsidP="0037724D">
            <w:pPr>
              <w:pStyle w:val="TAH"/>
            </w:pPr>
          </w:p>
        </w:tc>
        <w:tc>
          <w:tcPr>
            <w:tcW w:w="202" w:type="pct"/>
            <w:vMerge/>
            <w:shd w:val="clear" w:color="auto" w:fill="auto"/>
            <w:textDirection w:val="btLr"/>
            <w:vAlign w:val="center"/>
            <w:tcPrChange w:id="828" w:author="Huawei" w:date="2022-11-04T21:49:00Z">
              <w:tcPr>
                <w:tcW w:w="202" w:type="pct"/>
                <w:vMerge/>
                <w:shd w:val="clear" w:color="auto" w:fill="auto"/>
                <w:textDirection w:val="btLr"/>
                <w:vAlign w:val="center"/>
              </w:tcPr>
            </w:tcPrChange>
          </w:tcPr>
          <w:p w14:paraId="7290E282" w14:textId="77777777" w:rsidR="0037724D" w:rsidRPr="0053369F" w:rsidRDefault="0037724D" w:rsidP="0037724D">
            <w:pPr>
              <w:pStyle w:val="TAC"/>
            </w:pPr>
          </w:p>
        </w:tc>
        <w:tc>
          <w:tcPr>
            <w:tcW w:w="548" w:type="pct"/>
            <w:shd w:val="clear" w:color="auto" w:fill="auto"/>
            <w:tcMar>
              <w:left w:w="45" w:type="dxa"/>
              <w:right w:w="45" w:type="dxa"/>
            </w:tcMar>
            <w:tcPrChange w:id="829" w:author="Huawei" w:date="2022-11-04T21:49:00Z">
              <w:tcPr>
                <w:tcW w:w="548" w:type="pct"/>
                <w:shd w:val="clear" w:color="auto" w:fill="auto"/>
                <w:tcMar>
                  <w:left w:w="45" w:type="dxa"/>
                  <w:right w:w="45" w:type="dxa"/>
                </w:tcMar>
              </w:tcPr>
            </w:tcPrChange>
          </w:tcPr>
          <w:p w14:paraId="3B4E8C4A"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30" w:author="Huawei" w:date="2022-11-04T21:49:00Z">
              <w:tcPr>
                <w:tcW w:w="2057" w:type="pct"/>
                <w:gridSpan w:val="3"/>
                <w:shd w:val="clear" w:color="auto" w:fill="auto"/>
                <w:tcMar>
                  <w:left w:w="45" w:type="dxa"/>
                  <w:right w:w="45" w:type="dxa"/>
                </w:tcMar>
                <w:vAlign w:val="center"/>
              </w:tcPr>
            </w:tcPrChange>
          </w:tcPr>
          <w:p w14:paraId="4F68BE7C" w14:textId="77777777" w:rsidR="0037724D" w:rsidRPr="0053369F" w:rsidRDefault="0037724D" w:rsidP="0037724D">
            <w:pPr>
              <w:pStyle w:val="TAC"/>
            </w:pPr>
            <w:r w:rsidRPr="0053369F">
              <w:t>Edge_1RB_Left (A3)</w:t>
            </w:r>
          </w:p>
        </w:tc>
      </w:tr>
      <w:tr w:rsidR="0037724D" w:rsidRPr="0053369F" w14:paraId="7D63863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32" w:author="Huawei" w:date="2022-11-04T21:49:00Z">
            <w:trPr>
              <w:trHeight w:val="152"/>
            </w:trPr>
          </w:trPrChange>
        </w:trPr>
        <w:tc>
          <w:tcPr>
            <w:tcW w:w="478" w:type="pct"/>
            <w:shd w:val="clear" w:color="auto" w:fill="auto"/>
            <w:tcMar>
              <w:left w:w="28" w:type="dxa"/>
              <w:right w:w="28" w:type="dxa"/>
            </w:tcMar>
            <w:tcPrChange w:id="833" w:author="Huawei" w:date="2022-11-04T21:49:00Z">
              <w:tcPr>
                <w:tcW w:w="478" w:type="pct"/>
                <w:shd w:val="clear" w:color="auto" w:fill="auto"/>
                <w:tcMar>
                  <w:left w:w="28" w:type="dxa"/>
                  <w:right w:w="28" w:type="dxa"/>
                </w:tcMar>
                <w:vAlign w:val="center"/>
              </w:tcPr>
            </w:tcPrChange>
          </w:tcPr>
          <w:p w14:paraId="110647E8" w14:textId="70BEFA4A" w:rsidR="0037724D" w:rsidRPr="0053369F" w:rsidRDefault="0037724D" w:rsidP="0037724D">
            <w:pPr>
              <w:pStyle w:val="TAC"/>
            </w:pPr>
            <w:ins w:id="834" w:author="Huawei" w:date="2022-11-04T21:49:00Z">
              <w:r w:rsidRPr="002E78D5">
                <w:t>82</w:t>
              </w:r>
            </w:ins>
            <w:del w:id="835" w:author="Huawei" w:date="2022-11-04T21:49:00Z">
              <w:r w:rsidRPr="0053369F" w:rsidDel="007559D9">
                <w:delText>67</w:delText>
              </w:r>
            </w:del>
          </w:p>
        </w:tc>
        <w:tc>
          <w:tcPr>
            <w:tcW w:w="342" w:type="pct"/>
            <w:shd w:val="clear" w:color="auto" w:fill="auto"/>
            <w:tcMar>
              <w:left w:w="28" w:type="dxa"/>
              <w:right w:w="28" w:type="dxa"/>
            </w:tcMar>
            <w:tcPrChange w:id="836" w:author="Huawei" w:date="2022-11-04T21:49:00Z">
              <w:tcPr>
                <w:tcW w:w="342" w:type="pct"/>
                <w:shd w:val="clear" w:color="auto" w:fill="auto"/>
                <w:tcMar>
                  <w:left w:w="28" w:type="dxa"/>
                  <w:right w:w="28" w:type="dxa"/>
                </w:tcMar>
              </w:tcPr>
            </w:tcPrChange>
          </w:tcPr>
          <w:p w14:paraId="39013CB1" w14:textId="77777777" w:rsidR="0037724D" w:rsidRPr="0053369F" w:rsidRDefault="0037724D" w:rsidP="0037724D">
            <w:pPr>
              <w:pStyle w:val="TAC"/>
            </w:pPr>
            <w:r w:rsidRPr="0053369F">
              <w:t>Default</w:t>
            </w:r>
          </w:p>
        </w:tc>
        <w:tc>
          <w:tcPr>
            <w:tcW w:w="344" w:type="pct"/>
            <w:shd w:val="clear" w:color="auto" w:fill="auto"/>
            <w:tcMar>
              <w:left w:w="23" w:type="dxa"/>
              <w:right w:w="23" w:type="dxa"/>
            </w:tcMar>
            <w:vAlign w:val="center"/>
            <w:tcPrChange w:id="837" w:author="Huawei" w:date="2022-11-04T21:49:00Z">
              <w:tcPr>
                <w:tcW w:w="344" w:type="pct"/>
                <w:shd w:val="clear" w:color="auto" w:fill="auto"/>
                <w:tcMar>
                  <w:left w:w="23" w:type="dxa"/>
                  <w:right w:w="23" w:type="dxa"/>
                </w:tcMar>
                <w:vAlign w:val="center"/>
              </w:tcPr>
            </w:tcPrChange>
          </w:tcPr>
          <w:p w14:paraId="7F8216FD"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38" w:author="Huawei" w:date="2022-11-04T21:49:00Z">
              <w:tcPr>
                <w:tcW w:w="410" w:type="pct"/>
                <w:shd w:val="clear" w:color="auto" w:fill="auto"/>
                <w:tcMar>
                  <w:left w:w="23" w:type="dxa"/>
                  <w:right w:w="23" w:type="dxa"/>
                </w:tcMar>
              </w:tcPr>
            </w:tcPrChange>
          </w:tcPr>
          <w:p w14:paraId="3CB8DF4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39" w:author="Huawei" w:date="2022-11-04T21:49:00Z">
              <w:tcPr>
                <w:tcW w:w="619" w:type="pct"/>
                <w:vMerge/>
                <w:shd w:val="clear" w:color="auto" w:fill="auto"/>
                <w:tcMar>
                  <w:left w:w="45" w:type="dxa"/>
                  <w:right w:w="45" w:type="dxa"/>
                </w:tcMar>
                <w:vAlign w:val="center"/>
              </w:tcPr>
            </w:tcPrChange>
          </w:tcPr>
          <w:p w14:paraId="1B5A418C" w14:textId="77777777" w:rsidR="0037724D" w:rsidRPr="0053369F" w:rsidRDefault="0037724D" w:rsidP="0037724D">
            <w:pPr>
              <w:pStyle w:val="TAH"/>
            </w:pPr>
          </w:p>
        </w:tc>
        <w:tc>
          <w:tcPr>
            <w:tcW w:w="202" w:type="pct"/>
            <w:vMerge/>
            <w:shd w:val="clear" w:color="auto" w:fill="auto"/>
            <w:textDirection w:val="btLr"/>
            <w:vAlign w:val="center"/>
            <w:tcPrChange w:id="840" w:author="Huawei" w:date="2022-11-04T21:49:00Z">
              <w:tcPr>
                <w:tcW w:w="202" w:type="pct"/>
                <w:vMerge/>
                <w:shd w:val="clear" w:color="auto" w:fill="auto"/>
                <w:textDirection w:val="btLr"/>
                <w:vAlign w:val="center"/>
              </w:tcPr>
            </w:tcPrChange>
          </w:tcPr>
          <w:p w14:paraId="7091456A" w14:textId="77777777" w:rsidR="0037724D" w:rsidRPr="0053369F" w:rsidRDefault="0037724D" w:rsidP="0037724D">
            <w:pPr>
              <w:pStyle w:val="TAC"/>
            </w:pPr>
          </w:p>
        </w:tc>
        <w:tc>
          <w:tcPr>
            <w:tcW w:w="548" w:type="pct"/>
            <w:shd w:val="clear" w:color="auto" w:fill="auto"/>
            <w:tcMar>
              <w:left w:w="45" w:type="dxa"/>
              <w:right w:w="45" w:type="dxa"/>
            </w:tcMar>
            <w:tcPrChange w:id="841" w:author="Huawei" w:date="2022-11-04T21:49:00Z">
              <w:tcPr>
                <w:tcW w:w="548" w:type="pct"/>
                <w:shd w:val="clear" w:color="auto" w:fill="auto"/>
                <w:tcMar>
                  <w:left w:w="45" w:type="dxa"/>
                  <w:right w:w="45" w:type="dxa"/>
                </w:tcMar>
              </w:tcPr>
            </w:tcPrChange>
          </w:tcPr>
          <w:p w14:paraId="1020DE2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42" w:author="Huawei" w:date="2022-11-04T21:49:00Z">
              <w:tcPr>
                <w:tcW w:w="686" w:type="pct"/>
                <w:shd w:val="clear" w:color="auto" w:fill="auto"/>
                <w:tcMar>
                  <w:left w:w="45" w:type="dxa"/>
                  <w:right w:w="45" w:type="dxa"/>
                </w:tcMar>
                <w:vAlign w:val="center"/>
              </w:tcPr>
            </w:tcPrChange>
          </w:tcPr>
          <w:p w14:paraId="57F6841C" w14:textId="77777777" w:rsidR="0037724D" w:rsidRPr="0053369F" w:rsidRDefault="0037724D" w:rsidP="0037724D">
            <w:pPr>
              <w:pStyle w:val="TAC"/>
            </w:pPr>
            <w:r w:rsidRPr="0053369F">
              <w:t>20@0 (A1)</w:t>
            </w:r>
          </w:p>
        </w:tc>
        <w:tc>
          <w:tcPr>
            <w:tcW w:w="686" w:type="pct"/>
            <w:shd w:val="clear" w:color="auto" w:fill="auto"/>
            <w:vAlign w:val="center"/>
            <w:tcPrChange w:id="843" w:author="Huawei" w:date="2022-11-04T21:49:00Z">
              <w:tcPr>
                <w:tcW w:w="686" w:type="pct"/>
                <w:shd w:val="clear" w:color="auto" w:fill="auto"/>
                <w:vAlign w:val="center"/>
              </w:tcPr>
            </w:tcPrChange>
          </w:tcPr>
          <w:p w14:paraId="27370422" w14:textId="77777777" w:rsidR="0037724D" w:rsidRPr="0053369F" w:rsidRDefault="0037724D" w:rsidP="0037724D">
            <w:pPr>
              <w:pStyle w:val="TAC"/>
            </w:pPr>
            <w:r w:rsidRPr="0053369F">
              <w:t>10@0 (A1)</w:t>
            </w:r>
          </w:p>
        </w:tc>
        <w:tc>
          <w:tcPr>
            <w:tcW w:w="685" w:type="pct"/>
            <w:shd w:val="clear" w:color="auto" w:fill="auto"/>
            <w:vAlign w:val="center"/>
            <w:tcPrChange w:id="844" w:author="Huawei" w:date="2022-11-04T21:49:00Z">
              <w:tcPr>
                <w:tcW w:w="685" w:type="pct"/>
                <w:shd w:val="clear" w:color="auto" w:fill="auto"/>
                <w:vAlign w:val="center"/>
              </w:tcPr>
            </w:tcPrChange>
          </w:tcPr>
          <w:p w14:paraId="04A65DA7" w14:textId="77777777" w:rsidR="0037724D" w:rsidRPr="0053369F" w:rsidRDefault="0037724D" w:rsidP="0037724D">
            <w:pPr>
              <w:pStyle w:val="TAC"/>
            </w:pPr>
            <w:r w:rsidRPr="0053369F">
              <w:t>5@0 (A1)</w:t>
            </w:r>
          </w:p>
        </w:tc>
      </w:tr>
      <w:tr w:rsidR="0037724D" w:rsidRPr="0053369F" w14:paraId="2EB161B8"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46" w:author="Huawei" w:date="2022-11-04T21:49:00Z">
            <w:trPr>
              <w:trHeight w:val="152"/>
            </w:trPr>
          </w:trPrChange>
        </w:trPr>
        <w:tc>
          <w:tcPr>
            <w:tcW w:w="478" w:type="pct"/>
            <w:shd w:val="clear" w:color="auto" w:fill="auto"/>
            <w:tcMar>
              <w:left w:w="28" w:type="dxa"/>
              <w:right w:w="28" w:type="dxa"/>
            </w:tcMar>
            <w:tcPrChange w:id="847" w:author="Huawei" w:date="2022-11-04T21:49:00Z">
              <w:tcPr>
                <w:tcW w:w="478" w:type="pct"/>
                <w:shd w:val="clear" w:color="auto" w:fill="auto"/>
                <w:tcMar>
                  <w:left w:w="28" w:type="dxa"/>
                  <w:right w:w="28" w:type="dxa"/>
                </w:tcMar>
                <w:vAlign w:val="center"/>
              </w:tcPr>
            </w:tcPrChange>
          </w:tcPr>
          <w:p w14:paraId="6E20CECF" w14:textId="0F20D55D" w:rsidR="0037724D" w:rsidRPr="0053369F" w:rsidRDefault="0037724D" w:rsidP="0037724D">
            <w:pPr>
              <w:pStyle w:val="TAC"/>
            </w:pPr>
            <w:ins w:id="848" w:author="Huawei" w:date="2022-11-04T21:49:00Z">
              <w:r w:rsidRPr="002E78D5">
                <w:t>83</w:t>
              </w:r>
            </w:ins>
            <w:del w:id="849" w:author="Huawei" w:date="2022-11-04T21:49:00Z">
              <w:r w:rsidRPr="0053369F" w:rsidDel="007559D9">
                <w:delText>68</w:delText>
              </w:r>
            </w:del>
          </w:p>
        </w:tc>
        <w:tc>
          <w:tcPr>
            <w:tcW w:w="342" w:type="pct"/>
            <w:shd w:val="clear" w:color="auto" w:fill="auto"/>
            <w:tcMar>
              <w:left w:w="28" w:type="dxa"/>
              <w:right w:w="28" w:type="dxa"/>
            </w:tcMar>
            <w:tcPrChange w:id="850" w:author="Huawei" w:date="2022-11-04T21:49:00Z">
              <w:tcPr>
                <w:tcW w:w="342" w:type="pct"/>
                <w:shd w:val="clear" w:color="auto" w:fill="auto"/>
                <w:tcMar>
                  <w:left w:w="28" w:type="dxa"/>
                  <w:right w:w="28" w:type="dxa"/>
                </w:tcMar>
              </w:tcPr>
            </w:tcPrChange>
          </w:tcPr>
          <w:p w14:paraId="7BAACB83"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51" w:author="Huawei" w:date="2022-11-04T21:49:00Z">
              <w:tcPr>
                <w:tcW w:w="344" w:type="pct"/>
                <w:shd w:val="clear" w:color="auto" w:fill="auto"/>
                <w:tcMar>
                  <w:left w:w="23" w:type="dxa"/>
                  <w:right w:w="23" w:type="dxa"/>
                </w:tcMar>
              </w:tcPr>
            </w:tcPrChange>
          </w:tcPr>
          <w:p w14:paraId="624E6B94"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52" w:author="Huawei" w:date="2022-11-04T21:49:00Z">
              <w:tcPr>
                <w:tcW w:w="410" w:type="pct"/>
                <w:shd w:val="clear" w:color="auto" w:fill="auto"/>
                <w:tcMar>
                  <w:left w:w="23" w:type="dxa"/>
                  <w:right w:w="23" w:type="dxa"/>
                </w:tcMar>
              </w:tcPr>
            </w:tcPrChange>
          </w:tcPr>
          <w:p w14:paraId="75820ADE"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53" w:author="Huawei" w:date="2022-11-04T21:49:00Z">
              <w:tcPr>
                <w:tcW w:w="619" w:type="pct"/>
                <w:vMerge/>
                <w:shd w:val="clear" w:color="auto" w:fill="auto"/>
                <w:tcMar>
                  <w:left w:w="45" w:type="dxa"/>
                  <w:right w:w="45" w:type="dxa"/>
                </w:tcMar>
                <w:vAlign w:val="center"/>
              </w:tcPr>
            </w:tcPrChange>
          </w:tcPr>
          <w:p w14:paraId="18E7DB64" w14:textId="77777777" w:rsidR="0037724D" w:rsidRPr="0053369F" w:rsidRDefault="0037724D" w:rsidP="0037724D">
            <w:pPr>
              <w:pStyle w:val="TAH"/>
            </w:pPr>
          </w:p>
        </w:tc>
        <w:tc>
          <w:tcPr>
            <w:tcW w:w="202" w:type="pct"/>
            <w:vMerge/>
            <w:shd w:val="clear" w:color="auto" w:fill="auto"/>
            <w:textDirection w:val="btLr"/>
            <w:vAlign w:val="center"/>
            <w:tcPrChange w:id="854" w:author="Huawei" w:date="2022-11-04T21:49:00Z">
              <w:tcPr>
                <w:tcW w:w="202" w:type="pct"/>
                <w:vMerge/>
                <w:shd w:val="clear" w:color="auto" w:fill="auto"/>
                <w:textDirection w:val="btLr"/>
                <w:vAlign w:val="center"/>
              </w:tcPr>
            </w:tcPrChange>
          </w:tcPr>
          <w:p w14:paraId="11D83ECF" w14:textId="77777777" w:rsidR="0037724D" w:rsidRPr="0053369F" w:rsidRDefault="0037724D" w:rsidP="0037724D">
            <w:pPr>
              <w:pStyle w:val="TAC"/>
            </w:pPr>
          </w:p>
        </w:tc>
        <w:tc>
          <w:tcPr>
            <w:tcW w:w="548" w:type="pct"/>
            <w:shd w:val="clear" w:color="auto" w:fill="auto"/>
            <w:tcMar>
              <w:left w:w="45" w:type="dxa"/>
              <w:right w:w="45" w:type="dxa"/>
            </w:tcMar>
            <w:tcPrChange w:id="855" w:author="Huawei" w:date="2022-11-04T21:49:00Z">
              <w:tcPr>
                <w:tcW w:w="548" w:type="pct"/>
                <w:shd w:val="clear" w:color="auto" w:fill="auto"/>
                <w:tcMar>
                  <w:left w:w="45" w:type="dxa"/>
                  <w:right w:w="45" w:type="dxa"/>
                </w:tcMar>
              </w:tcPr>
            </w:tcPrChange>
          </w:tcPr>
          <w:p w14:paraId="2FEE368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56" w:author="Huawei" w:date="2022-11-04T21:49:00Z">
              <w:tcPr>
                <w:tcW w:w="686" w:type="pct"/>
                <w:shd w:val="clear" w:color="auto" w:fill="auto"/>
                <w:tcMar>
                  <w:left w:w="45" w:type="dxa"/>
                  <w:right w:w="45" w:type="dxa"/>
                </w:tcMar>
                <w:vAlign w:val="center"/>
              </w:tcPr>
            </w:tcPrChange>
          </w:tcPr>
          <w:p w14:paraId="60ADF29D" w14:textId="77777777" w:rsidR="0037724D" w:rsidRPr="0053369F" w:rsidRDefault="0037724D" w:rsidP="0037724D">
            <w:pPr>
              <w:pStyle w:val="TAC"/>
            </w:pPr>
            <w:r w:rsidRPr="0053369F">
              <w:t>36@0 (A5)</w:t>
            </w:r>
          </w:p>
        </w:tc>
        <w:tc>
          <w:tcPr>
            <w:tcW w:w="686" w:type="pct"/>
            <w:shd w:val="clear" w:color="auto" w:fill="auto"/>
            <w:vAlign w:val="center"/>
            <w:tcPrChange w:id="857" w:author="Huawei" w:date="2022-11-04T21:49:00Z">
              <w:tcPr>
                <w:tcW w:w="686" w:type="pct"/>
                <w:shd w:val="clear" w:color="auto" w:fill="auto"/>
                <w:vAlign w:val="center"/>
              </w:tcPr>
            </w:tcPrChange>
          </w:tcPr>
          <w:p w14:paraId="0C4165A1" w14:textId="77777777" w:rsidR="0037724D" w:rsidRPr="0053369F" w:rsidRDefault="0037724D" w:rsidP="0037724D">
            <w:pPr>
              <w:pStyle w:val="TAC"/>
            </w:pPr>
            <w:r w:rsidRPr="0053369F">
              <w:t>18@0 (A5)</w:t>
            </w:r>
          </w:p>
        </w:tc>
        <w:tc>
          <w:tcPr>
            <w:tcW w:w="685" w:type="pct"/>
            <w:shd w:val="clear" w:color="auto" w:fill="auto"/>
            <w:vAlign w:val="center"/>
            <w:tcPrChange w:id="858" w:author="Huawei" w:date="2022-11-04T21:49:00Z">
              <w:tcPr>
                <w:tcW w:w="685" w:type="pct"/>
                <w:shd w:val="clear" w:color="auto" w:fill="auto"/>
                <w:vAlign w:val="center"/>
              </w:tcPr>
            </w:tcPrChange>
          </w:tcPr>
          <w:p w14:paraId="43E476E1" w14:textId="77777777" w:rsidR="0037724D" w:rsidRPr="0053369F" w:rsidRDefault="0037724D" w:rsidP="0037724D">
            <w:pPr>
              <w:pStyle w:val="TAC"/>
            </w:pPr>
            <w:r w:rsidRPr="0053369F">
              <w:t>9@0 (A5)</w:t>
            </w:r>
          </w:p>
        </w:tc>
      </w:tr>
      <w:tr w:rsidR="0037724D" w:rsidRPr="0053369F" w14:paraId="26B5C48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60" w:author="Huawei" w:date="2022-11-04T21:49:00Z">
            <w:trPr>
              <w:trHeight w:val="152"/>
            </w:trPr>
          </w:trPrChange>
        </w:trPr>
        <w:tc>
          <w:tcPr>
            <w:tcW w:w="478" w:type="pct"/>
            <w:shd w:val="clear" w:color="auto" w:fill="auto"/>
            <w:tcMar>
              <w:left w:w="28" w:type="dxa"/>
              <w:right w:w="28" w:type="dxa"/>
            </w:tcMar>
            <w:tcPrChange w:id="861" w:author="Huawei" w:date="2022-11-04T21:49:00Z">
              <w:tcPr>
                <w:tcW w:w="478" w:type="pct"/>
                <w:shd w:val="clear" w:color="auto" w:fill="auto"/>
                <w:tcMar>
                  <w:left w:w="28" w:type="dxa"/>
                  <w:right w:w="28" w:type="dxa"/>
                </w:tcMar>
                <w:vAlign w:val="center"/>
              </w:tcPr>
            </w:tcPrChange>
          </w:tcPr>
          <w:p w14:paraId="65FE8A5C" w14:textId="74AA45B8" w:rsidR="0037724D" w:rsidRPr="0053369F" w:rsidRDefault="0037724D" w:rsidP="0037724D">
            <w:pPr>
              <w:pStyle w:val="TAC"/>
            </w:pPr>
            <w:ins w:id="862" w:author="Huawei" w:date="2022-11-04T21:49:00Z">
              <w:r w:rsidRPr="002E78D5">
                <w:t>84</w:t>
              </w:r>
            </w:ins>
            <w:del w:id="863" w:author="Huawei" w:date="2022-11-04T21:49:00Z">
              <w:r w:rsidRPr="0053369F" w:rsidDel="007559D9">
                <w:delText>69</w:delText>
              </w:r>
            </w:del>
          </w:p>
        </w:tc>
        <w:tc>
          <w:tcPr>
            <w:tcW w:w="342" w:type="pct"/>
            <w:shd w:val="clear" w:color="auto" w:fill="auto"/>
            <w:tcMar>
              <w:left w:w="28" w:type="dxa"/>
              <w:right w:w="28" w:type="dxa"/>
            </w:tcMar>
            <w:tcPrChange w:id="864" w:author="Huawei" w:date="2022-11-04T21:49:00Z">
              <w:tcPr>
                <w:tcW w:w="342" w:type="pct"/>
                <w:shd w:val="clear" w:color="auto" w:fill="auto"/>
                <w:tcMar>
                  <w:left w:w="28" w:type="dxa"/>
                  <w:right w:w="28" w:type="dxa"/>
                </w:tcMar>
              </w:tcPr>
            </w:tcPrChange>
          </w:tcPr>
          <w:p w14:paraId="710EE64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65" w:author="Huawei" w:date="2022-11-04T21:49:00Z">
              <w:tcPr>
                <w:tcW w:w="344" w:type="pct"/>
                <w:shd w:val="clear" w:color="auto" w:fill="auto"/>
                <w:tcMar>
                  <w:left w:w="23" w:type="dxa"/>
                  <w:right w:w="23" w:type="dxa"/>
                </w:tcMar>
              </w:tcPr>
            </w:tcPrChange>
          </w:tcPr>
          <w:p w14:paraId="63A613FA"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66" w:author="Huawei" w:date="2022-11-04T21:49:00Z">
              <w:tcPr>
                <w:tcW w:w="410" w:type="pct"/>
                <w:shd w:val="clear" w:color="auto" w:fill="auto"/>
                <w:tcMar>
                  <w:left w:w="23" w:type="dxa"/>
                  <w:right w:w="23" w:type="dxa"/>
                </w:tcMar>
              </w:tcPr>
            </w:tcPrChange>
          </w:tcPr>
          <w:p w14:paraId="75594F5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67" w:author="Huawei" w:date="2022-11-04T21:49:00Z">
              <w:tcPr>
                <w:tcW w:w="619" w:type="pct"/>
                <w:vMerge/>
                <w:shd w:val="clear" w:color="auto" w:fill="auto"/>
                <w:tcMar>
                  <w:left w:w="45" w:type="dxa"/>
                  <w:right w:w="45" w:type="dxa"/>
                </w:tcMar>
                <w:vAlign w:val="center"/>
              </w:tcPr>
            </w:tcPrChange>
          </w:tcPr>
          <w:p w14:paraId="7E457732" w14:textId="77777777" w:rsidR="0037724D" w:rsidRPr="0053369F" w:rsidRDefault="0037724D" w:rsidP="0037724D">
            <w:pPr>
              <w:pStyle w:val="TAH"/>
            </w:pPr>
          </w:p>
        </w:tc>
        <w:tc>
          <w:tcPr>
            <w:tcW w:w="202" w:type="pct"/>
            <w:vMerge/>
            <w:shd w:val="clear" w:color="auto" w:fill="auto"/>
            <w:textDirection w:val="btLr"/>
            <w:vAlign w:val="center"/>
            <w:tcPrChange w:id="868" w:author="Huawei" w:date="2022-11-04T21:49:00Z">
              <w:tcPr>
                <w:tcW w:w="202" w:type="pct"/>
                <w:vMerge/>
                <w:shd w:val="clear" w:color="auto" w:fill="auto"/>
                <w:textDirection w:val="btLr"/>
                <w:vAlign w:val="center"/>
              </w:tcPr>
            </w:tcPrChange>
          </w:tcPr>
          <w:p w14:paraId="49FABB2A" w14:textId="77777777" w:rsidR="0037724D" w:rsidRPr="0053369F" w:rsidRDefault="0037724D" w:rsidP="0037724D">
            <w:pPr>
              <w:pStyle w:val="TAC"/>
            </w:pPr>
          </w:p>
        </w:tc>
        <w:tc>
          <w:tcPr>
            <w:tcW w:w="548" w:type="pct"/>
            <w:shd w:val="clear" w:color="auto" w:fill="auto"/>
            <w:tcMar>
              <w:left w:w="45" w:type="dxa"/>
              <w:right w:w="45" w:type="dxa"/>
            </w:tcMar>
            <w:tcPrChange w:id="869" w:author="Huawei" w:date="2022-11-04T21:49:00Z">
              <w:tcPr>
                <w:tcW w:w="548" w:type="pct"/>
                <w:shd w:val="clear" w:color="auto" w:fill="auto"/>
                <w:tcMar>
                  <w:left w:w="45" w:type="dxa"/>
                  <w:right w:w="45" w:type="dxa"/>
                </w:tcMar>
              </w:tcPr>
            </w:tcPrChange>
          </w:tcPr>
          <w:p w14:paraId="32EB19CB"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70" w:author="Huawei" w:date="2022-11-04T21:49:00Z">
              <w:tcPr>
                <w:tcW w:w="686" w:type="pct"/>
                <w:shd w:val="clear" w:color="auto" w:fill="auto"/>
                <w:tcMar>
                  <w:left w:w="45" w:type="dxa"/>
                  <w:right w:w="45" w:type="dxa"/>
                </w:tcMar>
                <w:vAlign w:val="center"/>
              </w:tcPr>
            </w:tcPrChange>
          </w:tcPr>
          <w:p w14:paraId="00494AEE" w14:textId="77777777" w:rsidR="0037724D" w:rsidRPr="0053369F" w:rsidRDefault="0037724D" w:rsidP="0037724D">
            <w:pPr>
              <w:pStyle w:val="TAC"/>
            </w:pPr>
            <w:r w:rsidRPr="0053369F">
              <w:t>80@0 (A3)</w:t>
            </w:r>
          </w:p>
        </w:tc>
        <w:tc>
          <w:tcPr>
            <w:tcW w:w="686" w:type="pct"/>
            <w:shd w:val="clear" w:color="auto" w:fill="auto"/>
            <w:vAlign w:val="center"/>
            <w:tcPrChange w:id="871" w:author="Huawei" w:date="2022-11-04T21:49:00Z">
              <w:tcPr>
                <w:tcW w:w="686" w:type="pct"/>
                <w:shd w:val="clear" w:color="auto" w:fill="auto"/>
                <w:vAlign w:val="center"/>
              </w:tcPr>
            </w:tcPrChange>
          </w:tcPr>
          <w:p w14:paraId="16CC3932" w14:textId="77777777" w:rsidR="0037724D" w:rsidRPr="0053369F" w:rsidRDefault="0037724D" w:rsidP="0037724D">
            <w:pPr>
              <w:pStyle w:val="TAC"/>
            </w:pPr>
            <w:r w:rsidRPr="0053369F">
              <w:t>40</w:t>
            </w:r>
            <w:r w:rsidRPr="0053369F">
              <w:rPr>
                <w:lang w:eastAsia="zh-CN"/>
              </w:rPr>
              <w:t>@</w:t>
            </w:r>
            <w:r w:rsidRPr="0053369F">
              <w:t>0 (A3)</w:t>
            </w:r>
          </w:p>
        </w:tc>
        <w:tc>
          <w:tcPr>
            <w:tcW w:w="685" w:type="pct"/>
            <w:shd w:val="clear" w:color="auto" w:fill="auto"/>
            <w:vAlign w:val="center"/>
            <w:tcPrChange w:id="872" w:author="Huawei" w:date="2022-11-04T21:49:00Z">
              <w:tcPr>
                <w:tcW w:w="685" w:type="pct"/>
                <w:shd w:val="clear" w:color="auto" w:fill="auto"/>
                <w:vAlign w:val="center"/>
              </w:tcPr>
            </w:tcPrChange>
          </w:tcPr>
          <w:p w14:paraId="33BAF780" w14:textId="77777777" w:rsidR="0037724D" w:rsidRPr="0053369F" w:rsidRDefault="0037724D" w:rsidP="0037724D">
            <w:pPr>
              <w:pStyle w:val="TAC"/>
            </w:pPr>
            <w:r w:rsidRPr="0053369F">
              <w:t>20</w:t>
            </w:r>
            <w:r w:rsidRPr="0053369F">
              <w:rPr>
                <w:lang w:eastAsia="zh-CN"/>
              </w:rPr>
              <w:t>@</w:t>
            </w:r>
            <w:r w:rsidRPr="0053369F">
              <w:t>0 (A3)</w:t>
            </w:r>
          </w:p>
        </w:tc>
      </w:tr>
      <w:tr w:rsidR="0037724D" w:rsidRPr="0053369F" w14:paraId="0E9289F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74" w:author="Huawei" w:date="2022-11-04T21:49:00Z">
            <w:trPr>
              <w:trHeight w:val="152"/>
            </w:trPr>
          </w:trPrChange>
        </w:trPr>
        <w:tc>
          <w:tcPr>
            <w:tcW w:w="478" w:type="pct"/>
            <w:shd w:val="clear" w:color="auto" w:fill="auto"/>
            <w:tcMar>
              <w:left w:w="28" w:type="dxa"/>
              <w:right w:w="28" w:type="dxa"/>
            </w:tcMar>
            <w:tcPrChange w:id="875" w:author="Huawei" w:date="2022-11-04T21:49:00Z">
              <w:tcPr>
                <w:tcW w:w="478" w:type="pct"/>
                <w:shd w:val="clear" w:color="auto" w:fill="auto"/>
                <w:tcMar>
                  <w:left w:w="28" w:type="dxa"/>
                  <w:right w:w="28" w:type="dxa"/>
                </w:tcMar>
                <w:vAlign w:val="center"/>
              </w:tcPr>
            </w:tcPrChange>
          </w:tcPr>
          <w:p w14:paraId="2640F843" w14:textId="4775FB29" w:rsidR="0037724D" w:rsidRPr="0053369F" w:rsidRDefault="0037724D" w:rsidP="0037724D">
            <w:pPr>
              <w:pStyle w:val="TAC"/>
            </w:pPr>
            <w:ins w:id="876" w:author="Huawei" w:date="2022-11-04T21:49:00Z">
              <w:r w:rsidRPr="002E78D5">
                <w:t>85</w:t>
              </w:r>
            </w:ins>
            <w:del w:id="877" w:author="Huawei" w:date="2022-11-04T21:49:00Z">
              <w:r w:rsidRPr="0053369F" w:rsidDel="007559D9">
                <w:delText>70</w:delText>
              </w:r>
            </w:del>
          </w:p>
        </w:tc>
        <w:tc>
          <w:tcPr>
            <w:tcW w:w="342" w:type="pct"/>
            <w:shd w:val="clear" w:color="auto" w:fill="auto"/>
            <w:tcMar>
              <w:left w:w="28" w:type="dxa"/>
              <w:right w:w="28" w:type="dxa"/>
            </w:tcMar>
            <w:tcPrChange w:id="878" w:author="Huawei" w:date="2022-11-04T21:49:00Z">
              <w:tcPr>
                <w:tcW w:w="342" w:type="pct"/>
                <w:shd w:val="clear" w:color="auto" w:fill="auto"/>
                <w:tcMar>
                  <w:left w:w="28" w:type="dxa"/>
                  <w:right w:w="28" w:type="dxa"/>
                </w:tcMar>
              </w:tcPr>
            </w:tcPrChange>
          </w:tcPr>
          <w:p w14:paraId="2580E2EE"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79" w:author="Huawei" w:date="2022-11-04T21:49:00Z">
              <w:tcPr>
                <w:tcW w:w="344" w:type="pct"/>
                <w:shd w:val="clear" w:color="auto" w:fill="auto"/>
                <w:tcMar>
                  <w:left w:w="23" w:type="dxa"/>
                  <w:right w:w="23" w:type="dxa"/>
                </w:tcMar>
              </w:tcPr>
            </w:tcPrChange>
          </w:tcPr>
          <w:p w14:paraId="5C8E8DF7"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80" w:author="Huawei" w:date="2022-11-04T21:49:00Z">
              <w:tcPr>
                <w:tcW w:w="410" w:type="pct"/>
                <w:shd w:val="clear" w:color="auto" w:fill="auto"/>
                <w:tcMar>
                  <w:left w:w="23" w:type="dxa"/>
                  <w:right w:w="23" w:type="dxa"/>
                </w:tcMar>
              </w:tcPr>
            </w:tcPrChange>
          </w:tcPr>
          <w:p w14:paraId="63E91DD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81" w:author="Huawei" w:date="2022-11-04T21:49:00Z">
              <w:tcPr>
                <w:tcW w:w="619" w:type="pct"/>
                <w:vMerge/>
                <w:shd w:val="clear" w:color="auto" w:fill="auto"/>
                <w:tcMar>
                  <w:left w:w="45" w:type="dxa"/>
                  <w:right w:w="45" w:type="dxa"/>
                </w:tcMar>
                <w:vAlign w:val="center"/>
              </w:tcPr>
            </w:tcPrChange>
          </w:tcPr>
          <w:p w14:paraId="012A842C" w14:textId="77777777" w:rsidR="0037724D" w:rsidRPr="0053369F" w:rsidRDefault="0037724D" w:rsidP="0037724D">
            <w:pPr>
              <w:pStyle w:val="TAH"/>
            </w:pPr>
          </w:p>
        </w:tc>
        <w:tc>
          <w:tcPr>
            <w:tcW w:w="202" w:type="pct"/>
            <w:vMerge/>
            <w:shd w:val="clear" w:color="auto" w:fill="auto"/>
            <w:textDirection w:val="btLr"/>
            <w:vAlign w:val="center"/>
            <w:tcPrChange w:id="882" w:author="Huawei" w:date="2022-11-04T21:49:00Z">
              <w:tcPr>
                <w:tcW w:w="202" w:type="pct"/>
                <w:vMerge/>
                <w:shd w:val="clear" w:color="auto" w:fill="auto"/>
                <w:textDirection w:val="btLr"/>
                <w:vAlign w:val="center"/>
              </w:tcPr>
            </w:tcPrChange>
          </w:tcPr>
          <w:p w14:paraId="571D2EE6" w14:textId="77777777" w:rsidR="0037724D" w:rsidRPr="0053369F" w:rsidRDefault="0037724D" w:rsidP="0037724D">
            <w:pPr>
              <w:pStyle w:val="TAC"/>
            </w:pPr>
          </w:p>
        </w:tc>
        <w:tc>
          <w:tcPr>
            <w:tcW w:w="548" w:type="pct"/>
            <w:shd w:val="clear" w:color="auto" w:fill="auto"/>
            <w:tcMar>
              <w:left w:w="45" w:type="dxa"/>
              <w:right w:w="45" w:type="dxa"/>
            </w:tcMar>
            <w:tcPrChange w:id="883" w:author="Huawei" w:date="2022-11-04T21:49:00Z">
              <w:tcPr>
                <w:tcW w:w="548" w:type="pct"/>
                <w:shd w:val="clear" w:color="auto" w:fill="auto"/>
                <w:tcMar>
                  <w:left w:w="45" w:type="dxa"/>
                  <w:right w:w="45" w:type="dxa"/>
                </w:tcMar>
              </w:tcPr>
            </w:tcPrChange>
          </w:tcPr>
          <w:p w14:paraId="159D2020"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884" w:author="Huawei" w:date="2022-11-04T21:49:00Z">
              <w:tcPr>
                <w:tcW w:w="686" w:type="pct"/>
                <w:shd w:val="clear" w:color="auto" w:fill="auto"/>
                <w:tcMar>
                  <w:left w:w="45" w:type="dxa"/>
                  <w:right w:w="45" w:type="dxa"/>
                </w:tcMar>
                <w:vAlign w:val="center"/>
              </w:tcPr>
            </w:tcPrChange>
          </w:tcPr>
          <w:p w14:paraId="47E62026" w14:textId="77777777" w:rsidR="0037724D" w:rsidRPr="0053369F" w:rsidRDefault="0037724D" w:rsidP="0037724D">
            <w:pPr>
              <w:pStyle w:val="TAC"/>
            </w:pPr>
            <w:r w:rsidRPr="0053369F">
              <w:t>120</w:t>
            </w:r>
            <w:r w:rsidRPr="0053369F">
              <w:rPr>
                <w:lang w:eastAsia="zh-CN"/>
              </w:rPr>
              <w:t>@</w:t>
            </w:r>
            <w:r w:rsidRPr="0053369F">
              <w:t>0 (A4)</w:t>
            </w:r>
          </w:p>
        </w:tc>
        <w:tc>
          <w:tcPr>
            <w:tcW w:w="686" w:type="pct"/>
            <w:shd w:val="clear" w:color="auto" w:fill="auto"/>
            <w:vAlign w:val="center"/>
            <w:tcPrChange w:id="885" w:author="Huawei" w:date="2022-11-04T21:49:00Z">
              <w:tcPr>
                <w:tcW w:w="686" w:type="pct"/>
                <w:shd w:val="clear" w:color="auto" w:fill="auto"/>
                <w:vAlign w:val="center"/>
              </w:tcPr>
            </w:tcPrChange>
          </w:tcPr>
          <w:p w14:paraId="626C384E" w14:textId="77777777" w:rsidR="0037724D" w:rsidRPr="0053369F" w:rsidRDefault="0037724D" w:rsidP="0037724D">
            <w:pPr>
              <w:pStyle w:val="TAC"/>
            </w:pPr>
            <w:r w:rsidRPr="0053369F">
              <w:t>60</w:t>
            </w:r>
            <w:r w:rsidRPr="0053369F">
              <w:rPr>
                <w:lang w:eastAsia="zh-CN"/>
              </w:rPr>
              <w:t>@</w:t>
            </w:r>
            <w:r w:rsidRPr="0053369F">
              <w:t>0 (A4)</w:t>
            </w:r>
          </w:p>
        </w:tc>
        <w:tc>
          <w:tcPr>
            <w:tcW w:w="685" w:type="pct"/>
            <w:shd w:val="clear" w:color="auto" w:fill="auto"/>
            <w:vAlign w:val="center"/>
            <w:tcPrChange w:id="886" w:author="Huawei" w:date="2022-11-04T21:49:00Z">
              <w:tcPr>
                <w:tcW w:w="685" w:type="pct"/>
                <w:shd w:val="clear" w:color="auto" w:fill="auto"/>
                <w:vAlign w:val="center"/>
              </w:tcPr>
            </w:tcPrChange>
          </w:tcPr>
          <w:p w14:paraId="6CB8F4C1" w14:textId="77777777" w:rsidR="0037724D" w:rsidRPr="0053369F" w:rsidRDefault="0037724D" w:rsidP="0037724D">
            <w:pPr>
              <w:pStyle w:val="TAC"/>
            </w:pPr>
            <w:r w:rsidRPr="0053369F">
              <w:t>30</w:t>
            </w:r>
            <w:r w:rsidRPr="0053369F">
              <w:rPr>
                <w:lang w:eastAsia="zh-CN"/>
              </w:rPr>
              <w:t>@</w:t>
            </w:r>
            <w:r w:rsidRPr="0053369F">
              <w:t>0 (A4)</w:t>
            </w:r>
          </w:p>
        </w:tc>
      </w:tr>
      <w:tr w:rsidR="0037724D" w:rsidRPr="0053369F" w14:paraId="1358CB6A"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888" w:author="Huawei" w:date="2022-11-04T21:49:00Z">
            <w:trPr>
              <w:trHeight w:val="152"/>
            </w:trPr>
          </w:trPrChange>
        </w:trPr>
        <w:tc>
          <w:tcPr>
            <w:tcW w:w="478" w:type="pct"/>
            <w:shd w:val="clear" w:color="auto" w:fill="auto"/>
            <w:tcMar>
              <w:left w:w="28" w:type="dxa"/>
              <w:right w:w="28" w:type="dxa"/>
            </w:tcMar>
            <w:tcPrChange w:id="889" w:author="Huawei" w:date="2022-11-04T21:49:00Z">
              <w:tcPr>
                <w:tcW w:w="478" w:type="pct"/>
                <w:shd w:val="clear" w:color="auto" w:fill="auto"/>
                <w:tcMar>
                  <w:left w:w="28" w:type="dxa"/>
                  <w:right w:w="28" w:type="dxa"/>
                </w:tcMar>
                <w:vAlign w:val="center"/>
              </w:tcPr>
            </w:tcPrChange>
          </w:tcPr>
          <w:p w14:paraId="26C2F03E" w14:textId="3BEB4B88" w:rsidR="0037724D" w:rsidRPr="0053369F" w:rsidRDefault="0037724D" w:rsidP="0037724D">
            <w:pPr>
              <w:pStyle w:val="TAC"/>
            </w:pPr>
            <w:ins w:id="890" w:author="Huawei" w:date="2022-11-04T21:49:00Z">
              <w:r w:rsidRPr="002E78D5">
                <w:t>86</w:t>
              </w:r>
            </w:ins>
            <w:del w:id="891" w:author="Huawei" w:date="2022-11-04T21:49:00Z">
              <w:r w:rsidRPr="0053369F" w:rsidDel="007559D9">
                <w:delText>71</w:delText>
              </w:r>
            </w:del>
          </w:p>
        </w:tc>
        <w:tc>
          <w:tcPr>
            <w:tcW w:w="342" w:type="pct"/>
            <w:shd w:val="clear" w:color="auto" w:fill="auto"/>
            <w:tcMar>
              <w:left w:w="28" w:type="dxa"/>
              <w:right w:w="28" w:type="dxa"/>
            </w:tcMar>
            <w:tcPrChange w:id="892" w:author="Huawei" w:date="2022-11-04T21:49:00Z">
              <w:tcPr>
                <w:tcW w:w="342" w:type="pct"/>
                <w:shd w:val="clear" w:color="auto" w:fill="auto"/>
                <w:tcMar>
                  <w:left w:w="28" w:type="dxa"/>
                  <w:right w:w="28" w:type="dxa"/>
                </w:tcMar>
              </w:tcPr>
            </w:tcPrChange>
          </w:tcPr>
          <w:p w14:paraId="1F87408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893" w:author="Huawei" w:date="2022-11-04T21:49:00Z">
              <w:tcPr>
                <w:tcW w:w="344" w:type="pct"/>
                <w:shd w:val="clear" w:color="auto" w:fill="auto"/>
                <w:tcMar>
                  <w:left w:w="23" w:type="dxa"/>
                  <w:right w:w="23" w:type="dxa"/>
                </w:tcMar>
              </w:tcPr>
            </w:tcPrChange>
          </w:tcPr>
          <w:p w14:paraId="22C287BB"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894" w:author="Huawei" w:date="2022-11-04T21:49:00Z">
              <w:tcPr>
                <w:tcW w:w="410" w:type="pct"/>
                <w:shd w:val="clear" w:color="auto" w:fill="auto"/>
                <w:tcMar>
                  <w:left w:w="23" w:type="dxa"/>
                  <w:right w:w="23" w:type="dxa"/>
                </w:tcMar>
              </w:tcPr>
            </w:tcPrChange>
          </w:tcPr>
          <w:p w14:paraId="1BDDD5D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895" w:author="Huawei" w:date="2022-11-04T21:49:00Z">
              <w:tcPr>
                <w:tcW w:w="619" w:type="pct"/>
                <w:vMerge/>
                <w:shd w:val="clear" w:color="auto" w:fill="auto"/>
                <w:tcMar>
                  <w:left w:w="45" w:type="dxa"/>
                  <w:right w:w="45" w:type="dxa"/>
                </w:tcMar>
                <w:vAlign w:val="center"/>
              </w:tcPr>
            </w:tcPrChange>
          </w:tcPr>
          <w:p w14:paraId="286283AF" w14:textId="77777777" w:rsidR="0037724D" w:rsidRPr="0053369F" w:rsidRDefault="0037724D" w:rsidP="0037724D">
            <w:pPr>
              <w:pStyle w:val="TAH"/>
            </w:pPr>
          </w:p>
        </w:tc>
        <w:tc>
          <w:tcPr>
            <w:tcW w:w="202" w:type="pct"/>
            <w:vMerge/>
            <w:shd w:val="clear" w:color="auto" w:fill="auto"/>
            <w:textDirection w:val="btLr"/>
            <w:vAlign w:val="center"/>
            <w:tcPrChange w:id="896" w:author="Huawei" w:date="2022-11-04T21:49:00Z">
              <w:tcPr>
                <w:tcW w:w="202" w:type="pct"/>
                <w:vMerge/>
                <w:shd w:val="clear" w:color="auto" w:fill="auto"/>
                <w:textDirection w:val="btLr"/>
                <w:vAlign w:val="center"/>
              </w:tcPr>
            </w:tcPrChange>
          </w:tcPr>
          <w:p w14:paraId="6662A8D6" w14:textId="77777777" w:rsidR="0037724D" w:rsidRPr="0053369F" w:rsidRDefault="0037724D" w:rsidP="0037724D">
            <w:pPr>
              <w:pStyle w:val="TAC"/>
            </w:pPr>
          </w:p>
        </w:tc>
        <w:tc>
          <w:tcPr>
            <w:tcW w:w="548" w:type="pct"/>
            <w:shd w:val="clear" w:color="auto" w:fill="auto"/>
            <w:tcMar>
              <w:left w:w="45" w:type="dxa"/>
              <w:right w:w="45" w:type="dxa"/>
            </w:tcMar>
            <w:tcPrChange w:id="897" w:author="Huawei" w:date="2022-11-04T21:49:00Z">
              <w:tcPr>
                <w:tcW w:w="548" w:type="pct"/>
                <w:shd w:val="clear" w:color="auto" w:fill="auto"/>
                <w:tcMar>
                  <w:left w:w="45" w:type="dxa"/>
                  <w:right w:w="45" w:type="dxa"/>
                </w:tcMar>
              </w:tcPr>
            </w:tcPrChange>
          </w:tcPr>
          <w:p w14:paraId="71F418E5"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898" w:author="Huawei" w:date="2022-11-04T21:49:00Z">
              <w:tcPr>
                <w:tcW w:w="2057" w:type="pct"/>
                <w:gridSpan w:val="3"/>
                <w:shd w:val="clear" w:color="auto" w:fill="auto"/>
                <w:tcMar>
                  <w:left w:w="45" w:type="dxa"/>
                  <w:right w:w="45" w:type="dxa"/>
                </w:tcMar>
                <w:vAlign w:val="center"/>
              </w:tcPr>
            </w:tcPrChange>
          </w:tcPr>
          <w:p w14:paraId="3C6BEC66" w14:textId="77777777" w:rsidR="0037724D" w:rsidRPr="0053369F" w:rsidRDefault="0037724D" w:rsidP="0037724D">
            <w:pPr>
              <w:pStyle w:val="TAC"/>
            </w:pPr>
            <w:proofErr w:type="spellStart"/>
            <w:r w:rsidRPr="0053369F">
              <w:t>Outer_Full</w:t>
            </w:r>
            <w:proofErr w:type="spellEnd"/>
            <w:r w:rsidRPr="0053369F">
              <w:t xml:space="preserve"> (A2)</w:t>
            </w:r>
          </w:p>
        </w:tc>
      </w:tr>
      <w:tr w:rsidR="0037724D" w:rsidRPr="0053369F" w14:paraId="363676E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00" w:author="Huawei" w:date="2022-11-04T21:49:00Z">
            <w:trPr>
              <w:trHeight w:val="152"/>
            </w:trPr>
          </w:trPrChange>
        </w:trPr>
        <w:tc>
          <w:tcPr>
            <w:tcW w:w="478" w:type="pct"/>
            <w:shd w:val="clear" w:color="auto" w:fill="auto"/>
            <w:tcMar>
              <w:left w:w="28" w:type="dxa"/>
              <w:right w:w="28" w:type="dxa"/>
            </w:tcMar>
            <w:tcPrChange w:id="901" w:author="Huawei" w:date="2022-11-04T21:49:00Z">
              <w:tcPr>
                <w:tcW w:w="478" w:type="pct"/>
                <w:shd w:val="clear" w:color="auto" w:fill="auto"/>
                <w:tcMar>
                  <w:left w:w="28" w:type="dxa"/>
                  <w:right w:w="28" w:type="dxa"/>
                </w:tcMar>
                <w:vAlign w:val="center"/>
              </w:tcPr>
            </w:tcPrChange>
          </w:tcPr>
          <w:p w14:paraId="50806A7D" w14:textId="1C6C3009" w:rsidR="0037724D" w:rsidRPr="0053369F" w:rsidRDefault="0037724D" w:rsidP="0037724D">
            <w:pPr>
              <w:pStyle w:val="TAC"/>
            </w:pPr>
            <w:ins w:id="902" w:author="Huawei" w:date="2022-11-04T21:49:00Z">
              <w:r w:rsidRPr="002E78D5">
                <w:t>87</w:t>
              </w:r>
            </w:ins>
            <w:del w:id="903" w:author="Huawei" w:date="2022-11-04T21:49:00Z">
              <w:r w:rsidRPr="0053369F" w:rsidDel="007559D9">
                <w:delText>72</w:delText>
              </w:r>
            </w:del>
          </w:p>
        </w:tc>
        <w:tc>
          <w:tcPr>
            <w:tcW w:w="342" w:type="pct"/>
            <w:shd w:val="clear" w:color="auto" w:fill="auto"/>
            <w:tcMar>
              <w:left w:w="28" w:type="dxa"/>
              <w:right w:w="28" w:type="dxa"/>
            </w:tcMar>
            <w:tcPrChange w:id="904" w:author="Huawei" w:date="2022-11-04T21:49:00Z">
              <w:tcPr>
                <w:tcW w:w="342" w:type="pct"/>
                <w:shd w:val="clear" w:color="auto" w:fill="auto"/>
                <w:tcMar>
                  <w:left w:w="28" w:type="dxa"/>
                  <w:right w:w="28" w:type="dxa"/>
                </w:tcMar>
              </w:tcPr>
            </w:tcPrChange>
          </w:tcPr>
          <w:p w14:paraId="6982141A"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05" w:author="Huawei" w:date="2022-11-04T21:49:00Z">
              <w:tcPr>
                <w:tcW w:w="344" w:type="pct"/>
                <w:shd w:val="clear" w:color="auto" w:fill="auto"/>
                <w:tcMar>
                  <w:left w:w="23" w:type="dxa"/>
                  <w:right w:w="23" w:type="dxa"/>
                </w:tcMar>
              </w:tcPr>
            </w:tcPrChange>
          </w:tcPr>
          <w:p w14:paraId="3E4A095B" w14:textId="77777777" w:rsidR="0037724D" w:rsidRPr="0053369F" w:rsidRDefault="0037724D" w:rsidP="0037724D">
            <w:pPr>
              <w:pStyle w:val="TAC"/>
            </w:pPr>
            <w:r w:rsidRPr="0053369F">
              <w:t>30</w:t>
            </w:r>
          </w:p>
        </w:tc>
        <w:tc>
          <w:tcPr>
            <w:tcW w:w="410" w:type="pct"/>
            <w:shd w:val="clear" w:color="auto" w:fill="auto"/>
            <w:tcMar>
              <w:left w:w="23" w:type="dxa"/>
              <w:right w:w="23" w:type="dxa"/>
            </w:tcMar>
            <w:tcPrChange w:id="906" w:author="Huawei" w:date="2022-11-04T21:49:00Z">
              <w:tcPr>
                <w:tcW w:w="410" w:type="pct"/>
                <w:shd w:val="clear" w:color="auto" w:fill="auto"/>
                <w:tcMar>
                  <w:left w:w="23" w:type="dxa"/>
                  <w:right w:w="23" w:type="dxa"/>
                </w:tcMar>
              </w:tcPr>
            </w:tcPrChange>
          </w:tcPr>
          <w:p w14:paraId="3955AEB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07" w:author="Huawei" w:date="2022-11-04T21:49:00Z">
              <w:tcPr>
                <w:tcW w:w="619" w:type="pct"/>
                <w:vMerge/>
                <w:shd w:val="clear" w:color="auto" w:fill="auto"/>
                <w:tcMar>
                  <w:left w:w="45" w:type="dxa"/>
                  <w:right w:w="45" w:type="dxa"/>
                </w:tcMar>
                <w:vAlign w:val="center"/>
              </w:tcPr>
            </w:tcPrChange>
          </w:tcPr>
          <w:p w14:paraId="271C8756" w14:textId="77777777" w:rsidR="0037724D" w:rsidRPr="0053369F" w:rsidRDefault="0037724D" w:rsidP="0037724D">
            <w:pPr>
              <w:pStyle w:val="TAH"/>
            </w:pPr>
          </w:p>
        </w:tc>
        <w:tc>
          <w:tcPr>
            <w:tcW w:w="202" w:type="pct"/>
            <w:vMerge/>
            <w:shd w:val="clear" w:color="auto" w:fill="auto"/>
            <w:textDirection w:val="btLr"/>
            <w:vAlign w:val="center"/>
            <w:tcPrChange w:id="908" w:author="Huawei" w:date="2022-11-04T21:49:00Z">
              <w:tcPr>
                <w:tcW w:w="202" w:type="pct"/>
                <w:vMerge/>
                <w:shd w:val="clear" w:color="auto" w:fill="auto"/>
                <w:textDirection w:val="btLr"/>
                <w:vAlign w:val="center"/>
              </w:tcPr>
            </w:tcPrChange>
          </w:tcPr>
          <w:p w14:paraId="0C80B474" w14:textId="77777777" w:rsidR="0037724D" w:rsidRPr="0053369F" w:rsidRDefault="0037724D" w:rsidP="0037724D">
            <w:pPr>
              <w:pStyle w:val="TAC"/>
            </w:pPr>
          </w:p>
        </w:tc>
        <w:tc>
          <w:tcPr>
            <w:tcW w:w="548" w:type="pct"/>
            <w:shd w:val="clear" w:color="auto" w:fill="auto"/>
            <w:tcMar>
              <w:left w:w="45" w:type="dxa"/>
              <w:right w:w="45" w:type="dxa"/>
            </w:tcMar>
            <w:tcPrChange w:id="909" w:author="Huawei" w:date="2022-11-04T21:49:00Z">
              <w:tcPr>
                <w:tcW w:w="548" w:type="pct"/>
                <w:shd w:val="clear" w:color="auto" w:fill="auto"/>
                <w:tcMar>
                  <w:left w:w="45" w:type="dxa"/>
                  <w:right w:w="45" w:type="dxa"/>
                </w:tcMar>
              </w:tcPr>
            </w:tcPrChange>
          </w:tcPr>
          <w:p w14:paraId="4097812F"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910" w:author="Huawei" w:date="2022-11-04T21:49:00Z">
              <w:tcPr>
                <w:tcW w:w="2057" w:type="pct"/>
                <w:gridSpan w:val="3"/>
                <w:shd w:val="clear" w:color="auto" w:fill="auto"/>
                <w:tcMar>
                  <w:left w:w="45" w:type="dxa"/>
                  <w:right w:w="45" w:type="dxa"/>
                </w:tcMar>
                <w:vAlign w:val="center"/>
              </w:tcPr>
            </w:tcPrChange>
          </w:tcPr>
          <w:p w14:paraId="0F43C703" w14:textId="77777777" w:rsidR="0037724D" w:rsidRPr="0053369F" w:rsidRDefault="0037724D" w:rsidP="0037724D">
            <w:pPr>
              <w:pStyle w:val="TAC"/>
            </w:pPr>
            <w:r w:rsidRPr="0053369F">
              <w:t>Edge_1RB_Right (A5)</w:t>
            </w:r>
          </w:p>
        </w:tc>
      </w:tr>
      <w:tr w:rsidR="0037724D" w:rsidRPr="0053369F" w14:paraId="5380119D"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12" w:author="Huawei" w:date="2022-11-04T21:49:00Z">
            <w:trPr>
              <w:trHeight w:val="152"/>
            </w:trPr>
          </w:trPrChange>
        </w:trPr>
        <w:tc>
          <w:tcPr>
            <w:tcW w:w="478" w:type="pct"/>
            <w:shd w:val="clear" w:color="auto" w:fill="auto"/>
            <w:tcMar>
              <w:left w:w="28" w:type="dxa"/>
              <w:right w:w="28" w:type="dxa"/>
            </w:tcMar>
            <w:tcPrChange w:id="913" w:author="Huawei" w:date="2022-11-04T21:49:00Z">
              <w:tcPr>
                <w:tcW w:w="478" w:type="pct"/>
                <w:shd w:val="clear" w:color="auto" w:fill="auto"/>
                <w:tcMar>
                  <w:left w:w="28" w:type="dxa"/>
                  <w:right w:w="28" w:type="dxa"/>
                </w:tcMar>
                <w:vAlign w:val="center"/>
              </w:tcPr>
            </w:tcPrChange>
          </w:tcPr>
          <w:p w14:paraId="627BB02A" w14:textId="06BDCDEE" w:rsidR="0037724D" w:rsidRPr="0053369F" w:rsidRDefault="0037724D" w:rsidP="0037724D">
            <w:pPr>
              <w:pStyle w:val="TAC"/>
            </w:pPr>
            <w:ins w:id="914" w:author="Huawei" w:date="2022-11-04T21:49:00Z">
              <w:r w:rsidRPr="002E78D5">
                <w:t>88</w:t>
              </w:r>
            </w:ins>
            <w:del w:id="915" w:author="Huawei" w:date="2022-11-04T21:49:00Z">
              <w:r w:rsidRPr="0053369F" w:rsidDel="007559D9">
                <w:delText>73</w:delText>
              </w:r>
            </w:del>
          </w:p>
        </w:tc>
        <w:tc>
          <w:tcPr>
            <w:tcW w:w="342" w:type="pct"/>
            <w:shd w:val="clear" w:color="auto" w:fill="auto"/>
            <w:tcMar>
              <w:left w:w="28" w:type="dxa"/>
              <w:right w:w="28" w:type="dxa"/>
            </w:tcMar>
            <w:tcPrChange w:id="916" w:author="Huawei" w:date="2022-11-04T21:49:00Z">
              <w:tcPr>
                <w:tcW w:w="342" w:type="pct"/>
                <w:shd w:val="clear" w:color="auto" w:fill="auto"/>
                <w:tcMar>
                  <w:left w:w="28" w:type="dxa"/>
                  <w:right w:w="28" w:type="dxa"/>
                </w:tcMar>
              </w:tcPr>
            </w:tcPrChange>
          </w:tcPr>
          <w:p w14:paraId="3E2222F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17" w:author="Huawei" w:date="2022-11-04T21:49:00Z">
              <w:tcPr>
                <w:tcW w:w="344" w:type="pct"/>
                <w:shd w:val="clear" w:color="auto" w:fill="auto"/>
                <w:tcMar>
                  <w:left w:w="23" w:type="dxa"/>
                  <w:right w:w="23" w:type="dxa"/>
                </w:tcMar>
              </w:tcPr>
            </w:tcPrChange>
          </w:tcPr>
          <w:p w14:paraId="3EA3F9D4"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18" w:author="Huawei" w:date="2022-11-04T21:49:00Z">
              <w:tcPr>
                <w:tcW w:w="410" w:type="pct"/>
                <w:shd w:val="clear" w:color="auto" w:fill="auto"/>
                <w:tcMar>
                  <w:left w:w="23" w:type="dxa"/>
                  <w:right w:w="23" w:type="dxa"/>
                </w:tcMar>
              </w:tcPr>
            </w:tcPrChange>
          </w:tcPr>
          <w:p w14:paraId="33B41847"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19" w:author="Huawei" w:date="2022-11-04T21:49:00Z">
              <w:tcPr>
                <w:tcW w:w="619" w:type="pct"/>
                <w:vMerge/>
                <w:shd w:val="clear" w:color="auto" w:fill="auto"/>
                <w:tcMar>
                  <w:left w:w="45" w:type="dxa"/>
                  <w:right w:w="45" w:type="dxa"/>
                </w:tcMar>
                <w:vAlign w:val="center"/>
              </w:tcPr>
            </w:tcPrChange>
          </w:tcPr>
          <w:p w14:paraId="1F14229A" w14:textId="77777777" w:rsidR="0037724D" w:rsidRPr="0053369F" w:rsidRDefault="0037724D" w:rsidP="0037724D">
            <w:pPr>
              <w:pStyle w:val="TAH"/>
            </w:pPr>
          </w:p>
        </w:tc>
        <w:tc>
          <w:tcPr>
            <w:tcW w:w="202" w:type="pct"/>
            <w:vMerge/>
            <w:shd w:val="clear" w:color="auto" w:fill="auto"/>
            <w:textDirection w:val="btLr"/>
            <w:vAlign w:val="center"/>
            <w:tcPrChange w:id="920" w:author="Huawei" w:date="2022-11-04T21:49:00Z">
              <w:tcPr>
                <w:tcW w:w="202" w:type="pct"/>
                <w:vMerge/>
                <w:shd w:val="clear" w:color="auto" w:fill="auto"/>
                <w:textDirection w:val="btLr"/>
                <w:vAlign w:val="center"/>
              </w:tcPr>
            </w:tcPrChange>
          </w:tcPr>
          <w:p w14:paraId="62803A5F" w14:textId="77777777" w:rsidR="0037724D" w:rsidRPr="0053369F" w:rsidRDefault="0037724D" w:rsidP="0037724D">
            <w:pPr>
              <w:pStyle w:val="TAC"/>
            </w:pPr>
          </w:p>
        </w:tc>
        <w:tc>
          <w:tcPr>
            <w:tcW w:w="548" w:type="pct"/>
            <w:shd w:val="clear" w:color="auto" w:fill="auto"/>
            <w:tcMar>
              <w:left w:w="45" w:type="dxa"/>
              <w:right w:w="45" w:type="dxa"/>
            </w:tcMar>
            <w:tcPrChange w:id="921" w:author="Huawei" w:date="2022-11-04T21:49:00Z">
              <w:tcPr>
                <w:tcW w:w="548" w:type="pct"/>
                <w:shd w:val="clear" w:color="auto" w:fill="auto"/>
                <w:tcMar>
                  <w:left w:w="45" w:type="dxa"/>
                  <w:right w:w="45" w:type="dxa"/>
                </w:tcMar>
              </w:tcPr>
            </w:tcPrChange>
          </w:tcPr>
          <w:p w14:paraId="6C4C32D7"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22" w:author="Huawei" w:date="2022-11-04T21:49:00Z">
              <w:tcPr>
                <w:tcW w:w="686" w:type="pct"/>
                <w:shd w:val="clear" w:color="auto" w:fill="auto"/>
                <w:tcMar>
                  <w:left w:w="45" w:type="dxa"/>
                  <w:right w:w="45" w:type="dxa"/>
                </w:tcMar>
                <w:vAlign w:val="center"/>
              </w:tcPr>
            </w:tcPrChange>
          </w:tcPr>
          <w:p w14:paraId="42474443" w14:textId="77777777" w:rsidR="0037724D" w:rsidRPr="0053369F" w:rsidRDefault="0037724D" w:rsidP="0037724D">
            <w:pPr>
              <w:pStyle w:val="TAC"/>
            </w:pPr>
            <w:r w:rsidRPr="0053369F">
              <w:t>40</w:t>
            </w:r>
            <w:r w:rsidRPr="0053369F">
              <w:rPr>
                <w:lang w:eastAsia="zh-CN"/>
              </w:rPr>
              <w:t>@</w:t>
            </w:r>
            <w:r w:rsidRPr="0053369F">
              <w:t>0 (A1)</w:t>
            </w:r>
          </w:p>
        </w:tc>
        <w:tc>
          <w:tcPr>
            <w:tcW w:w="686" w:type="pct"/>
            <w:shd w:val="clear" w:color="auto" w:fill="auto"/>
            <w:vAlign w:val="center"/>
            <w:tcPrChange w:id="923" w:author="Huawei" w:date="2022-11-04T21:49:00Z">
              <w:tcPr>
                <w:tcW w:w="686" w:type="pct"/>
                <w:shd w:val="clear" w:color="auto" w:fill="auto"/>
                <w:vAlign w:val="center"/>
              </w:tcPr>
            </w:tcPrChange>
          </w:tcPr>
          <w:p w14:paraId="43129661" w14:textId="77777777" w:rsidR="0037724D" w:rsidRPr="0053369F" w:rsidRDefault="0037724D" w:rsidP="0037724D">
            <w:pPr>
              <w:pStyle w:val="TAC"/>
            </w:pPr>
            <w:r w:rsidRPr="0053369F">
              <w:t>20</w:t>
            </w:r>
            <w:r w:rsidRPr="0053369F">
              <w:rPr>
                <w:lang w:eastAsia="zh-CN"/>
              </w:rPr>
              <w:t>@</w:t>
            </w:r>
            <w:r w:rsidRPr="0053369F">
              <w:t>0 (A1)</w:t>
            </w:r>
          </w:p>
        </w:tc>
        <w:tc>
          <w:tcPr>
            <w:tcW w:w="685" w:type="pct"/>
            <w:shd w:val="clear" w:color="auto" w:fill="auto"/>
            <w:vAlign w:val="center"/>
            <w:tcPrChange w:id="924" w:author="Huawei" w:date="2022-11-04T21:49:00Z">
              <w:tcPr>
                <w:tcW w:w="685" w:type="pct"/>
                <w:shd w:val="clear" w:color="auto" w:fill="auto"/>
                <w:vAlign w:val="center"/>
              </w:tcPr>
            </w:tcPrChange>
          </w:tcPr>
          <w:p w14:paraId="3B1FF17D" w14:textId="77777777" w:rsidR="0037724D" w:rsidRPr="0053369F" w:rsidRDefault="0037724D" w:rsidP="0037724D">
            <w:pPr>
              <w:pStyle w:val="TAC"/>
            </w:pPr>
            <w:r w:rsidRPr="0053369F">
              <w:t>10</w:t>
            </w:r>
            <w:r w:rsidRPr="0053369F">
              <w:rPr>
                <w:lang w:eastAsia="zh-CN"/>
              </w:rPr>
              <w:t>@</w:t>
            </w:r>
            <w:r w:rsidRPr="0053369F">
              <w:t>0 (A1)</w:t>
            </w:r>
          </w:p>
        </w:tc>
      </w:tr>
      <w:tr w:rsidR="0037724D" w:rsidRPr="0053369F" w14:paraId="203D025C"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26" w:author="Huawei" w:date="2022-11-04T21:49:00Z">
            <w:trPr>
              <w:trHeight w:val="152"/>
            </w:trPr>
          </w:trPrChange>
        </w:trPr>
        <w:tc>
          <w:tcPr>
            <w:tcW w:w="478" w:type="pct"/>
            <w:shd w:val="clear" w:color="auto" w:fill="auto"/>
            <w:tcMar>
              <w:left w:w="28" w:type="dxa"/>
              <w:right w:w="28" w:type="dxa"/>
            </w:tcMar>
            <w:tcPrChange w:id="927" w:author="Huawei" w:date="2022-11-04T21:49:00Z">
              <w:tcPr>
                <w:tcW w:w="478" w:type="pct"/>
                <w:shd w:val="clear" w:color="auto" w:fill="auto"/>
                <w:tcMar>
                  <w:left w:w="28" w:type="dxa"/>
                  <w:right w:w="28" w:type="dxa"/>
                </w:tcMar>
                <w:vAlign w:val="center"/>
              </w:tcPr>
            </w:tcPrChange>
          </w:tcPr>
          <w:p w14:paraId="73309FA1" w14:textId="0A5C6AEE" w:rsidR="0037724D" w:rsidRPr="0053369F" w:rsidRDefault="0037724D" w:rsidP="0037724D">
            <w:pPr>
              <w:pStyle w:val="TAC"/>
            </w:pPr>
            <w:ins w:id="928" w:author="Huawei" w:date="2022-11-04T21:49:00Z">
              <w:r w:rsidRPr="002E78D5">
                <w:t>89</w:t>
              </w:r>
            </w:ins>
            <w:del w:id="929" w:author="Huawei" w:date="2022-11-04T21:49:00Z">
              <w:r w:rsidRPr="0053369F" w:rsidDel="007559D9">
                <w:delText>74</w:delText>
              </w:r>
            </w:del>
          </w:p>
        </w:tc>
        <w:tc>
          <w:tcPr>
            <w:tcW w:w="342" w:type="pct"/>
            <w:shd w:val="clear" w:color="auto" w:fill="auto"/>
            <w:tcMar>
              <w:left w:w="28" w:type="dxa"/>
              <w:right w:w="28" w:type="dxa"/>
            </w:tcMar>
            <w:tcPrChange w:id="930" w:author="Huawei" w:date="2022-11-04T21:49:00Z">
              <w:tcPr>
                <w:tcW w:w="342" w:type="pct"/>
                <w:shd w:val="clear" w:color="auto" w:fill="auto"/>
                <w:tcMar>
                  <w:left w:w="28" w:type="dxa"/>
                  <w:right w:w="28" w:type="dxa"/>
                </w:tcMar>
              </w:tcPr>
            </w:tcPrChange>
          </w:tcPr>
          <w:p w14:paraId="2B68DD66"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31" w:author="Huawei" w:date="2022-11-04T21:49:00Z">
              <w:tcPr>
                <w:tcW w:w="344" w:type="pct"/>
                <w:shd w:val="clear" w:color="auto" w:fill="auto"/>
                <w:tcMar>
                  <w:left w:w="23" w:type="dxa"/>
                  <w:right w:w="23" w:type="dxa"/>
                </w:tcMar>
              </w:tcPr>
            </w:tcPrChange>
          </w:tcPr>
          <w:p w14:paraId="710259E9"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32" w:author="Huawei" w:date="2022-11-04T21:49:00Z">
              <w:tcPr>
                <w:tcW w:w="410" w:type="pct"/>
                <w:shd w:val="clear" w:color="auto" w:fill="auto"/>
                <w:tcMar>
                  <w:left w:w="23" w:type="dxa"/>
                  <w:right w:w="23" w:type="dxa"/>
                </w:tcMar>
              </w:tcPr>
            </w:tcPrChange>
          </w:tcPr>
          <w:p w14:paraId="024020E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33" w:author="Huawei" w:date="2022-11-04T21:49:00Z">
              <w:tcPr>
                <w:tcW w:w="619" w:type="pct"/>
                <w:vMerge/>
                <w:shd w:val="clear" w:color="auto" w:fill="auto"/>
                <w:tcMar>
                  <w:left w:w="45" w:type="dxa"/>
                  <w:right w:w="45" w:type="dxa"/>
                </w:tcMar>
                <w:vAlign w:val="center"/>
              </w:tcPr>
            </w:tcPrChange>
          </w:tcPr>
          <w:p w14:paraId="713B0F10" w14:textId="77777777" w:rsidR="0037724D" w:rsidRPr="0053369F" w:rsidRDefault="0037724D" w:rsidP="0037724D">
            <w:pPr>
              <w:pStyle w:val="TAH"/>
            </w:pPr>
          </w:p>
        </w:tc>
        <w:tc>
          <w:tcPr>
            <w:tcW w:w="202" w:type="pct"/>
            <w:vMerge/>
            <w:shd w:val="clear" w:color="auto" w:fill="auto"/>
            <w:textDirection w:val="btLr"/>
            <w:vAlign w:val="center"/>
            <w:tcPrChange w:id="934" w:author="Huawei" w:date="2022-11-04T21:49:00Z">
              <w:tcPr>
                <w:tcW w:w="202" w:type="pct"/>
                <w:vMerge/>
                <w:shd w:val="clear" w:color="auto" w:fill="auto"/>
                <w:textDirection w:val="btLr"/>
                <w:vAlign w:val="center"/>
              </w:tcPr>
            </w:tcPrChange>
          </w:tcPr>
          <w:p w14:paraId="01BDCE28" w14:textId="77777777" w:rsidR="0037724D" w:rsidRPr="0053369F" w:rsidRDefault="0037724D" w:rsidP="0037724D">
            <w:pPr>
              <w:pStyle w:val="TAC"/>
            </w:pPr>
          </w:p>
        </w:tc>
        <w:tc>
          <w:tcPr>
            <w:tcW w:w="548" w:type="pct"/>
            <w:shd w:val="clear" w:color="auto" w:fill="auto"/>
            <w:tcMar>
              <w:left w:w="45" w:type="dxa"/>
              <w:right w:w="45" w:type="dxa"/>
            </w:tcMar>
            <w:tcPrChange w:id="935" w:author="Huawei" w:date="2022-11-04T21:49:00Z">
              <w:tcPr>
                <w:tcW w:w="548" w:type="pct"/>
                <w:shd w:val="clear" w:color="auto" w:fill="auto"/>
                <w:tcMar>
                  <w:left w:w="45" w:type="dxa"/>
                  <w:right w:w="45" w:type="dxa"/>
                </w:tcMar>
              </w:tcPr>
            </w:tcPrChange>
          </w:tcPr>
          <w:p w14:paraId="699A89F4"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36" w:author="Huawei" w:date="2022-11-04T21:49:00Z">
              <w:tcPr>
                <w:tcW w:w="686" w:type="pct"/>
                <w:shd w:val="clear" w:color="auto" w:fill="auto"/>
                <w:tcMar>
                  <w:left w:w="45" w:type="dxa"/>
                  <w:right w:w="45" w:type="dxa"/>
                </w:tcMar>
                <w:vAlign w:val="center"/>
              </w:tcPr>
            </w:tcPrChange>
          </w:tcPr>
          <w:p w14:paraId="68AB4309" w14:textId="77777777" w:rsidR="0037724D" w:rsidRPr="0053369F" w:rsidRDefault="0037724D" w:rsidP="0037724D">
            <w:pPr>
              <w:pStyle w:val="TAC"/>
            </w:pPr>
            <w:r w:rsidRPr="0053369F">
              <w:t>5@53 (A5)</w:t>
            </w:r>
          </w:p>
        </w:tc>
        <w:tc>
          <w:tcPr>
            <w:tcW w:w="686" w:type="pct"/>
            <w:shd w:val="clear" w:color="auto" w:fill="auto"/>
            <w:vAlign w:val="center"/>
            <w:tcPrChange w:id="937" w:author="Huawei" w:date="2022-11-04T21:49:00Z">
              <w:tcPr>
                <w:tcW w:w="686" w:type="pct"/>
                <w:shd w:val="clear" w:color="auto" w:fill="auto"/>
                <w:vAlign w:val="center"/>
              </w:tcPr>
            </w:tcPrChange>
          </w:tcPr>
          <w:p w14:paraId="0D37A89C" w14:textId="77777777" w:rsidR="0037724D" w:rsidRPr="0053369F" w:rsidRDefault="0037724D" w:rsidP="0037724D">
            <w:pPr>
              <w:pStyle w:val="TAC"/>
            </w:pPr>
            <w:r w:rsidRPr="0053369F">
              <w:t>2@27 (A5)</w:t>
            </w:r>
          </w:p>
        </w:tc>
        <w:tc>
          <w:tcPr>
            <w:tcW w:w="685" w:type="pct"/>
            <w:shd w:val="clear" w:color="auto" w:fill="auto"/>
            <w:vAlign w:val="center"/>
            <w:tcPrChange w:id="938" w:author="Huawei" w:date="2022-11-04T21:49:00Z">
              <w:tcPr>
                <w:tcW w:w="685" w:type="pct"/>
                <w:shd w:val="clear" w:color="auto" w:fill="auto"/>
                <w:vAlign w:val="center"/>
              </w:tcPr>
            </w:tcPrChange>
          </w:tcPr>
          <w:p w14:paraId="2B4C1136" w14:textId="77777777" w:rsidR="0037724D" w:rsidRPr="0053369F" w:rsidRDefault="0037724D" w:rsidP="0037724D">
            <w:pPr>
              <w:pStyle w:val="TAC"/>
            </w:pPr>
            <w:r w:rsidRPr="0053369F">
              <w:t>1@14 (A5)</w:t>
            </w:r>
          </w:p>
        </w:tc>
      </w:tr>
      <w:tr w:rsidR="0037724D" w:rsidRPr="0053369F" w14:paraId="2FB76A0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40" w:author="Huawei" w:date="2022-11-04T21:49:00Z">
            <w:trPr>
              <w:trHeight w:val="152"/>
            </w:trPr>
          </w:trPrChange>
        </w:trPr>
        <w:tc>
          <w:tcPr>
            <w:tcW w:w="478" w:type="pct"/>
            <w:shd w:val="clear" w:color="auto" w:fill="auto"/>
            <w:tcMar>
              <w:left w:w="28" w:type="dxa"/>
              <w:right w:w="28" w:type="dxa"/>
            </w:tcMar>
            <w:tcPrChange w:id="941" w:author="Huawei" w:date="2022-11-04T21:49:00Z">
              <w:tcPr>
                <w:tcW w:w="478" w:type="pct"/>
                <w:shd w:val="clear" w:color="auto" w:fill="auto"/>
                <w:tcMar>
                  <w:left w:w="28" w:type="dxa"/>
                  <w:right w:w="28" w:type="dxa"/>
                </w:tcMar>
                <w:vAlign w:val="center"/>
              </w:tcPr>
            </w:tcPrChange>
          </w:tcPr>
          <w:p w14:paraId="5F9050AC" w14:textId="1B259A16" w:rsidR="0037724D" w:rsidRPr="0053369F" w:rsidRDefault="0037724D" w:rsidP="0037724D">
            <w:pPr>
              <w:pStyle w:val="TAC"/>
            </w:pPr>
            <w:ins w:id="942" w:author="Huawei" w:date="2022-11-04T21:49:00Z">
              <w:r w:rsidRPr="002E78D5">
                <w:t>90</w:t>
              </w:r>
            </w:ins>
            <w:del w:id="943" w:author="Huawei" w:date="2022-11-04T21:49:00Z">
              <w:r w:rsidRPr="0053369F" w:rsidDel="007559D9">
                <w:delText>75</w:delText>
              </w:r>
            </w:del>
          </w:p>
        </w:tc>
        <w:tc>
          <w:tcPr>
            <w:tcW w:w="342" w:type="pct"/>
            <w:shd w:val="clear" w:color="auto" w:fill="auto"/>
            <w:tcMar>
              <w:left w:w="28" w:type="dxa"/>
              <w:right w:w="28" w:type="dxa"/>
            </w:tcMar>
            <w:tcPrChange w:id="944" w:author="Huawei" w:date="2022-11-04T21:49:00Z">
              <w:tcPr>
                <w:tcW w:w="342" w:type="pct"/>
                <w:shd w:val="clear" w:color="auto" w:fill="auto"/>
                <w:tcMar>
                  <w:left w:w="28" w:type="dxa"/>
                  <w:right w:w="28" w:type="dxa"/>
                </w:tcMar>
              </w:tcPr>
            </w:tcPrChange>
          </w:tcPr>
          <w:p w14:paraId="3E73BABD"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45" w:author="Huawei" w:date="2022-11-04T21:49:00Z">
              <w:tcPr>
                <w:tcW w:w="344" w:type="pct"/>
                <w:shd w:val="clear" w:color="auto" w:fill="auto"/>
                <w:tcMar>
                  <w:left w:w="23" w:type="dxa"/>
                  <w:right w:w="23" w:type="dxa"/>
                </w:tcMar>
              </w:tcPr>
            </w:tcPrChange>
          </w:tcPr>
          <w:p w14:paraId="78CFBFD8"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46" w:author="Huawei" w:date="2022-11-04T21:49:00Z">
              <w:tcPr>
                <w:tcW w:w="410" w:type="pct"/>
                <w:shd w:val="clear" w:color="auto" w:fill="auto"/>
                <w:tcMar>
                  <w:left w:w="23" w:type="dxa"/>
                  <w:right w:w="23" w:type="dxa"/>
                </w:tcMar>
              </w:tcPr>
            </w:tcPrChange>
          </w:tcPr>
          <w:p w14:paraId="54FFC3D8"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47" w:author="Huawei" w:date="2022-11-04T21:49:00Z">
              <w:tcPr>
                <w:tcW w:w="619" w:type="pct"/>
                <w:vMerge/>
                <w:shd w:val="clear" w:color="auto" w:fill="auto"/>
                <w:tcMar>
                  <w:left w:w="45" w:type="dxa"/>
                  <w:right w:w="45" w:type="dxa"/>
                </w:tcMar>
                <w:vAlign w:val="center"/>
              </w:tcPr>
            </w:tcPrChange>
          </w:tcPr>
          <w:p w14:paraId="73091167" w14:textId="77777777" w:rsidR="0037724D" w:rsidRPr="0053369F" w:rsidRDefault="0037724D" w:rsidP="0037724D">
            <w:pPr>
              <w:pStyle w:val="TAH"/>
            </w:pPr>
          </w:p>
        </w:tc>
        <w:tc>
          <w:tcPr>
            <w:tcW w:w="202" w:type="pct"/>
            <w:vMerge/>
            <w:shd w:val="clear" w:color="auto" w:fill="auto"/>
            <w:textDirection w:val="btLr"/>
            <w:vAlign w:val="center"/>
            <w:tcPrChange w:id="948" w:author="Huawei" w:date="2022-11-04T21:49:00Z">
              <w:tcPr>
                <w:tcW w:w="202" w:type="pct"/>
                <w:vMerge/>
                <w:shd w:val="clear" w:color="auto" w:fill="auto"/>
                <w:textDirection w:val="btLr"/>
                <w:vAlign w:val="center"/>
              </w:tcPr>
            </w:tcPrChange>
          </w:tcPr>
          <w:p w14:paraId="3DED97C0" w14:textId="77777777" w:rsidR="0037724D" w:rsidRPr="0053369F" w:rsidRDefault="0037724D" w:rsidP="0037724D">
            <w:pPr>
              <w:pStyle w:val="TAC"/>
            </w:pPr>
          </w:p>
        </w:tc>
        <w:tc>
          <w:tcPr>
            <w:tcW w:w="548" w:type="pct"/>
            <w:shd w:val="clear" w:color="auto" w:fill="auto"/>
            <w:tcMar>
              <w:left w:w="45" w:type="dxa"/>
              <w:right w:w="45" w:type="dxa"/>
            </w:tcMar>
            <w:tcPrChange w:id="949" w:author="Huawei" w:date="2022-11-04T21:49:00Z">
              <w:tcPr>
                <w:tcW w:w="548" w:type="pct"/>
                <w:shd w:val="clear" w:color="auto" w:fill="auto"/>
                <w:tcMar>
                  <w:left w:w="45" w:type="dxa"/>
                  <w:right w:w="45" w:type="dxa"/>
                </w:tcMar>
              </w:tcPr>
            </w:tcPrChange>
          </w:tcPr>
          <w:p w14:paraId="5EE379FD"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50" w:author="Huawei" w:date="2022-11-04T21:49:00Z">
              <w:tcPr>
                <w:tcW w:w="686" w:type="pct"/>
                <w:shd w:val="clear" w:color="auto" w:fill="auto"/>
                <w:tcMar>
                  <w:left w:w="45" w:type="dxa"/>
                  <w:right w:w="45" w:type="dxa"/>
                </w:tcMar>
                <w:vAlign w:val="center"/>
              </w:tcPr>
            </w:tcPrChange>
          </w:tcPr>
          <w:p w14:paraId="57CBC590" w14:textId="77777777" w:rsidR="0037724D" w:rsidRPr="0053369F" w:rsidRDefault="0037724D" w:rsidP="0037724D">
            <w:pPr>
              <w:pStyle w:val="TAC"/>
            </w:pPr>
            <w:r w:rsidRPr="0053369F">
              <w:rPr>
                <w:lang w:eastAsia="zh-CN"/>
              </w:rPr>
              <w:t>100@</w:t>
            </w:r>
            <w:r w:rsidRPr="0053369F">
              <w:t>0 (A4)</w:t>
            </w:r>
          </w:p>
        </w:tc>
        <w:tc>
          <w:tcPr>
            <w:tcW w:w="686" w:type="pct"/>
            <w:shd w:val="clear" w:color="auto" w:fill="auto"/>
            <w:vAlign w:val="center"/>
            <w:tcPrChange w:id="951" w:author="Huawei" w:date="2022-11-04T21:49:00Z">
              <w:tcPr>
                <w:tcW w:w="686" w:type="pct"/>
                <w:shd w:val="clear" w:color="auto" w:fill="auto"/>
                <w:vAlign w:val="center"/>
              </w:tcPr>
            </w:tcPrChange>
          </w:tcPr>
          <w:p w14:paraId="3F66F94F" w14:textId="77777777" w:rsidR="0037724D" w:rsidRPr="0053369F" w:rsidRDefault="0037724D" w:rsidP="0037724D">
            <w:pPr>
              <w:pStyle w:val="TAC"/>
            </w:pPr>
            <w:r w:rsidRPr="0053369F">
              <w:t>50</w:t>
            </w:r>
            <w:r w:rsidRPr="0053369F">
              <w:rPr>
                <w:lang w:eastAsia="zh-CN"/>
              </w:rPr>
              <w:t>@</w:t>
            </w:r>
            <w:r w:rsidRPr="0053369F">
              <w:t>0 (A4)</w:t>
            </w:r>
          </w:p>
        </w:tc>
        <w:tc>
          <w:tcPr>
            <w:tcW w:w="685" w:type="pct"/>
            <w:shd w:val="clear" w:color="auto" w:fill="auto"/>
            <w:vAlign w:val="center"/>
            <w:tcPrChange w:id="952" w:author="Huawei" w:date="2022-11-04T21:49:00Z">
              <w:tcPr>
                <w:tcW w:w="685" w:type="pct"/>
                <w:shd w:val="clear" w:color="auto" w:fill="auto"/>
                <w:vAlign w:val="center"/>
              </w:tcPr>
            </w:tcPrChange>
          </w:tcPr>
          <w:p w14:paraId="6C7716ED" w14:textId="77777777" w:rsidR="0037724D" w:rsidRPr="0053369F" w:rsidRDefault="0037724D" w:rsidP="0037724D">
            <w:pPr>
              <w:pStyle w:val="TAC"/>
            </w:pPr>
            <w:r w:rsidRPr="0053369F">
              <w:t>25</w:t>
            </w:r>
            <w:r w:rsidRPr="0053369F">
              <w:rPr>
                <w:lang w:eastAsia="zh-CN"/>
              </w:rPr>
              <w:t>@</w:t>
            </w:r>
            <w:r w:rsidRPr="0053369F">
              <w:t>0 (A4)</w:t>
            </w:r>
          </w:p>
        </w:tc>
      </w:tr>
      <w:tr w:rsidR="0037724D" w:rsidRPr="0053369F" w14:paraId="43814B0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54" w:author="Huawei" w:date="2022-11-04T21:49:00Z">
            <w:trPr>
              <w:trHeight w:val="152"/>
            </w:trPr>
          </w:trPrChange>
        </w:trPr>
        <w:tc>
          <w:tcPr>
            <w:tcW w:w="478" w:type="pct"/>
            <w:shd w:val="clear" w:color="auto" w:fill="auto"/>
            <w:tcMar>
              <w:left w:w="28" w:type="dxa"/>
              <w:right w:w="28" w:type="dxa"/>
            </w:tcMar>
            <w:tcPrChange w:id="955" w:author="Huawei" w:date="2022-11-04T21:49:00Z">
              <w:tcPr>
                <w:tcW w:w="478" w:type="pct"/>
                <w:shd w:val="clear" w:color="auto" w:fill="auto"/>
                <w:tcMar>
                  <w:left w:w="28" w:type="dxa"/>
                  <w:right w:w="28" w:type="dxa"/>
                </w:tcMar>
                <w:vAlign w:val="center"/>
              </w:tcPr>
            </w:tcPrChange>
          </w:tcPr>
          <w:p w14:paraId="2A6B3F9F" w14:textId="4DA0A4FC" w:rsidR="0037724D" w:rsidRPr="0053369F" w:rsidRDefault="0037724D" w:rsidP="0037724D">
            <w:pPr>
              <w:pStyle w:val="TAC"/>
            </w:pPr>
            <w:ins w:id="956" w:author="Huawei" w:date="2022-11-04T21:49:00Z">
              <w:r w:rsidRPr="002E78D5">
                <w:t>91</w:t>
              </w:r>
            </w:ins>
            <w:del w:id="957" w:author="Huawei" w:date="2022-11-04T21:49:00Z">
              <w:r w:rsidRPr="0053369F" w:rsidDel="007559D9">
                <w:delText>76</w:delText>
              </w:r>
            </w:del>
          </w:p>
        </w:tc>
        <w:tc>
          <w:tcPr>
            <w:tcW w:w="342" w:type="pct"/>
            <w:shd w:val="clear" w:color="auto" w:fill="auto"/>
            <w:tcMar>
              <w:left w:w="28" w:type="dxa"/>
              <w:right w:w="28" w:type="dxa"/>
            </w:tcMar>
            <w:tcPrChange w:id="958" w:author="Huawei" w:date="2022-11-04T21:49:00Z">
              <w:tcPr>
                <w:tcW w:w="342" w:type="pct"/>
                <w:shd w:val="clear" w:color="auto" w:fill="auto"/>
                <w:tcMar>
                  <w:left w:w="28" w:type="dxa"/>
                  <w:right w:w="28" w:type="dxa"/>
                </w:tcMar>
              </w:tcPr>
            </w:tcPrChange>
          </w:tcPr>
          <w:p w14:paraId="6F748FA0"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59" w:author="Huawei" w:date="2022-11-04T21:49:00Z">
              <w:tcPr>
                <w:tcW w:w="344" w:type="pct"/>
                <w:shd w:val="clear" w:color="auto" w:fill="auto"/>
                <w:tcMar>
                  <w:left w:w="23" w:type="dxa"/>
                  <w:right w:w="23" w:type="dxa"/>
                </w:tcMar>
              </w:tcPr>
            </w:tcPrChange>
          </w:tcPr>
          <w:p w14:paraId="65B6D74C"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60" w:author="Huawei" w:date="2022-11-04T21:49:00Z">
              <w:tcPr>
                <w:tcW w:w="410" w:type="pct"/>
                <w:shd w:val="clear" w:color="auto" w:fill="auto"/>
                <w:tcMar>
                  <w:left w:w="23" w:type="dxa"/>
                  <w:right w:w="23" w:type="dxa"/>
                </w:tcMar>
              </w:tcPr>
            </w:tcPrChange>
          </w:tcPr>
          <w:p w14:paraId="326E674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61" w:author="Huawei" w:date="2022-11-04T21:49:00Z">
              <w:tcPr>
                <w:tcW w:w="619" w:type="pct"/>
                <w:vMerge/>
                <w:shd w:val="clear" w:color="auto" w:fill="auto"/>
                <w:tcMar>
                  <w:left w:w="45" w:type="dxa"/>
                  <w:right w:w="45" w:type="dxa"/>
                </w:tcMar>
                <w:vAlign w:val="center"/>
              </w:tcPr>
            </w:tcPrChange>
          </w:tcPr>
          <w:p w14:paraId="507D2BD8" w14:textId="77777777" w:rsidR="0037724D" w:rsidRPr="0053369F" w:rsidRDefault="0037724D" w:rsidP="0037724D">
            <w:pPr>
              <w:pStyle w:val="TAH"/>
            </w:pPr>
          </w:p>
        </w:tc>
        <w:tc>
          <w:tcPr>
            <w:tcW w:w="202" w:type="pct"/>
            <w:vMerge/>
            <w:shd w:val="clear" w:color="auto" w:fill="auto"/>
            <w:textDirection w:val="btLr"/>
            <w:vAlign w:val="center"/>
            <w:tcPrChange w:id="962" w:author="Huawei" w:date="2022-11-04T21:49:00Z">
              <w:tcPr>
                <w:tcW w:w="202" w:type="pct"/>
                <w:vMerge/>
                <w:shd w:val="clear" w:color="auto" w:fill="auto"/>
                <w:textDirection w:val="btLr"/>
                <w:vAlign w:val="center"/>
              </w:tcPr>
            </w:tcPrChange>
          </w:tcPr>
          <w:p w14:paraId="6D07CC84" w14:textId="77777777" w:rsidR="0037724D" w:rsidRPr="0053369F" w:rsidRDefault="0037724D" w:rsidP="0037724D">
            <w:pPr>
              <w:pStyle w:val="TAC"/>
            </w:pPr>
          </w:p>
        </w:tc>
        <w:tc>
          <w:tcPr>
            <w:tcW w:w="548" w:type="pct"/>
            <w:shd w:val="clear" w:color="auto" w:fill="auto"/>
            <w:tcMar>
              <w:left w:w="45" w:type="dxa"/>
              <w:right w:w="45" w:type="dxa"/>
            </w:tcMar>
            <w:tcPrChange w:id="963" w:author="Huawei" w:date="2022-11-04T21:49:00Z">
              <w:tcPr>
                <w:tcW w:w="548" w:type="pct"/>
                <w:shd w:val="clear" w:color="auto" w:fill="auto"/>
                <w:tcMar>
                  <w:left w:w="45" w:type="dxa"/>
                  <w:right w:w="45" w:type="dxa"/>
                </w:tcMar>
              </w:tcPr>
            </w:tcPrChange>
          </w:tcPr>
          <w:p w14:paraId="5F3DD5FE"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64" w:author="Huawei" w:date="2022-11-04T21:49:00Z">
              <w:tcPr>
                <w:tcW w:w="686" w:type="pct"/>
                <w:shd w:val="clear" w:color="auto" w:fill="auto"/>
                <w:tcMar>
                  <w:left w:w="45" w:type="dxa"/>
                  <w:right w:w="45" w:type="dxa"/>
                </w:tcMar>
                <w:vAlign w:val="center"/>
              </w:tcPr>
            </w:tcPrChange>
          </w:tcPr>
          <w:p w14:paraId="62475CCB" w14:textId="77777777" w:rsidR="0037724D" w:rsidRPr="0053369F" w:rsidRDefault="0037724D" w:rsidP="0037724D">
            <w:pPr>
              <w:pStyle w:val="TAC"/>
            </w:pPr>
            <w:r w:rsidRPr="0053369F">
              <w:t>159</w:t>
            </w:r>
            <w:r w:rsidRPr="0053369F">
              <w:rPr>
                <w:lang w:eastAsia="zh-CN"/>
              </w:rPr>
              <w:t>@</w:t>
            </w:r>
            <w:r w:rsidRPr="0053369F">
              <w:t>33 (A2)</w:t>
            </w:r>
          </w:p>
        </w:tc>
        <w:tc>
          <w:tcPr>
            <w:tcW w:w="686" w:type="pct"/>
            <w:shd w:val="clear" w:color="auto" w:fill="auto"/>
            <w:vAlign w:val="center"/>
            <w:tcPrChange w:id="965" w:author="Huawei" w:date="2022-11-04T21:49:00Z">
              <w:tcPr>
                <w:tcW w:w="686" w:type="pct"/>
                <w:shd w:val="clear" w:color="auto" w:fill="auto"/>
                <w:vAlign w:val="center"/>
              </w:tcPr>
            </w:tcPrChange>
          </w:tcPr>
          <w:p w14:paraId="66BFCAAF" w14:textId="77777777" w:rsidR="0037724D" w:rsidRPr="0053369F" w:rsidRDefault="0037724D" w:rsidP="0037724D">
            <w:pPr>
              <w:pStyle w:val="TAC"/>
            </w:pPr>
            <w:r w:rsidRPr="0053369F">
              <w:t>79</w:t>
            </w:r>
            <w:r w:rsidRPr="0053369F">
              <w:rPr>
                <w:lang w:eastAsia="zh-CN"/>
              </w:rPr>
              <w:t>@</w:t>
            </w:r>
            <w:r w:rsidRPr="0053369F">
              <w:t>17 (A2)</w:t>
            </w:r>
          </w:p>
        </w:tc>
        <w:tc>
          <w:tcPr>
            <w:tcW w:w="685" w:type="pct"/>
            <w:shd w:val="clear" w:color="auto" w:fill="auto"/>
            <w:vAlign w:val="center"/>
            <w:tcPrChange w:id="966" w:author="Huawei" w:date="2022-11-04T21:49:00Z">
              <w:tcPr>
                <w:tcW w:w="685" w:type="pct"/>
                <w:shd w:val="clear" w:color="auto" w:fill="auto"/>
                <w:vAlign w:val="center"/>
              </w:tcPr>
            </w:tcPrChange>
          </w:tcPr>
          <w:p w14:paraId="66CF8DD6" w14:textId="77777777" w:rsidR="0037724D" w:rsidRPr="0053369F" w:rsidRDefault="0037724D" w:rsidP="0037724D">
            <w:pPr>
              <w:pStyle w:val="TAC"/>
            </w:pPr>
            <w:r w:rsidRPr="0053369F">
              <w:t>39</w:t>
            </w:r>
            <w:r w:rsidRPr="0053369F">
              <w:rPr>
                <w:lang w:eastAsia="zh-CN"/>
              </w:rPr>
              <w:t>@</w:t>
            </w:r>
            <w:r w:rsidRPr="0053369F">
              <w:t>9 (A2)</w:t>
            </w:r>
          </w:p>
        </w:tc>
      </w:tr>
      <w:tr w:rsidR="0037724D" w:rsidRPr="0053369F" w14:paraId="37719E41"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68" w:author="Huawei" w:date="2022-11-04T21:49:00Z">
            <w:trPr>
              <w:trHeight w:val="152"/>
            </w:trPr>
          </w:trPrChange>
        </w:trPr>
        <w:tc>
          <w:tcPr>
            <w:tcW w:w="478" w:type="pct"/>
            <w:shd w:val="clear" w:color="auto" w:fill="auto"/>
            <w:tcMar>
              <w:left w:w="28" w:type="dxa"/>
              <w:right w:w="28" w:type="dxa"/>
            </w:tcMar>
            <w:tcPrChange w:id="969" w:author="Huawei" w:date="2022-11-04T21:49:00Z">
              <w:tcPr>
                <w:tcW w:w="478" w:type="pct"/>
                <w:shd w:val="clear" w:color="auto" w:fill="auto"/>
                <w:tcMar>
                  <w:left w:w="28" w:type="dxa"/>
                  <w:right w:w="28" w:type="dxa"/>
                </w:tcMar>
                <w:vAlign w:val="center"/>
              </w:tcPr>
            </w:tcPrChange>
          </w:tcPr>
          <w:p w14:paraId="5227D775" w14:textId="6674C67B" w:rsidR="0037724D" w:rsidRPr="0053369F" w:rsidRDefault="0037724D" w:rsidP="0037724D">
            <w:pPr>
              <w:pStyle w:val="TAC"/>
            </w:pPr>
            <w:ins w:id="970" w:author="Huawei" w:date="2022-11-04T21:49:00Z">
              <w:r w:rsidRPr="002E78D5">
                <w:t>92</w:t>
              </w:r>
            </w:ins>
            <w:del w:id="971" w:author="Huawei" w:date="2022-11-04T21:49:00Z">
              <w:r w:rsidRPr="0053369F" w:rsidDel="007559D9">
                <w:delText>77</w:delText>
              </w:r>
            </w:del>
          </w:p>
        </w:tc>
        <w:tc>
          <w:tcPr>
            <w:tcW w:w="342" w:type="pct"/>
            <w:shd w:val="clear" w:color="auto" w:fill="auto"/>
            <w:tcMar>
              <w:left w:w="28" w:type="dxa"/>
              <w:right w:w="28" w:type="dxa"/>
            </w:tcMar>
            <w:tcPrChange w:id="972" w:author="Huawei" w:date="2022-11-04T21:49:00Z">
              <w:tcPr>
                <w:tcW w:w="342" w:type="pct"/>
                <w:shd w:val="clear" w:color="auto" w:fill="auto"/>
                <w:tcMar>
                  <w:left w:w="28" w:type="dxa"/>
                  <w:right w:w="28" w:type="dxa"/>
                </w:tcMar>
              </w:tcPr>
            </w:tcPrChange>
          </w:tcPr>
          <w:p w14:paraId="5D8178C5"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73" w:author="Huawei" w:date="2022-11-04T21:49:00Z">
              <w:tcPr>
                <w:tcW w:w="344" w:type="pct"/>
                <w:shd w:val="clear" w:color="auto" w:fill="auto"/>
                <w:tcMar>
                  <w:left w:w="23" w:type="dxa"/>
                  <w:right w:w="23" w:type="dxa"/>
                </w:tcMar>
              </w:tcPr>
            </w:tcPrChange>
          </w:tcPr>
          <w:p w14:paraId="4B031287"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74" w:author="Huawei" w:date="2022-11-04T21:49:00Z">
              <w:tcPr>
                <w:tcW w:w="410" w:type="pct"/>
                <w:shd w:val="clear" w:color="auto" w:fill="auto"/>
                <w:tcMar>
                  <w:left w:w="23" w:type="dxa"/>
                  <w:right w:w="23" w:type="dxa"/>
                </w:tcMar>
              </w:tcPr>
            </w:tcPrChange>
          </w:tcPr>
          <w:p w14:paraId="4FEAB3A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75" w:author="Huawei" w:date="2022-11-04T21:49:00Z">
              <w:tcPr>
                <w:tcW w:w="619" w:type="pct"/>
                <w:vMerge/>
                <w:shd w:val="clear" w:color="auto" w:fill="auto"/>
                <w:tcMar>
                  <w:left w:w="45" w:type="dxa"/>
                  <w:right w:w="45" w:type="dxa"/>
                </w:tcMar>
                <w:vAlign w:val="center"/>
              </w:tcPr>
            </w:tcPrChange>
          </w:tcPr>
          <w:p w14:paraId="79FA51F2" w14:textId="77777777" w:rsidR="0037724D" w:rsidRPr="0053369F" w:rsidRDefault="0037724D" w:rsidP="0037724D">
            <w:pPr>
              <w:pStyle w:val="TAH"/>
            </w:pPr>
          </w:p>
        </w:tc>
        <w:tc>
          <w:tcPr>
            <w:tcW w:w="202" w:type="pct"/>
            <w:vMerge/>
            <w:shd w:val="clear" w:color="auto" w:fill="auto"/>
            <w:textDirection w:val="btLr"/>
            <w:vAlign w:val="center"/>
            <w:tcPrChange w:id="976" w:author="Huawei" w:date="2022-11-04T21:49:00Z">
              <w:tcPr>
                <w:tcW w:w="202" w:type="pct"/>
                <w:vMerge/>
                <w:shd w:val="clear" w:color="auto" w:fill="auto"/>
                <w:textDirection w:val="btLr"/>
                <w:vAlign w:val="center"/>
              </w:tcPr>
            </w:tcPrChange>
          </w:tcPr>
          <w:p w14:paraId="1326BA09" w14:textId="77777777" w:rsidR="0037724D" w:rsidRPr="0053369F" w:rsidRDefault="0037724D" w:rsidP="0037724D">
            <w:pPr>
              <w:pStyle w:val="TAC"/>
            </w:pPr>
          </w:p>
        </w:tc>
        <w:tc>
          <w:tcPr>
            <w:tcW w:w="548" w:type="pct"/>
            <w:shd w:val="clear" w:color="auto" w:fill="auto"/>
            <w:tcMar>
              <w:left w:w="45" w:type="dxa"/>
              <w:right w:w="45" w:type="dxa"/>
            </w:tcMar>
            <w:tcPrChange w:id="977" w:author="Huawei" w:date="2022-11-04T21:49:00Z">
              <w:tcPr>
                <w:tcW w:w="548" w:type="pct"/>
                <w:shd w:val="clear" w:color="auto" w:fill="auto"/>
                <w:tcMar>
                  <w:left w:w="45" w:type="dxa"/>
                  <w:right w:w="45" w:type="dxa"/>
                </w:tcMar>
              </w:tcPr>
            </w:tcPrChange>
          </w:tcPr>
          <w:p w14:paraId="4FBBAE54"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78" w:author="Huawei" w:date="2022-11-04T21:49:00Z">
              <w:tcPr>
                <w:tcW w:w="686" w:type="pct"/>
                <w:shd w:val="clear" w:color="auto" w:fill="auto"/>
                <w:tcMar>
                  <w:left w:w="45" w:type="dxa"/>
                  <w:right w:w="45" w:type="dxa"/>
                </w:tcMar>
                <w:vAlign w:val="center"/>
              </w:tcPr>
            </w:tcPrChange>
          </w:tcPr>
          <w:p w14:paraId="6E1BBC28" w14:textId="77777777" w:rsidR="0037724D" w:rsidRPr="0053369F" w:rsidRDefault="0037724D" w:rsidP="0037724D">
            <w:pPr>
              <w:pStyle w:val="TAC"/>
            </w:pPr>
            <w:r w:rsidRPr="0053369F">
              <w:t>5</w:t>
            </w:r>
            <w:r w:rsidRPr="0053369F">
              <w:rPr>
                <w:lang w:eastAsia="zh-CN"/>
              </w:rPr>
              <w:t>@</w:t>
            </w:r>
            <w:r w:rsidRPr="0053369F">
              <w:t>187 (A5)</w:t>
            </w:r>
          </w:p>
        </w:tc>
        <w:tc>
          <w:tcPr>
            <w:tcW w:w="686" w:type="pct"/>
            <w:shd w:val="clear" w:color="auto" w:fill="auto"/>
            <w:vAlign w:val="center"/>
            <w:tcPrChange w:id="979" w:author="Huawei" w:date="2022-11-04T21:49:00Z">
              <w:tcPr>
                <w:tcW w:w="686" w:type="pct"/>
                <w:shd w:val="clear" w:color="auto" w:fill="auto"/>
                <w:vAlign w:val="center"/>
              </w:tcPr>
            </w:tcPrChange>
          </w:tcPr>
          <w:p w14:paraId="390E3D19" w14:textId="77777777" w:rsidR="0037724D" w:rsidRPr="0053369F" w:rsidRDefault="0037724D" w:rsidP="0037724D">
            <w:pPr>
              <w:pStyle w:val="TAC"/>
            </w:pPr>
            <w:r w:rsidRPr="0053369F">
              <w:t>2</w:t>
            </w:r>
            <w:r w:rsidRPr="0053369F">
              <w:rPr>
                <w:lang w:eastAsia="zh-CN"/>
              </w:rPr>
              <w:t>@</w:t>
            </w:r>
            <w:r w:rsidRPr="0053369F">
              <w:t>94 (A5)</w:t>
            </w:r>
          </w:p>
        </w:tc>
        <w:tc>
          <w:tcPr>
            <w:tcW w:w="685" w:type="pct"/>
            <w:shd w:val="clear" w:color="auto" w:fill="auto"/>
            <w:vAlign w:val="center"/>
            <w:tcPrChange w:id="980" w:author="Huawei" w:date="2022-11-04T21:49:00Z">
              <w:tcPr>
                <w:tcW w:w="685" w:type="pct"/>
                <w:shd w:val="clear" w:color="auto" w:fill="auto"/>
                <w:vAlign w:val="center"/>
              </w:tcPr>
            </w:tcPrChange>
          </w:tcPr>
          <w:p w14:paraId="724AB794" w14:textId="77777777" w:rsidR="0037724D" w:rsidRPr="0053369F" w:rsidRDefault="0037724D" w:rsidP="0037724D">
            <w:pPr>
              <w:pStyle w:val="TAC"/>
            </w:pPr>
            <w:r w:rsidRPr="0053369F">
              <w:t>1</w:t>
            </w:r>
            <w:r w:rsidRPr="0053369F">
              <w:rPr>
                <w:lang w:eastAsia="zh-CN"/>
              </w:rPr>
              <w:t>@</w:t>
            </w:r>
            <w:r w:rsidRPr="0053369F">
              <w:t>47 (A5)</w:t>
            </w:r>
          </w:p>
        </w:tc>
      </w:tr>
      <w:tr w:rsidR="0037724D" w:rsidRPr="0053369F" w14:paraId="448EFAD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82" w:author="Huawei" w:date="2022-11-04T21:49:00Z">
            <w:trPr>
              <w:trHeight w:val="152"/>
            </w:trPr>
          </w:trPrChange>
        </w:trPr>
        <w:tc>
          <w:tcPr>
            <w:tcW w:w="478" w:type="pct"/>
            <w:shd w:val="clear" w:color="auto" w:fill="auto"/>
            <w:tcMar>
              <w:left w:w="28" w:type="dxa"/>
              <w:right w:w="28" w:type="dxa"/>
            </w:tcMar>
            <w:tcPrChange w:id="983" w:author="Huawei" w:date="2022-11-04T21:49:00Z">
              <w:tcPr>
                <w:tcW w:w="478" w:type="pct"/>
                <w:shd w:val="clear" w:color="auto" w:fill="auto"/>
                <w:tcMar>
                  <w:left w:w="28" w:type="dxa"/>
                  <w:right w:w="28" w:type="dxa"/>
                </w:tcMar>
                <w:vAlign w:val="center"/>
              </w:tcPr>
            </w:tcPrChange>
          </w:tcPr>
          <w:p w14:paraId="1CD0F643" w14:textId="00B74E8E" w:rsidR="0037724D" w:rsidRPr="0053369F" w:rsidRDefault="0037724D" w:rsidP="0037724D">
            <w:pPr>
              <w:pStyle w:val="TAC"/>
            </w:pPr>
            <w:ins w:id="984" w:author="Huawei" w:date="2022-11-04T21:49:00Z">
              <w:r w:rsidRPr="002E78D5">
                <w:t>93</w:t>
              </w:r>
            </w:ins>
            <w:del w:id="985" w:author="Huawei" w:date="2022-11-04T21:49:00Z">
              <w:r w:rsidRPr="0053369F" w:rsidDel="007559D9">
                <w:delText>78</w:delText>
              </w:r>
            </w:del>
          </w:p>
        </w:tc>
        <w:tc>
          <w:tcPr>
            <w:tcW w:w="342" w:type="pct"/>
            <w:shd w:val="clear" w:color="auto" w:fill="auto"/>
            <w:tcMar>
              <w:left w:w="28" w:type="dxa"/>
              <w:right w:w="28" w:type="dxa"/>
            </w:tcMar>
            <w:tcPrChange w:id="986" w:author="Huawei" w:date="2022-11-04T21:49:00Z">
              <w:tcPr>
                <w:tcW w:w="342" w:type="pct"/>
                <w:shd w:val="clear" w:color="auto" w:fill="auto"/>
                <w:tcMar>
                  <w:left w:w="28" w:type="dxa"/>
                  <w:right w:w="28" w:type="dxa"/>
                </w:tcMar>
              </w:tcPr>
            </w:tcPrChange>
          </w:tcPr>
          <w:p w14:paraId="1784293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987" w:author="Huawei" w:date="2022-11-04T21:49:00Z">
              <w:tcPr>
                <w:tcW w:w="344" w:type="pct"/>
                <w:shd w:val="clear" w:color="auto" w:fill="auto"/>
                <w:tcMar>
                  <w:left w:w="23" w:type="dxa"/>
                  <w:right w:w="23" w:type="dxa"/>
                </w:tcMar>
              </w:tcPr>
            </w:tcPrChange>
          </w:tcPr>
          <w:p w14:paraId="442E7B73"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988" w:author="Huawei" w:date="2022-11-04T21:49:00Z">
              <w:tcPr>
                <w:tcW w:w="410" w:type="pct"/>
                <w:shd w:val="clear" w:color="auto" w:fill="auto"/>
                <w:tcMar>
                  <w:left w:w="23" w:type="dxa"/>
                  <w:right w:w="23" w:type="dxa"/>
                </w:tcMar>
              </w:tcPr>
            </w:tcPrChange>
          </w:tcPr>
          <w:p w14:paraId="4642BB66"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989" w:author="Huawei" w:date="2022-11-04T21:49:00Z">
              <w:tcPr>
                <w:tcW w:w="619" w:type="pct"/>
                <w:vMerge/>
                <w:shd w:val="clear" w:color="auto" w:fill="auto"/>
                <w:tcMar>
                  <w:left w:w="45" w:type="dxa"/>
                  <w:right w:w="45" w:type="dxa"/>
                </w:tcMar>
                <w:vAlign w:val="center"/>
              </w:tcPr>
            </w:tcPrChange>
          </w:tcPr>
          <w:p w14:paraId="091C22FB" w14:textId="77777777" w:rsidR="0037724D" w:rsidRPr="0053369F" w:rsidRDefault="0037724D" w:rsidP="0037724D">
            <w:pPr>
              <w:pStyle w:val="TAH"/>
            </w:pPr>
          </w:p>
        </w:tc>
        <w:tc>
          <w:tcPr>
            <w:tcW w:w="202" w:type="pct"/>
            <w:vMerge/>
            <w:shd w:val="clear" w:color="auto" w:fill="auto"/>
            <w:textDirection w:val="btLr"/>
            <w:vAlign w:val="center"/>
            <w:tcPrChange w:id="990" w:author="Huawei" w:date="2022-11-04T21:49:00Z">
              <w:tcPr>
                <w:tcW w:w="202" w:type="pct"/>
                <w:vMerge/>
                <w:shd w:val="clear" w:color="auto" w:fill="auto"/>
                <w:textDirection w:val="btLr"/>
                <w:vAlign w:val="center"/>
              </w:tcPr>
            </w:tcPrChange>
          </w:tcPr>
          <w:p w14:paraId="1776B261" w14:textId="77777777" w:rsidR="0037724D" w:rsidRPr="0053369F" w:rsidRDefault="0037724D" w:rsidP="0037724D">
            <w:pPr>
              <w:pStyle w:val="TAC"/>
            </w:pPr>
          </w:p>
        </w:tc>
        <w:tc>
          <w:tcPr>
            <w:tcW w:w="548" w:type="pct"/>
            <w:shd w:val="clear" w:color="auto" w:fill="auto"/>
            <w:tcMar>
              <w:left w:w="45" w:type="dxa"/>
              <w:right w:w="45" w:type="dxa"/>
            </w:tcMar>
            <w:tcPrChange w:id="991" w:author="Huawei" w:date="2022-11-04T21:49:00Z">
              <w:tcPr>
                <w:tcW w:w="548" w:type="pct"/>
                <w:shd w:val="clear" w:color="auto" w:fill="auto"/>
                <w:tcMar>
                  <w:left w:w="45" w:type="dxa"/>
                  <w:right w:w="45" w:type="dxa"/>
                </w:tcMar>
              </w:tcPr>
            </w:tcPrChange>
          </w:tcPr>
          <w:p w14:paraId="3FA5F9BF"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992" w:author="Huawei" w:date="2022-11-04T21:49:00Z">
              <w:tcPr>
                <w:tcW w:w="686" w:type="pct"/>
                <w:shd w:val="clear" w:color="auto" w:fill="auto"/>
                <w:tcMar>
                  <w:left w:w="45" w:type="dxa"/>
                  <w:right w:w="45" w:type="dxa"/>
                </w:tcMar>
                <w:vAlign w:val="center"/>
              </w:tcPr>
            </w:tcPrChange>
          </w:tcPr>
          <w:p w14:paraId="5D6AEB4D" w14:textId="77777777" w:rsidR="0037724D" w:rsidRPr="0053369F" w:rsidRDefault="0037724D" w:rsidP="0037724D">
            <w:pPr>
              <w:pStyle w:val="TAC"/>
            </w:pPr>
            <w:r w:rsidRPr="0053369F">
              <w:rPr>
                <w:lang w:eastAsia="zh-CN"/>
              </w:rPr>
              <w:t>192@</w:t>
            </w:r>
            <w:r w:rsidRPr="0053369F">
              <w:t>0 (A1)</w:t>
            </w:r>
          </w:p>
        </w:tc>
        <w:tc>
          <w:tcPr>
            <w:tcW w:w="686" w:type="pct"/>
            <w:shd w:val="clear" w:color="auto" w:fill="auto"/>
            <w:vAlign w:val="center"/>
            <w:tcPrChange w:id="993" w:author="Huawei" w:date="2022-11-04T21:49:00Z">
              <w:tcPr>
                <w:tcW w:w="686" w:type="pct"/>
                <w:shd w:val="clear" w:color="auto" w:fill="auto"/>
                <w:vAlign w:val="center"/>
              </w:tcPr>
            </w:tcPrChange>
          </w:tcPr>
          <w:p w14:paraId="69D1DDC9" w14:textId="77777777" w:rsidR="0037724D" w:rsidRPr="0053369F" w:rsidRDefault="0037724D" w:rsidP="0037724D">
            <w:pPr>
              <w:pStyle w:val="TAC"/>
            </w:pPr>
            <w:r w:rsidRPr="0053369F">
              <w:t>96</w:t>
            </w:r>
            <w:r w:rsidRPr="0053369F">
              <w:rPr>
                <w:lang w:eastAsia="zh-CN"/>
              </w:rPr>
              <w:t>@</w:t>
            </w:r>
            <w:r w:rsidRPr="0053369F">
              <w:t>0 (A1)</w:t>
            </w:r>
          </w:p>
        </w:tc>
        <w:tc>
          <w:tcPr>
            <w:tcW w:w="685" w:type="pct"/>
            <w:shd w:val="clear" w:color="auto" w:fill="auto"/>
            <w:vAlign w:val="center"/>
            <w:tcPrChange w:id="994" w:author="Huawei" w:date="2022-11-04T21:49:00Z">
              <w:tcPr>
                <w:tcW w:w="685" w:type="pct"/>
                <w:shd w:val="clear" w:color="auto" w:fill="auto"/>
                <w:vAlign w:val="center"/>
              </w:tcPr>
            </w:tcPrChange>
          </w:tcPr>
          <w:p w14:paraId="333648AE" w14:textId="77777777" w:rsidR="0037724D" w:rsidRPr="0053369F" w:rsidRDefault="0037724D" w:rsidP="0037724D">
            <w:pPr>
              <w:pStyle w:val="TAC"/>
            </w:pPr>
            <w:r w:rsidRPr="0053369F">
              <w:t>48</w:t>
            </w:r>
            <w:r w:rsidRPr="0053369F">
              <w:rPr>
                <w:lang w:eastAsia="zh-CN"/>
              </w:rPr>
              <w:t>@</w:t>
            </w:r>
            <w:r w:rsidRPr="0053369F">
              <w:t>0 (A1)</w:t>
            </w:r>
          </w:p>
        </w:tc>
      </w:tr>
      <w:tr w:rsidR="0037724D" w:rsidRPr="0053369F" w14:paraId="43ADF75A"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996" w:author="Huawei" w:date="2022-11-04T21:49:00Z">
            <w:trPr>
              <w:trHeight w:val="152"/>
            </w:trPr>
          </w:trPrChange>
        </w:trPr>
        <w:tc>
          <w:tcPr>
            <w:tcW w:w="478" w:type="pct"/>
            <w:shd w:val="clear" w:color="auto" w:fill="auto"/>
            <w:tcMar>
              <w:left w:w="28" w:type="dxa"/>
              <w:right w:w="28" w:type="dxa"/>
            </w:tcMar>
            <w:tcPrChange w:id="997" w:author="Huawei" w:date="2022-11-04T21:49:00Z">
              <w:tcPr>
                <w:tcW w:w="478" w:type="pct"/>
                <w:shd w:val="clear" w:color="auto" w:fill="auto"/>
                <w:tcMar>
                  <w:left w:w="28" w:type="dxa"/>
                  <w:right w:w="28" w:type="dxa"/>
                </w:tcMar>
                <w:vAlign w:val="center"/>
              </w:tcPr>
            </w:tcPrChange>
          </w:tcPr>
          <w:p w14:paraId="3C3952A9" w14:textId="19E65092" w:rsidR="0037724D" w:rsidRPr="0053369F" w:rsidRDefault="0037724D" w:rsidP="0037724D">
            <w:pPr>
              <w:pStyle w:val="TAC"/>
            </w:pPr>
            <w:ins w:id="998" w:author="Huawei" w:date="2022-11-04T21:49:00Z">
              <w:r w:rsidRPr="002E78D5">
                <w:t>94</w:t>
              </w:r>
            </w:ins>
            <w:del w:id="999" w:author="Huawei" w:date="2022-11-04T21:49:00Z">
              <w:r w:rsidRPr="0053369F" w:rsidDel="007559D9">
                <w:delText>79</w:delText>
              </w:r>
            </w:del>
          </w:p>
        </w:tc>
        <w:tc>
          <w:tcPr>
            <w:tcW w:w="342" w:type="pct"/>
            <w:shd w:val="clear" w:color="auto" w:fill="auto"/>
            <w:tcMar>
              <w:left w:w="28" w:type="dxa"/>
              <w:right w:w="28" w:type="dxa"/>
            </w:tcMar>
            <w:tcPrChange w:id="1000" w:author="Huawei" w:date="2022-11-04T21:49:00Z">
              <w:tcPr>
                <w:tcW w:w="342" w:type="pct"/>
                <w:shd w:val="clear" w:color="auto" w:fill="auto"/>
                <w:tcMar>
                  <w:left w:w="28" w:type="dxa"/>
                  <w:right w:w="28" w:type="dxa"/>
                </w:tcMar>
              </w:tcPr>
            </w:tcPrChange>
          </w:tcPr>
          <w:p w14:paraId="7E24E758"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001" w:author="Huawei" w:date="2022-11-04T21:49:00Z">
              <w:tcPr>
                <w:tcW w:w="344" w:type="pct"/>
                <w:shd w:val="clear" w:color="auto" w:fill="auto"/>
                <w:tcMar>
                  <w:left w:w="23" w:type="dxa"/>
                  <w:right w:w="23" w:type="dxa"/>
                </w:tcMar>
              </w:tcPr>
            </w:tcPrChange>
          </w:tcPr>
          <w:p w14:paraId="68CC25E2" w14:textId="77777777" w:rsidR="0037724D" w:rsidRPr="0053369F" w:rsidRDefault="0037724D" w:rsidP="0037724D">
            <w:pPr>
              <w:pStyle w:val="TAC"/>
            </w:pPr>
            <w:r w:rsidRPr="0053369F">
              <w:t>40</w:t>
            </w:r>
          </w:p>
        </w:tc>
        <w:tc>
          <w:tcPr>
            <w:tcW w:w="410" w:type="pct"/>
            <w:shd w:val="clear" w:color="auto" w:fill="auto"/>
            <w:tcMar>
              <w:left w:w="23" w:type="dxa"/>
              <w:right w:w="23" w:type="dxa"/>
            </w:tcMar>
            <w:tcPrChange w:id="1002" w:author="Huawei" w:date="2022-11-04T21:49:00Z">
              <w:tcPr>
                <w:tcW w:w="410" w:type="pct"/>
                <w:shd w:val="clear" w:color="auto" w:fill="auto"/>
                <w:tcMar>
                  <w:left w:w="23" w:type="dxa"/>
                  <w:right w:w="23" w:type="dxa"/>
                </w:tcMar>
              </w:tcPr>
            </w:tcPrChange>
          </w:tcPr>
          <w:p w14:paraId="7AD6464F"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003" w:author="Huawei" w:date="2022-11-04T21:49:00Z">
              <w:tcPr>
                <w:tcW w:w="619" w:type="pct"/>
                <w:vMerge/>
                <w:shd w:val="clear" w:color="auto" w:fill="auto"/>
                <w:tcMar>
                  <w:left w:w="45" w:type="dxa"/>
                  <w:right w:w="45" w:type="dxa"/>
                </w:tcMar>
                <w:vAlign w:val="center"/>
              </w:tcPr>
            </w:tcPrChange>
          </w:tcPr>
          <w:p w14:paraId="09544488" w14:textId="77777777" w:rsidR="0037724D" w:rsidRPr="0053369F" w:rsidRDefault="0037724D" w:rsidP="0037724D">
            <w:pPr>
              <w:pStyle w:val="TAH"/>
            </w:pPr>
          </w:p>
        </w:tc>
        <w:tc>
          <w:tcPr>
            <w:tcW w:w="202" w:type="pct"/>
            <w:vMerge/>
            <w:shd w:val="clear" w:color="auto" w:fill="auto"/>
            <w:textDirection w:val="btLr"/>
            <w:vAlign w:val="center"/>
            <w:tcPrChange w:id="1004" w:author="Huawei" w:date="2022-11-04T21:49:00Z">
              <w:tcPr>
                <w:tcW w:w="202" w:type="pct"/>
                <w:vMerge/>
                <w:shd w:val="clear" w:color="auto" w:fill="auto"/>
                <w:textDirection w:val="btLr"/>
                <w:vAlign w:val="center"/>
              </w:tcPr>
            </w:tcPrChange>
          </w:tcPr>
          <w:p w14:paraId="00D5C464" w14:textId="77777777" w:rsidR="0037724D" w:rsidRPr="0053369F" w:rsidRDefault="0037724D" w:rsidP="0037724D">
            <w:pPr>
              <w:pStyle w:val="TAC"/>
            </w:pPr>
          </w:p>
        </w:tc>
        <w:tc>
          <w:tcPr>
            <w:tcW w:w="548" w:type="pct"/>
            <w:shd w:val="clear" w:color="auto" w:fill="auto"/>
            <w:tcMar>
              <w:left w:w="45" w:type="dxa"/>
              <w:right w:w="45" w:type="dxa"/>
            </w:tcMar>
            <w:tcPrChange w:id="1005" w:author="Huawei" w:date="2022-11-04T21:49:00Z">
              <w:tcPr>
                <w:tcW w:w="548" w:type="pct"/>
                <w:shd w:val="clear" w:color="auto" w:fill="auto"/>
                <w:tcMar>
                  <w:left w:w="45" w:type="dxa"/>
                  <w:right w:w="45" w:type="dxa"/>
                </w:tcMar>
              </w:tcPr>
            </w:tcPrChange>
          </w:tcPr>
          <w:p w14:paraId="23DBDF89"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1006" w:author="Huawei" w:date="2022-11-04T21:49:00Z">
              <w:tcPr>
                <w:tcW w:w="2057" w:type="pct"/>
                <w:gridSpan w:val="3"/>
                <w:shd w:val="clear" w:color="auto" w:fill="auto"/>
                <w:tcMar>
                  <w:left w:w="45" w:type="dxa"/>
                  <w:right w:w="45" w:type="dxa"/>
                </w:tcMar>
                <w:vAlign w:val="center"/>
              </w:tcPr>
            </w:tcPrChange>
          </w:tcPr>
          <w:p w14:paraId="451B4EE1"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6616D958"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08" w:author="Huawei" w:date="2022-11-04T21:17:00Z"/>
          <w:trPrChange w:id="1009" w:author="Huawei" w:date="2022-11-04T21:49:00Z">
            <w:trPr>
              <w:trHeight w:val="152"/>
            </w:trPr>
          </w:trPrChange>
        </w:trPr>
        <w:tc>
          <w:tcPr>
            <w:tcW w:w="478" w:type="pct"/>
            <w:shd w:val="clear" w:color="auto" w:fill="auto"/>
            <w:tcMar>
              <w:left w:w="28" w:type="dxa"/>
              <w:right w:w="28" w:type="dxa"/>
            </w:tcMar>
            <w:tcPrChange w:id="1010" w:author="Huawei" w:date="2022-11-04T21:49:00Z">
              <w:tcPr>
                <w:tcW w:w="478" w:type="pct"/>
                <w:shd w:val="clear" w:color="auto" w:fill="auto"/>
                <w:tcMar>
                  <w:left w:w="28" w:type="dxa"/>
                  <w:right w:w="28" w:type="dxa"/>
                </w:tcMar>
                <w:vAlign w:val="center"/>
              </w:tcPr>
            </w:tcPrChange>
          </w:tcPr>
          <w:p w14:paraId="3B3C7A66" w14:textId="33ADC11A" w:rsidR="0037724D" w:rsidRPr="0053369F" w:rsidRDefault="0037724D" w:rsidP="0037724D">
            <w:pPr>
              <w:pStyle w:val="TAC"/>
              <w:rPr>
                <w:ins w:id="1011" w:author="Huawei" w:date="2022-11-04T21:17:00Z"/>
              </w:rPr>
            </w:pPr>
            <w:ins w:id="1012" w:author="Huawei" w:date="2022-11-04T21:49:00Z">
              <w:r w:rsidRPr="002E78D5">
                <w:t>95</w:t>
              </w:r>
            </w:ins>
          </w:p>
        </w:tc>
        <w:tc>
          <w:tcPr>
            <w:tcW w:w="342" w:type="pct"/>
            <w:shd w:val="clear" w:color="auto" w:fill="auto"/>
            <w:tcMar>
              <w:left w:w="28" w:type="dxa"/>
              <w:right w:w="28" w:type="dxa"/>
            </w:tcMar>
            <w:tcPrChange w:id="1013" w:author="Huawei" w:date="2022-11-04T21:49:00Z">
              <w:tcPr>
                <w:tcW w:w="342" w:type="pct"/>
                <w:shd w:val="clear" w:color="auto" w:fill="auto"/>
                <w:tcMar>
                  <w:left w:w="28" w:type="dxa"/>
                  <w:right w:w="28" w:type="dxa"/>
                </w:tcMar>
              </w:tcPr>
            </w:tcPrChange>
          </w:tcPr>
          <w:p w14:paraId="1A307D07" w14:textId="1D805F08" w:rsidR="0037724D" w:rsidRPr="0053369F" w:rsidRDefault="0037724D" w:rsidP="0037724D">
            <w:pPr>
              <w:pStyle w:val="TAC"/>
              <w:rPr>
                <w:ins w:id="1014" w:author="Huawei" w:date="2022-11-04T21:17:00Z"/>
              </w:rPr>
            </w:pPr>
            <w:ins w:id="1015" w:author="Huawei" w:date="2022-11-04T21:17:00Z">
              <w:r w:rsidRPr="0053369F">
                <w:t>Default</w:t>
              </w:r>
            </w:ins>
          </w:p>
        </w:tc>
        <w:tc>
          <w:tcPr>
            <w:tcW w:w="344" w:type="pct"/>
            <w:shd w:val="clear" w:color="auto" w:fill="auto"/>
            <w:tcMar>
              <w:left w:w="23" w:type="dxa"/>
              <w:right w:w="23" w:type="dxa"/>
            </w:tcMar>
            <w:tcPrChange w:id="1016" w:author="Huawei" w:date="2022-11-04T21:49:00Z">
              <w:tcPr>
                <w:tcW w:w="344" w:type="pct"/>
                <w:shd w:val="clear" w:color="auto" w:fill="auto"/>
                <w:tcMar>
                  <w:left w:w="23" w:type="dxa"/>
                  <w:right w:w="23" w:type="dxa"/>
                </w:tcMar>
              </w:tcPr>
            </w:tcPrChange>
          </w:tcPr>
          <w:p w14:paraId="513928CB" w14:textId="60CA869A" w:rsidR="0037724D" w:rsidRPr="0053369F" w:rsidRDefault="0037724D" w:rsidP="0037724D">
            <w:pPr>
              <w:pStyle w:val="TAC"/>
              <w:rPr>
                <w:ins w:id="1017" w:author="Huawei" w:date="2022-11-04T21:17:00Z"/>
              </w:rPr>
            </w:pPr>
            <w:ins w:id="1018"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19" w:author="Huawei" w:date="2022-11-04T21:49:00Z">
              <w:tcPr>
                <w:tcW w:w="410" w:type="pct"/>
                <w:shd w:val="clear" w:color="auto" w:fill="auto"/>
                <w:tcMar>
                  <w:left w:w="23" w:type="dxa"/>
                  <w:right w:w="23" w:type="dxa"/>
                </w:tcMar>
              </w:tcPr>
            </w:tcPrChange>
          </w:tcPr>
          <w:p w14:paraId="18DED6E1" w14:textId="549AB3D6" w:rsidR="0037724D" w:rsidRPr="0053369F" w:rsidRDefault="0037724D" w:rsidP="0037724D">
            <w:pPr>
              <w:pStyle w:val="TAC"/>
              <w:rPr>
                <w:ins w:id="1020" w:author="Huawei" w:date="2022-11-04T21:17:00Z"/>
              </w:rPr>
            </w:pPr>
            <w:ins w:id="1021" w:author="Huawei" w:date="2022-11-04T21:17:00Z">
              <w:r w:rsidRPr="0053369F">
                <w:t>Default</w:t>
              </w:r>
            </w:ins>
          </w:p>
        </w:tc>
        <w:tc>
          <w:tcPr>
            <w:tcW w:w="619" w:type="pct"/>
            <w:vMerge/>
            <w:shd w:val="clear" w:color="auto" w:fill="auto"/>
            <w:tcMar>
              <w:left w:w="45" w:type="dxa"/>
              <w:right w:w="45" w:type="dxa"/>
            </w:tcMar>
            <w:vAlign w:val="center"/>
            <w:tcPrChange w:id="1022" w:author="Huawei" w:date="2022-11-04T21:49:00Z">
              <w:tcPr>
                <w:tcW w:w="619" w:type="pct"/>
                <w:vMerge/>
                <w:shd w:val="clear" w:color="auto" w:fill="auto"/>
                <w:tcMar>
                  <w:left w:w="45" w:type="dxa"/>
                  <w:right w:w="45" w:type="dxa"/>
                </w:tcMar>
                <w:vAlign w:val="center"/>
              </w:tcPr>
            </w:tcPrChange>
          </w:tcPr>
          <w:p w14:paraId="37E63521" w14:textId="77777777" w:rsidR="0037724D" w:rsidRPr="0053369F" w:rsidRDefault="0037724D" w:rsidP="0037724D">
            <w:pPr>
              <w:pStyle w:val="TAH"/>
              <w:rPr>
                <w:ins w:id="1023" w:author="Huawei" w:date="2022-11-04T21:17:00Z"/>
              </w:rPr>
            </w:pPr>
          </w:p>
        </w:tc>
        <w:tc>
          <w:tcPr>
            <w:tcW w:w="202" w:type="pct"/>
            <w:vMerge/>
            <w:shd w:val="clear" w:color="auto" w:fill="auto"/>
            <w:textDirection w:val="btLr"/>
            <w:vAlign w:val="center"/>
            <w:tcPrChange w:id="1024" w:author="Huawei" w:date="2022-11-04T21:49:00Z">
              <w:tcPr>
                <w:tcW w:w="202" w:type="pct"/>
                <w:vMerge/>
                <w:shd w:val="clear" w:color="auto" w:fill="auto"/>
                <w:textDirection w:val="btLr"/>
                <w:vAlign w:val="center"/>
              </w:tcPr>
            </w:tcPrChange>
          </w:tcPr>
          <w:p w14:paraId="15910018" w14:textId="77777777" w:rsidR="0037724D" w:rsidRPr="0053369F" w:rsidRDefault="0037724D" w:rsidP="0037724D">
            <w:pPr>
              <w:pStyle w:val="TAC"/>
              <w:rPr>
                <w:ins w:id="1025" w:author="Huawei" w:date="2022-11-04T21:17:00Z"/>
              </w:rPr>
            </w:pPr>
          </w:p>
        </w:tc>
        <w:tc>
          <w:tcPr>
            <w:tcW w:w="548" w:type="pct"/>
            <w:shd w:val="clear" w:color="auto" w:fill="auto"/>
            <w:tcMar>
              <w:left w:w="45" w:type="dxa"/>
              <w:right w:w="45" w:type="dxa"/>
            </w:tcMar>
            <w:tcPrChange w:id="1026" w:author="Huawei" w:date="2022-11-04T21:49:00Z">
              <w:tcPr>
                <w:tcW w:w="548" w:type="pct"/>
                <w:shd w:val="clear" w:color="auto" w:fill="auto"/>
                <w:tcMar>
                  <w:left w:w="45" w:type="dxa"/>
                  <w:right w:w="45" w:type="dxa"/>
                </w:tcMar>
              </w:tcPr>
            </w:tcPrChange>
          </w:tcPr>
          <w:p w14:paraId="76BD48AB" w14:textId="107FD9FA" w:rsidR="0037724D" w:rsidRPr="0053369F" w:rsidRDefault="0037724D" w:rsidP="0037724D">
            <w:pPr>
              <w:pStyle w:val="TAC"/>
              <w:rPr>
                <w:ins w:id="1027" w:author="Huawei" w:date="2022-11-04T21:17:00Z"/>
              </w:rPr>
            </w:pPr>
            <w:ins w:id="1028" w:author="Huawei" w:date="2022-11-04T21:19:00Z">
              <w:r w:rsidRPr="0053369F">
                <w:t>256 QAM</w:t>
              </w:r>
            </w:ins>
          </w:p>
        </w:tc>
        <w:tc>
          <w:tcPr>
            <w:tcW w:w="686" w:type="pct"/>
            <w:shd w:val="clear" w:color="auto" w:fill="auto"/>
            <w:tcMar>
              <w:left w:w="45" w:type="dxa"/>
              <w:right w:w="45" w:type="dxa"/>
            </w:tcMar>
            <w:vAlign w:val="center"/>
            <w:tcPrChange w:id="1029" w:author="Huawei" w:date="2022-11-04T21:49:00Z">
              <w:tcPr>
                <w:tcW w:w="686" w:type="pct"/>
                <w:shd w:val="clear" w:color="auto" w:fill="auto"/>
                <w:tcMar>
                  <w:left w:w="45" w:type="dxa"/>
                  <w:right w:w="45" w:type="dxa"/>
                </w:tcMar>
                <w:vAlign w:val="center"/>
              </w:tcPr>
            </w:tcPrChange>
          </w:tcPr>
          <w:p w14:paraId="629096F8" w14:textId="36872C31" w:rsidR="0037724D" w:rsidRPr="0053369F" w:rsidRDefault="0037724D" w:rsidP="0037724D">
            <w:pPr>
              <w:pStyle w:val="TAC"/>
              <w:rPr>
                <w:ins w:id="1030" w:author="Huawei" w:date="2022-11-04T21:17:00Z"/>
              </w:rPr>
            </w:pPr>
            <w:ins w:id="1031" w:author="Huawei" w:date="2022-11-04T21:19:00Z">
              <w:r w:rsidRPr="0037724D">
                <w:t>5@64</w:t>
              </w:r>
              <w:r>
                <w:t xml:space="preserve"> (A5)</w:t>
              </w:r>
            </w:ins>
          </w:p>
        </w:tc>
        <w:tc>
          <w:tcPr>
            <w:tcW w:w="686" w:type="pct"/>
            <w:shd w:val="clear" w:color="auto" w:fill="auto"/>
            <w:vAlign w:val="center"/>
            <w:tcPrChange w:id="1032" w:author="Huawei" w:date="2022-11-04T21:49:00Z">
              <w:tcPr>
                <w:tcW w:w="686" w:type="pct"/>
                <w:shd w:val="clear" w:color="auto" w:fill="auto"/>
                <w:vAlign w:val="center"/>
              </w:tcPr>
            </w:tcPrChange>
          </w:tcPr>
          <w:p w14:paraId="5FFC914B" w14:textId="7AB71B0E" w:rsidR="0037724D" w:rsidRPr="0053369F" w:rsidRDefault="0037724D" w:rsidP="0037724D">
            <w:pPr>
              <w:pStyle w:val="TAC"/>
              <w:rPr>
                <w:ins w:id="1033" w:author="Huawei" w:date="2022-11-04T21:17:00Z"/>
              </w:rPr>
            </w:pPr>
            <w:ins w:id="1034" w:author="Huawei" w:date="2022-11-04T21:19:00Z">
              <w:r w:rsidRPr="0037724D">
                <w:t>2@32</w:t>
              </w:r>
              <w:r>
                <w:t xml:space="preserve"> (A5)</w:t>
              </w:r>
            </w:ins>
          </w:p>
        </w:tc>
        <w:tc>
          <w:tcPr>
            <w:tcW w:w="685" w:type="pct"/>
            <w:shd w:val="clear" w:color="auto" w:fill="auto"/>
            <w:vAlign w:val="center"/>
            <w:tcPrChange w:id="1035" w:author="Huawei" w:date="2022-11-04T21:49:00Z">
              <w:tcPr>
                <w:tcW w:w="685" w:type="pct"/>
                <w:shd w:val="clear" w:color="auto" w:fill="auto"/>
                <w:vAlign w:val="center"/>
              </w:tcPr>
            </w:tcPrChange>
          </w:tcPr>
          <w:p w14:paraId="5699D1EA" w14:textId="5D95DE52" w:rsidR="0037724D" w:rsidRPr="0053369F" w:rsidRDefault="0037724D" w:rsidP="0037724D">
            <w:pPr>
              <w:pStyle w:val="TAC"/>
              <w:rPr>
                <w:ins w:id="1036" w:author="Huawei" w:date="2022-11-04T21:17:00Z"/>
              </w:rPr>
            </w:pPr>
            <w:ins w:id="1037" w:author="Huawei" w:date="2022-11-04T21:19:00Z">
              <w:r w:rsidRPr="00334108">
                <w:rPr>
                  <w:rFonts w:hint="eastAsia"/>
                  <w:lang w:eastAsia="zh-CN"/>
                </w:rPr>
                <w:t>1</w:t>
              </w:r>
              <w:r w:rsidRPr="00334108">
                <w:rPr>
                  <w:lang w:eastAsia="zh-CN"/>
                </w:rPr>
                <w:t>@16</w:t>
              </w:r>
              <w:r>
                <w:rPr>
                  <w:lang w:eastAsia="zh-CN"/>
                </w:rPr>
                <w:t xml:space="preserve"> </w:t>
              </w:r>
              <w:r>
                <w:t>(A5)</w:t>
              </w:r>
            </w:ins>
          </w:p>
        </w:tc>
      </w:tr>
      <w:tr w:rsidR="0037724D" w:rsidRPr="0053369F" w14:paraId="69BFF22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39" w:author="Huawei" w:date="2022-11-04T21:17:00Z"/>
          <w:trPrChange w:id="1040" w:author="Huawei" w:date="2022-11-04T21:49:00Z">
            <w:trPr>
              <w:trHeight w:val="152"/>
            </w:trPr>
          </w:trPrChange>
        </w:trPr>
        <w:tc>
          <w:tcPr>
            <w:tcW w:w="478" w:type="pct"/>
            <w:shd w:val="clear" w:color="auto" w:fill="auto"/>
            <w:tcMar>
              <w:left w:w="28" w:type="dxa"/>
              <w:right w:w="28" w:type="dxa"/>
            </w:tcMar>
            <w:tcPrChange w:id="1041" w:author="Huawei" w:date="2022-11-04T21:49:00Z">
              <w:tcPr>
                <w:tcW w:w="478" w:type="pct"/>
                <w:shd w:val="clear" w:color="auto" w:fill="auto"/>
                <w:tcMar>
                  <w:left w:w="28" w:type="dxa"/>
                  <w:right w:w="28" w:type="dxa"/>
                </w:tcMar>
                <w:vAlign w:val="center"/>
              </w:tcPr>
            </w:tcPrChange>
          </w:tcPr>
          <w:p w14:paraId="5D3FD2F6" w14:textId="2BD5CC4A" w:rsidR="0037724D" w:rsidRPr="0053369F" w:rsidRDefault="0037724D" w:rsidP="0037724D">
            <w:pPr>
              <w:pStyle w:val="TAC"/>
              <w:rPr>
                <w:ins w:id="1042" w:author="Huawei" w:date="2022-11-04T21:17:00Z"/>
              </w:rPr>
            </w:pPr>
            <w:ins w:id="1043" w:author="Huawei" w:date="2022-11-04T21:49:00Z">
              <w:r w:rsidRPr="002E78D5">
                <w:t>96</w:t>
              </w:r>
            </w:ins>
          </w:p>
        </w:tc>
        <w:tc>
          <w:tcPr>
            <w:tcW w:w="342" w:type="pct"/>
            <w:shd w:val="clear" w:color="auto" w:fill="auto"/>
            <w:tcMar>
              <w:left w:w="28" w:type="dxa"/>
              <w:right w:w="28" w:type="dxa"/>
            </w:tcMar>
            <w:tcPrChange w:id="1044" w:author="Huawei" w:date="2022-11-04T21:49:00Z">
              <w:tcPr>
                <w:tcW w:w="342" w:type="pct"/>
                <w:shd w:val="clear" w:color="auto" w:fill="auto"/>
                <w:tcMar>
                  <w:left w:w="28" w:type="dxa"/>
                  <w:right w:w="28" w:type="dxa"/>
                </w:tcMar>
              </w:tcPr>
            </w:tcPrChange>
          </w:tcPr>
          <w:p w14:paraId="748D070C" w14:textId="4DF1F62D" w:rsidR="0037724D" w:rsidRPr="0053369F" w:rsidRDefault="0037724D" w:rsidP="0037724D">
            <w:pPr>
              <w:pStyle w:val="TAC"/>
              <w:rPr>
                <w:ins w:id="1045" w:author="Huawei" w:date="2022-11-04T21:17:00Z"/>
              </w:rPr>
            </w:pPr>
            <w:ins w:id="1046" w:author="Huawei" w:date="2022-11-04T21:17:00Z">
              <w:r w:rsidRPr="0053369F">
                <w:t>Default</w:t>
              </w:r>
            </w:ins>
          </w:p>
        </w:tc>
        <w:tc>
          <w:tcPr>
            <w:tcW w:w="344" w:type="pct"/>
            <w:shd w:val="clear" w:color="auto" w:fill="auto"/>
            <w:tcMar>
              <w:left w:w="23" w:type="dxa"/>
              <w:right w:w="23" w:type="dxa"/>
            </w:tcMar>
            <w:tcPrChange w:id="1047" w:author="Huawei" w:date="2022-11-04T21:49:00Z">
              <w:tcPr>
                <w:tcW w:w="344" w:type="pct"/>
                <w:shd w:val="clear" w:color="auto" w:fill="auto"/>
                <w:tcMar>
                  <w:left w:w="23" w:type="dxa"/>
                  <w:right w:w="23" w:type="dxa"/>
                </w:tcMar>
              </w:tcPr>
            </w:tcPrChange>
          </w:tcPr>
          <w:p w14:paraId="615455D6" w14:textId="567E0998" w:rsidR="0037724D" w:rsidRPr="0053369F" w:rsidRDefault="0037724D" w:rsidP="0037724D">
            <w:pPr>
              <w:pStyle w:val="TAC"/>
              <w:rPr>
                <w:ins w:id="1048" w:author="Huawei" w:date="2022-11-04T21:17:00Z"/>
              </w:rPr>
            </w:pPr>
            <w:ins w:id="1049"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50" w:author="Huawei" w:date="2022-11-04T21:49:00Z">
              <w:tcPr>
                <w:tcW w:w="410" w:type="pct"/>
                <w:shd w:val="clear" w:color="auto" w:fill="auto"/>
                <w:tcMar>
                  <w:left w:w="23" w:type="dxa"/>
                  <w:right w:w="23" w:type="dxa"/>
                </w:tcMar>
              </w:tcPr>
            </w:tcPrChange>
          </w:tcPr>
          <w:p w14:paraId="7B6DE3F5" w14:textId="3C42DF9D" w:rsidR="0037724D" w:rsidRPr="0053369F" w:rsidRDefault="0037724D" w:rsidP="0037724D">
            <w:pPr>
              <w:pStyle w:val="TAC"/>
              <w:rPr>
                <w:ins w:id="1051" w:author="Huawei" w:date="2022-11-04T21:17:00Z"/>
              </w:rPr>
            </w:pPr>
            <w:ins w:id="1052" w:author="Huawei" w:date="2022-11-04T21:17:00Z">
              <w:r w:rsidRPr="0053369F">
                <w:t>Default</w:t>
              </w:r>
            </w:ins>
          </w:p>
        </w:tc>
        <w:tc>
          <w:tcPr>
            <w:tcW w:w="619" w:type="pct"/>
            <w:vMerge/>
            <w:shd w:val="clear" w:color="auto" w:fill="auto"/>
            <w:tcMar>
              <w:left w:w="45" w:type="dxa"/>
              <w:right w:w="45" w:type="dxa"/>
            </w:tcMar>
            <w:vAlign w:val="center"/>
            <w:tcPrChange w:id="1053" w:author="Huawei" w:date="2022-11-04T21:49:00Z">
              <w:tcPr>
                <w:tcW w:w="619" w:type="pct"/>
                <w:vMerge/>
                <w:shd w:val="clear" w:color="auto" w:fill="auto"/>
                <w:tcMar>
                  <w:left w:w="45" w:type="dxa"/>
                  <w:right w:w="45" w:type="dxa"/>
                </w:tcMar>
                <w:vAlign w:val="center"/>
              </w:tcPr>
            </w:tcPrChange>
          </w:tcPr>
          <w:p w14:paraId="41CF1974" w14:textId="77777777" w:rsidR="0037724D" w:rsidRPr="0053369F" w:rsidRDefault="0037724D" w:rsidP="0037724D">
            <w:pPr>
              <w:pStyle w:val="TAH"/>
              <w:rPr>
                <w:ins w:id="1054" w:author="Huawei" w:date="2022-11-04T21:17:00Z"/>
              </w:rPr>
            </w:pPr>
          </w:p>
        </w:tc>
        <w:tc>
          <w:tcPr>
            <w:tcW w:w="202" w:type="pct"/>
            <w:vMerge/>
            <w:shd w:val="clear" w:color="auto" w:fill="auto"/>
            <w:textDirection w:val="btLr"/>
            <w:vAlign w:val="center"/>
            <w:tcPrChange w:id="1055" w:author="Huawei" w:date="2022-11-04T21:49:00Z">
              <w:tcPr>
                <w:tcW w:w="202" w:type="pct"/>
                <w:vMerge/>
                <w:shd w:val="clear" w:color="auto" w:fill="auto"/>
                <w:textDirection w:val="btLr"/>
                <w:vAlign w:val="center"/>
              </w:tcPr>
            </w:tcPrChange>
          </w:tcPr>
          <w:p w14:paraId="41103CE6" w14:textId="77777777" w:rsidR="0037724D" w:rsidRPr="0053369F" w:rsidRDefault="0037724D" w:rsidP="0037724D">
            <w:pPr>
              <w:pStyle w:val="TAC"/>
              <w:rPr>
                <w:ins w:id="1056" w:author="Huawei" w:date="2022-11-04T21:17:00Z"/>
              </w:rPr>
            </w:pPr>
          </w:p>
        </w:tc>
        <w:tc>
          <w:tcPr>
            <w:tcW w:w="548" w:type="pct"/>
            <w:shd w:val="clear" w:color="auto" w:fill="auto"/>
            <w:tcMar>
              <w:left w:w="45" w:type="dxa"/>
              <w:right w:w="45" w:type="dxa"/>
            </w:tcMar>
            <w:tcPrChange w:id="1057" w:author="Huawei" w:date="2022-11-04T21:49:00Z">
              <w:tcPr>
                <w:tcW w:w="548" w:type="pct"/>
                <w:shd w:val="clear" w:color="auto" w:fill="auto"/>
                <w:tcMar>
                  <w:left w:w="45" w:type="dxa"/>
                  <w:right w:w="45" w:type="dxa"/>
                </w:tcMar>
              </w:tcPr>
            </w:tcPrChange>
          </w:tcPr>
          <w:p w14:paraId="26FD2184" w14:textId="13DA0E5C" w:rsidR="0037724D" w:rsidRPr="0053369F" w:rsidRDefault="0037724D" w:rsidP="0037724D">
            <w:pPr>
              <w:pStyle w:val="TAC"/>
              <w:rPr>
                <w:ins w:id="1058" w:author="Huawei" w:date="2022-11-04T21:17:00Z"/>
              </w:rPr>
            </w:pPr>
            <w:ins w:id="1059" w:author="Huawei" w:date="2022-11-04T21:19:00Z">
              <w:r w:rsidRPr="0053369F">
                <w:t>256 QAM</w:t>
              </w:r>
            </w:ins>
          </w:p>
        </w:tc>
        <w:tc>
          <w:tcPr>
            <w:tcW w:w="686" w:type="pct"/>
            <w:shd w:val="clear" w:color="auto" w:fill="auto"/>
            <w:tcMar>
              <w:left w:w="45" w:type="dxa"/>
              <w:right w:w="45" w:type="dxa"/>
            </w:tcMar>
            <w:vAlign w:val="center"/>
            <w:tcPrChange w:id="1060" w:author="Huawei" w:date="2022-11-04T21:49:00Z">
              <w:tcPr>
                <w:tcW w:w="686" w:type="pct"/>
                <w:shd w:val="clear" w:color="auto" w:fill="auto"/>
                <w:tcMar>
                  <w:left w:w="45" w:type="dxa"/>
                  <w:right w:w="45" w:type="dxa"/>
                </w:tcMar>
                <w:vAlign w:val="center"/>
              </w:tcPr>
            </w:tcPrChange>
          </w:tcPr>
          <w:p w14:paraId="4AF29DD5" w14:textId="597EE1E7" w:rsidR="0037724D" w:rsidRPr="0053369F" w:rsidRDefault="0037724D" w:rsidP="0037724D">
            <w:pPr>
              <w:pStyle w:val="TAC"/>
              <w:rPr>
                <w:ins w:id="1061" w:author="Huawei" w:date="2022-11-04T21:17:00Z"/>
              </w:rPr>
            </w:pPr>
            <w:ins w:id="1062" w:author="Huawei" w:date="2022-11-04T21:19:00Z">
              <w:r w:rsidRPr="00334108">
                <w:rPr>
                  <w:rFonts w:hint="eastAsia"/>
                  <w:lang w:eastAsia="zh-CN"/>
                </w:rPr>
                <w:t>5</w:t>
              </w:r>
              <w:r w:rsidRPr="00334108">
                <w:rPr>
                  <w:lang w:eastAsia="zh-CN"/>
                </w:rPr>
                <w:t>@199</w:t>
              </w:r>
              <w:r>
                <w:rPr>
                  <w:lang w:eastAsia="zh-CN"/>
                </w:rPr>
                <w:t xml:space="preserve"> </w:t>
              </w:r>
              <w:r>
                <w:t>(A5)</w:t>
              </w:r>
            </w:ins>
          </w:p>
        </w:tc>
        <w:tc>
          <w:tcPr>
            <w:tcW w:w="686" w:type="pct"/>
            <w:shd w:val="clear" w:color="auto" w:fill="auto"/>
            <w:vAlign w:val="center"/>
            <w:tcPrChange w:id="1063" w:author="Huawei" w:date="2022-11-04T21:49:00Z">
              <w:tcPr>
                <w:tcW w:w="686" w:type="pct"/>
                <w:shd w:val="clear" w:color="auto" w:fill="auto"/>
                <w:vAlign w:val="center"/>
              </w:tcPr>
            </w:tcPrChange>
          </w:tcPr>
          <w:p w14:paraId="589DD39D" w14:textId="73AD4D41" w:rsidR="0037724D" w:rsidRPr="0053369F" w:rsidRDefault="0037724D" w:rsidP="0037724D">
            <w:pPr>
              <w:pStyle w:val="TAC"/>
              <w:rPr>
                <w:ins w:id="1064" w:author="Huawei" w:date="2022-11-04T21:17:00Z"/>
              </w:rPr>
            </w:pPr>
            <w:ins w:id="1065" w:author="Huawei" w:date="2022-11-04T21:19:00Z">
              <w:r w:rsidRPr="00334108">
                <w:rPr>
                  <w:rFonts w:hint="eastAsia"/>
                  <w:lang w:eastAsia="zh-CN"/>
                </w:rPr>
                <w:t>2</w:t>
              </w:r>
              <w:r w:rsidRPr="00334108">
                <w:rPr>
                  <w:lang w:eastAsia="zh-CN"/>
                </w:rPr>
                <w:t>@100</w:t>
              </w:r>
              <w:r>
                <w:rPr>
                  <w:lang w:eastAsia="zh-CN"/>
                </w:rPr>
                <w:t xml:space="preserve"> </w:t>
              </w:r>
              <w:r>
                <w:t>(A5)</w:t>
              </w:r>
            </w:ins>
          </w:p>
        </w:tc>
        <w:tc>
          <w:tcPr>
            <w:tcW w:w="685" w:type="pct"/>
            <w:shd w:val="clear" w:color="auto" w:fill="auto"/>
            <w:vAlign w:val="center"/>
            <w:tcPrChange w:id="1066" w:author="Huawei" w:date="2022-11-04T21:49:00Z">
              <w:tcPr>
                <w:tcW w:w="685" w:type="pct"/>
                <w:shd w:val="clear" w:color="auto" w:fill="auto"/>
                <w:vAlign w:val="center"/>
              </w:tcPr>
            </w:tcPrChange>
          </w:tcPr>
          <w:p w14:paraId="57FB9640" w14:textId="5A79BDDC" w:rsidR="0037724D" w:rsidRPr="0053369F" w:rsidRDefault="0037724D" w:rsidP="0037724D">
            <w:pPr>
              <w:pStyle w:val="TAC"/>
              <w:rPr>
                <w:ins w:id="1067" w:author="Huawei" w:date="2022-11-04T21:17:00Z"/>
              </w:rPr>
            </w:pPr>
            <w:ins w:id="1068" w:author="Huawei" w:date="2022-11-04T21:19:00Z">
              <w:r w:rsidRPr="00334108">
                <w:rPr>
                  <w:rFonts w:hint="eastAsia"/>
                  <w:lang w:eastAsia="zh-CN"/>
                </w:rPr>
                <w:t>1</w:t>
              </w:r>
              <w:r w:rsidRPr="00334108">
                <w:rPr>
                  <w:lang w:eastAsia="zh-CN"/>
                </w:rPr>
                <w:t>@50</w:t>
              </w:r>
              <w:r>
                <w:rPr>
                  <w:lang w:eastAsia="zh-CN"/>
                </w:rPr>
                <w:t xml:space="preserve"> </w:t>
              </w:r>
              <w:r>
                <w:t>(A5)</w:t>
              </w:r>
            </w:ins>
          </w:p>
        </w:tc>
      </w:tr>
      <w:tr w:rsidR="0037724D" w:rsidRPr="0053369F" w14:paraId="76CF8E3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070" w:author="Huawei" w:date="2022-11-04T21:17:00Z"/>
          <w:trPrChange w:id="1071" w:author="Huawei" w:date="2022-11-04T21:49:00Z">
            <w:trPr>
              <w:trHeight w:val="152"/>
            </w:trPr>
          </w:trPrChange>
        </w:trPr>
        <w:tc>
          <w:tcPr>
            <w:tcW w:w="478" w:type="pct"/>
            <w:shd w:val="clear" w:color="auto" w:fill="auto"/>
            <w:tcMar>
              <w:left w:w="28" w:type="dxa"/>
              <w:right w:w="28" w:type="dxa"/>
            </w:tcMar>
            <w:tcPrChange w:id="1072" w:author="Huawei" w:date="2022-11-04T21:49:00Z">
              <w:tcPr>
                <w:tcW w:w="478" w:type="pct"/>
                <w:shd w:val="clear" w:color="auto" w:fill="auto"/>
                <w:tcMar>
                  <w:left w:w="28" w:type="dxa"/>
                  <w:right w:w="28" w:type="dxa"/>
                </w:tcMar>
                <w:vAlign w:val="center"/>
              </w:tcPr>
            </w:tcPrChange>
          </w:tcPr>
          <w:p w14:paraId="289C8E08" w14:textId="440AF9CD" w:rsidR="0037724D" w:rsidRPr="0053369F" w:rsidRDefault="0037724D" w:rsidP="0037724D">
            <w:pPr>
              <w:pStyle w:val="TAC"/>
              <w:rPr>
                <w:ins w:id="1073" w:author="Huawei" w:date="2022-11-04T21:17:00Z"/>
              </w:rPr>
            </w:pPr>
            <w:ins w:id="1074" w:author="Huawei" w:date="2022-11-04T21:49:00Z">
              <w:r w:rsidRPr="002E78D5">
                <w:t>97</w:t>
              </w:r>
            </w:ins>
          </w:p>
        </w:tc>
        <w:tc>
          <w:tcPr>
            <w:tcW w:w="342" w:type="pct"/>
            <w:shd w:val="clear" w:color="auto" w:fill="auto"/>
            <w:tcMar>
              <w:left w:w="28" w:type="dxa"/>
              <w:right w:w="28" w:type="dxa"/>
            </w:tcMar>
            <w:tcPrChange w:id="1075" w:author="Huawei" w:date="2022-11-04T21:49:00Z">
              <w:tcPr>
                <w:tcW w:w="342" w:type="pct"/>
                <w:shd w:val="clear" w:color="auto" w:fill="auto"/>
                <w:tcMar>
                  <w:left w:w="28" w:type="dxa"/>
                  <w:right w:w="28" w:type="dxa"/>
                </w:tcMar>
              </w:tcPr>
            </w:tcPrChange>
          </w:tcPr>
          <w:p w14:paraId="1901A200" w14:textId="6C896A3E" w:rsidR="0037724D" w:rsidRPr="0053369F" w:rsidRDefault="0037724D" w:rsidP="0037724D">
            <w:pPr>
              <w:pStyle w:val="TAC"/>
              <w:rPr>
                <w:ins w:id="1076" w:author="Huawei" w:date="2022-11-04T21:17:00Z"/>
              </w:rPr>
            </w:pPr>
            <w:ins w:id="1077" w:author="Huawei" w:date="2022-11-04T21:17:00Z">
              <w:r w:rsidRPr="0053369F">
                <w:t>Default</w:t>
              </w:r>
            </w:ins>
          </w:p>
        </w:tc>
        <w:tc>
          <w:tcPr>
            <w:tcW w:w="344" w:type="pct"/>
            <w:shd w:val="clear" w:color="auto" w:fill="auto"/>
            <w:tcMar>
              <w:left w:w="23" w:type="dxa"/>
              <w:right w:w="23" w:type="dxa"/>
            </w:tcMar>
            <w:tcPrChange w:id="1078" w:author="Huawei" w:date="2022-11-04T21:49:00Z">
              <w:tcPr>
                <w:tcW w:w="344" w:type="pct"/>
                <w:shd w:val="clear" w:color="auto" w:fill="auto"/>
                <w:tcMar>
                  <w:left w:w="23" w:type="dxa"/>
                  <w:right w:w="23" w:type="dxa"/>
                </w:tcMar>
              </w:tcPr>
            </w:tcPrChange>
          </w:tcPr>
          <w:p w14:paraId="6EB08C59" w14:textId="6EBDAF0D" w:rsidR="0037724D" w:rsidRPr="0053369F" w:rsidRDefault="0037724D" w:rsidP="0037724D">
            <w:pPr>
              <w:pStyle w:val="TAC"/>
              <w:rPr>
                <w:ins w:id="1079" w:author="Huawei" w:date="2022-11-04T21:17:00Z"/>
              </w:rPr>
            </w:pPr>
            <w:ins w:id="1080"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081" w:author="Huawei" w:date="2022-11-04T21:49:00Z">
              <w:tcPr>
                <w:tcW w:w="410" w:type="pct"/>
                <w:shd w:val="clear" w:color="auto" w:fill="auto"/>
                <w:tcMar>
                  <w:left w:w="23" w:type="dxa"/>
                  <w:right w:w="23" w:type="dxa"/>
                </w:tcMar>
              </w:tcPr>
            </w:tcPrChange>
          </w:tcPr>
          <w:p w14:paraId="060534F0" w14:textId="7DF18087" w:rsidR="0037724D" w:rsidRPr="0053369F" w:rsidRDefault="0037724D" w:rsidP="0037724D">
            <w:pPr>
              <w:pStyle w:val="TAC"/>
              <w:rPr>
                <w:ins w:id="1082" w:author="Huawei" w:date="2022-11-04T21:17:00Z"/>
              </w:rPr>
            </w:pPr>
            <w:ins w:id="1083" w:author="Huawei" w:date="2022-11-04T21:17:00Z">
              <w:r w:rsidRPr="0053369F">
                <w:t>Default</w:t>
              </w:r>
            </w:ins>
          </w:p>
        </w:tc>
        <w:tc>
          <w:tcPr>
            <w:tcW w:w="619" w:type="pct"/>
            <w:vMerge/>
            <w:shd w:val="clear" w:color="auto" w:fill="auto"/>
            <w:tcMar>
              <w:left w:w="45" w:type="dxa"/>
              <w:right w:w="45" w:type="dxa"/>
            </w:tcMar>
            <w:vAlign w:val="center"/>
            <w:tcPrChange w:id="1084" w:author="Huawei" w:date="2022-11-04T21:49:00Z">
              <w:tcPr>
                <w:tcW w:w="619" w:type="pct"/>
                <w:vMerge/>
                <w:shd w:val="clear" w:color="auto" w:fill="auto"/>
                <w:tcMar>
                  <w:left w:w="45" w:type="dxa"/>
                  <w:right w:w="45" w:type="dxa"/>
                </w:tcMar>
                <w:vAlign w:val="center"/>
              </w:tcPr>
            </w:tcPrChange>
          </w:tcPr>
          <w:p w14:paraId="10CC7F62" w14:textId="77777777" w:rsidR="0037724D" w:rsidRPr="0053369F" w:rsidRDefault="0037724D" w:rsidP="0037724D">
            <w:pPr>
              <w:pStyle w:val="TAH"/>
              <w:rPr>
                <w:ins w:id="1085" w:author="Huawei" w:date="2022-11-04T21:17:00Z"/>
              </w:rPr>
            </w:pPr>
          </w:p>
        </w:tc>
        <w:tc>
          <w:tcPr>
            <w:tcW w:w="202" w:type="pct"/>
            <w:vMerge/>
            <w:shd w:val="clear" w:color="auto" w:fill="auto"/>
            <w:textDirection w:val="btLr"/>
            <w:vAlign w:val="center"/>
            <w:tcPrChange w:id="1086" w:author="Huawei" w:date="2022-11-04T21:49:00Z">
              <w:tcPr>
                <w:tcW w:w="202" w:type="pct"/>
                <w:vMerge/>
                <w:shd w:val="clear" w:color="auto" w:fill="auto"/>
                <w:textDirection w:val="btLr"/>
                <w:vAlign w:val="center"/>
              </w:tcPr>
            </w:tcPrChange>
          </w:tcPr>
          <w:p w14:paraId="103F7BD1" w14:textId="77777777" w:rsidR="0037724D" w:rsidRPr="0053369F" w:rsidRDefault="0037724D" w:rsidP="0037724D">
            <w:pPr>
              <w:pStyle w:val="TAC"/>
              <w:rPr>
                <w:ins w:id="1087" w:author="Huawei" w:date="2022-11-04T21:17:00Z"/>
              </w:rPr>
            </w:pPr>
          </w:p>
        </w:tc>
        <w:tc>
          <w:tcPr>
            <w:tcW w:w="548" w:type="pct"/>
            <w:shd w:val="clear" w:color="auto" w:fill="auto"/>
            <w:tcMar>
              <w:left w:w="45" w:type="dxa"/>
              <w:right w:w="45" w:type="dxa"/>
            </w:tcMar>
            <w:tcPrChange w:id="1088" w:author="Huawei" w:date="2022-11-04T21:49:00Z">
              <w:tcPr>
                <w:tcW w:w="548" w:type="pct"/>
                <w:shd w:val="clear" w:color="auto" w:fill="auto"/>
                <w:tcMar>
                  <w:left w:w="45" w:type="dxa"/>
                  <w:right w:w="45" w:type="dxa"/>
                </w:tcMar>
              </w:tcPr>
            </w:tcPrChange>
          </w:tcPr>
          <w:p w14:paraId="6E7DB0A7" w14:textId="2F659E4A" w:rsidR="0037724D" w:rsidRPr="0053369F" w:rsidRDefault="0037724D" w:rsidP="0037724D">
            <w:pPr>
              <w:pStyle w:val="TAC"/>
              <w:rPr>
                <w:ins w:id="1089" w:author="Huawei" w:date="2022-11-04T21:17:00Z"/>
              </w:rPr>
            </w:pPr>
            <w:ins w:id="1090" w:author="Huawei" w:date="2022-11-04T21:19:00Z">
              <w:r w:rsidRPr="0053369F">
                <w:t>256 QAM</w:t>
              </w:r>
            </w:ins>
          </w:p>
        </w:tc>
        <w:tc>
          <w:tcPr>
            <w:tcW w:w="686" w:type="pct"/>
            <w:shd w:val="clear" w:color="auto" w:fill="auto"/>
            <w:tcMar>
              <w:left w:w="45" w:type="dxa"/>
              <w:right w:w="45" w:type="dxa"/>
            </w:tcMar>
            <w:vAlign w:val="center"/>
            <w:tcPrChange w:id="1091" w:author="Huawei" w:date="2022-11-04T21:49:00Z">
              <w:tcPr>
                <w:tcW w:w="686" w:type="pct"/>
                <w:shd w:val="clear" w:color="auto" w:fill="auto"/>
                <w:tcMar>
                  <w:left w:w="45" w:type="dxa"/>
                  <w:right w:w="45" w:type="dxa"/>
                </w:tcMar>
                <w:vAlign w:val="center"/>
              </w:tcPr>
            </w:tcPrChange>
          </w:tcPr>
          <w:p w14:paraId="2C193B2F" w14:textId="0B757585" w:rsidR="0037724D" w:rsidRPr="0053369F" w:rsidRDefault="0037724D" w:rsidP="0037724D">
            <w:pPr>
              <w:pStyle w:val="TAC"/>
              <w:rPr>
                <w:ins w:id="1092" w:author="Huawei" w:date="2022-11-04T21:17:00Z"/>
              </w:rPr>
            </w:pPr>
            <w:ins w:id="1093" w:author="Huawei" w:date="2022-11-04T21:19:00Z">
              <w:r w:rsidRPr="00334108">
                <w:rPr>
                  <w:rFonts w:hint="eastAsia"/>
                  <w:lang w:eastAsia="zh-CN"/>
                </w:rPr>
                <w:t>1</w:t>
              </w:r>
              <w:r w:rsidRPr="00334108">
                <w:rPr>
                  <w:lang w:eastAsia="zh-CN"/>
                </w:rPr>
                <w:t>6</w:t>
              </w:r>
              <w:r>
                <w:rPr>
                  <w:lang w:eastAsia="zh-CN"/>
                </w:rPr>
                <w:t>8</w:t>
              </w:r>
              <w:r w:rsidRPr="00334108">
                <w:rPr>
                  <w:rFonts w:hint="eastAsia"/>
                  <w:lang w:eastAsia="zh-CN"/>
                </w:rPr>
                <w:t>@</w:t>
              </w:r>
              <w:r w:rsidRPr="00334108">
                <w:rPr>
                  <w:lang w:eastAsia="zh-CN"/>
                </w:rPr>
                <w:t>36</w:t>
              </w:r>
              <w:r>
                <w:rPr>
                  <w:lang w:eastAsia="zh-CN"/>
                </w:rPr>
                <w:t xml:space="preserve"> </w:t>
              </w:r>
              <w:r>
                <w:t>(A2)</w:t>
              </w:r>
            </w:ins>
          </w:p>
        </w:tc>
        <w:tc>
          <w:tcPr>
            <w:tcW w:w="686" w:type="pct"/>
            <w:shd w:val="clear" w:color="auto" w:fill="auto"/>
            <w:vAlign w:val="center"/>
            <w:tcPrChange w:id="1094" w:author="Huawei" w:date="2022-11-04T21:49:00Z">
              <w:tcPr>
                <w:tcW w:w="686" w:type="pct"/>
                <w:shd w:val="clear" w:color="auto" w:fill="auto"/>
                <w:vAlign w:val="center"/>
              </w:tcPr>
            </w:tcPrChange>
          </w:tcPr>
          <w:p w14:paraId="5F004FA4" w14:textId="342A2591" w:rsidR="0037724D" w:rsidRPr="0053369F" w:rsidRDefault="0037724D" w:rsidP="0037724D">
            <w:pPr>
              <w:pStyle w:val="TAC"/>
              <w:rPr>
                <w:ins w:id="1095" w:author="Huawei" w:date="2022-11-04T21:17:00Z"/>
              </w:rPr>
            </w:pPr>
            <w:ins w:id="1096" w:author="Huawei" w:date="2022-11-04T21:19:00Z">
              <w:r w:rsidRPr="00334108">
                <w:rPr>
                  <w:rFonts w:hint="eastAsia"/>
                  <w:lang w:eastAsia="zh-CN"/>
                </w:rPr>
                <w:t>8</w:t>
              </w:r>
              <w:r>
                <w:rPr>
                  <w:lang w:eastAsia="zh-CN"/>
                </w:rPr>
                <w:t>3</w:t>
              </w:r>
              <w:r w:rsidRPr="00334108">
                <w:rPr>
                  <w:rFonts w:hint="eastAsia"/>
                  <w:lang w:eastAsia="zh-CN"/>
                </w:rPr>
                <w:t>@</w:t>
              </w:r>
              <w:r w:rsidRPr="00334108">
                <w:rPr>
                  <w:lang w:eastAsia="zh-CN"/>
                </w:rPr>
                <w:t>19</w:t>
              </w:r>
              <w:r>
                <w:rPr>
                  <w:lang w:eastAsia="zh-CN"/>
                </w:rPr>
                <w:t xml:space="preserve"> </w:t>
              </w:r>
              <w:r>
                <w:t>(A2)</w:t>
              </w:r>
            </w:ins>
          </w:p>
        </w:tc>
        <w:tc>
          <w:tcPr>
            <w:tcW w:w="685" w:type="pct"/>
            <w:shd w:val="clear" w:color="auto" w:fill="auto"/>
            <w:vAlign w:val="center"/>
            <w:tcPrChange w:id="1097" w:author="Huawei" w:date="2022-11-04T21:49:00Z">
              <w:tcPr>
                <w:tcW w:w="685" w:type="pct"/>
                <w:shd w:val="clear" w:color="auto" w:fill="auto"/>
                <w:vAlign w:val="center"/>
              </w:tcPr>
            </w:tcPrChange>
          </w:tcPr>
          <w:p w14:paraId="66EEEB8E" w14:textId="4FEFF2A2" w:rsidR="0037724D" w:rsidRPr="0053369F" w:rsidRDefault="0037724D" w:rsidP="0037724D">
            <w:pPr>
              <w:pStyle w:val="TAC"/>
              <w:rPr>
                <w:ins w:id="1098" w:author="Huawei" w:date="2022-11-04T21:17:00Z"/>
              </w:rPr>
            </w:pPr>
            <w:ins w:id="1099" w:author="Huawei" w:date="2022-11-04T21:19:00Z">
              <w:r w:rsidRPr="00334108">
                <w:rPr>
                  <w:rFonts w:hint="eastAsia"/>
                  <w:lang w:eastAsia="zh-CN"/>
                </w:rPr>
                <w:t>4</w:t>
              </w:r>
              <w:r>
                <w:rPr>
                  <w:lang w:eastAsia="zh-CN"/>
                </w:rPr>
                <w:t>2</w:t>
              </w:r>
              <w:r w:rsidRPr="00334108">
                <w:rPr>
                  <w:rFonts w:hint="eastAsia"/>
                  <w:lang w:eastAsia="zh-CN"/>
                </w:rPr>
                <w:t>@</w:t>
              </w:r>
              <w:r w:rsidRPr="00334108">
                <w:rPr>
                  <w:lang w:eastAsia="zh-CN"/>
                </w:rPr>
                <w:t>9</w:t>
              </w:r>
              <w:r>
                <w:rPr>
                  <w:lang w:eastAsia="zh-CN"/>
                </w:rPr>
                <w:t xml:space="preserve"> </w:t>
              </w:r>
              <w:r>
                <w:t>(A2)</w:t>
              </w:r>
            </w:ins>
          </w:p>
        </w:tc>
      </w:tr>
      <w:tr w:rsidR="0037724D" w:rsidRPr="0053369F" w14:paraId="070B2CF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01" w:author="Huawei" w:date="2022-11-04T21:17:00Z"/>
          <w:trPrChange w:id="1102" w:author="Huawei" w:date="2022-11-04T21:49:00Z">
            <w:trPr>
              <w:trHeight w:val="152"/>
            </w:trPr>
          </w:trPrChange>
        </w:trPr>
        <w:tc>
          <w:tcPr>
            <w:tcW w:w="478" w:type="pct"/>
            <w:shd w:val="clear" w:color="auto" w:fill="auto"/>
            <w:tcMar>
              <w:left w:w="28" w:type="dxa"/>
              <w:right w:w="28" w:type="dxa"/>
            </w:tcMar>
            <w:tcPrChange w:id="1103" w:author="Huawei" w:date="2022-11-04T21:49:00Z">
              <w:tcPr>
                <w:tcW w:w="478" w:type="pct"/>
                <w:shd w:val="clear" w:color="auto" w:fill="auto"/>
                <w:tcMar>
                  <w:left w:w="28" w:type="dxa"/>
                  <w:right w:w="28" w:type="dxa"/>
                </w:tcMar>
                <w:vAlign w:val="center"/>
              </w:tcPr>
            </w:tcPrChange>
          </w:tcPr>
          <w:p w14:paraId="7FFB78B5" w14:textId="741E1788" w:rsidR="0037724D" w:rsidRPr="0053369F" w:rsidRDefault="0037724D" w:rsidP="0037724D">
            <w:pPr>
              <w:pStyle w:val="TAC"/>
              <w:rPr>
                <w:ins w:id="1104" w:author="Huawei" w:date="2022-11-04T21:17:00Z"/>
              </w:rPr>
            </w:pPr>
            <w:ins w:id="1105" w:author="Huawei" w:date="2022-11-04T21:49:00Z">
              <w:r w:rsidRPr="002E78D5">
                <w:t>98</w:t>
              </w:r>
            </w:ins>
          </w:p>
        </w:tc>
        <w:tc>
          <w:tcPr>
            <w:tcW w:w="342" w:type="pct"/>
            <w:shd w:val="clear" w:color="auto" w:fill="auto"/>
            <w:tcMar>
              <w:left w:w="28" w:type="dxa"/>
              <w:right w:w="28" w:type="dxa"/>
            </w:tcMar>
            <w:tcPrChange w:id="1106" w:author="Huawei" w:date="2022-11-04T21:49:00Z">
              <w:tcPr>
                <w:tcW w:w="342" w:type="pct"/>
                <w:shd w:val="clear" w:color="auto" w:fill="auto"/>
                <w:tcMar>
                  <w:left w:w="28" w:type="dxa"/>
                  <w:right w:w="28" w:type="dxa"/>
                </w:tcMar>
              </w:tcPr>
            </w:tcPrChange>
          </w:tcPr>
          <w:p w14:paraId="6D52B2A2" w14:textId="34DCB028" w:rsidR="0037724D" w:rsidRPr="0053369F" w:rsidRDefault="0037724D" w:rsidP="0037724D">
            <w:pPr>
              <w:pStyle w:val="TAC"/>
              <w:rPr>
                <w:ins w:id="1107" w:author="Huawei" w:date="2022-11-04T21:17:00Z"/>
              </w:rPr>
            </w:pPr>
            <w:ins w:id="1108" w:author="Huawei" w:date="2022-11-04T21:17:00Z">
              <w:r w:rsidRPr="0053369F">
                <w:t>Default</w:t>
              </w:r>
            </w:ins>
          </w:p>
        </w:tc>
        <w:tc>
          <w:tcPr>
            <w:tcW w:w="344" w:type="pct"/>
            <w:shd w:val="clear" w:color="auto" w:fill="auto"/>
            <w:tcMar>
              <w:left w:w="23" w:type="dxa"/>
              <w:right w:w="23" w:type="dxa"/>
            </w:tcMar>
            <w:tcPrChange w:id="1109" w:author="Huawei" w:date="2022-11-04T21:49:00Z">
              <w:tcPr>
                <w:tcW w:w="344" w:type="pct"/>
                <w:shd w:val="clear" w:color="auto" w:fill="auto"/>
                <w:tcMar>
                  <w:left w:w="23" w:type="dxa"/>
                  <w:right w:w="23" w:type="dxa"/>
                </w:tcMar>
              </w:tcPr>
            </w:tcPrChange>
          </w:tcPr>
          <w:p w14:paraId="189BECDC" w14:textId="115EC4C7" w:rsidR="0037724D" w:rsidRPr="0053369F" w:rsidRDefault="0037724D" w:rsidP="0037724D">
            <w:pPr>
              <w:pStyle w:val="TAC"/>
              <w:rPr>
                <w:ins w:id="1110" w:author="Huawei" w:date="2022-11-04T21:17:00Z"/>
              </w:rPr>
            </w:pPr>
            <w:ins w:id="1111"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112" w:author="Huawei" w:date="2022-11-04T21:49:00Z">
              <w:tcPr>
                <w:tcW w:w="410" w:type="pct"/>
                <w:shd w:val="clear" w:color="auto" w:fill="auto"/>
                <w:tcMar>
                  <w:left w:w="23" w:type="dxa"/>
                  <w:right w:w="23" w:type="dxa"/>
                </w:tcMar>
              </w:tcPr>
            </w:tcPrChange>
          </w:tcPr>
          <w:p w14:paraId="30DA7F14" w14:textId="7BAFBC63" w:rsidR="0037724D" w:rsidRPr="0053369F" w:rsidRDefault="0037724D" w:rsidP="0037724D">
            <w:pPr>
              <w:pStyle w:val="TAC"/>
              <w:rPr>
                <w:ins w:id="1113" w:author="Huawei" w:date="2022-11-04T21:17:00Z"/>
              </w:rPr>
            </w:pPr>
            <w:ins w:id="1114" w:author="Huawei" w:date="2022-11-04T21:17:00Z">
              <w:r w:rsidRPr="0053369F">
                <w:t>Default</w:t>
              </w:r>
            </w:ins>
          </w:p>
        </w:tc>
        <w:tc>
          <w:tcPr>
            <w:tcW w:w="619" w:type="pct"/>
            <w:vMerge/>
            <w:shd w:val="clear" w:color="auto" w:fill="auto"/>
            <w:tcMar>
              <w:left w:w="45" w:type="dxa"/>
              <w:right w:w="45" w:type="dxa"/>
            </w:tcMar>
            <w:vAlign w:val="center"/>
            <w:tcPrChange w:id="1115" w:author="Huawei" w:date="2022-11-04T21:49:00Z">
              <w:tcPr>
                <w:tcW w:w="619" w:type="pct"/>
                <w:vMerge/>
                <w:shd w:val="clear" w:color="auto" w:fill="auto"/>
                <w:tcMar>
                  <w:left w:w="45" w:type="dxa"/>
                  <w:right w:w="45" w:type="dxa"/>
                </w:tcMar>
                <w:vAlign w:val="center"/>
              </w:tcPr>
            </w:tcPrChange>
          </w:tcPr>
          <w:p w14:paraId="4949DCDC" w14:textId="77777777" w:rsidR="0037724D" w:rsidRPr="0053369F" w:rsidRDefault="0037724D" w:rsidP="0037724D">
            <w:pPr>
              <w:pStyle w:val="TAH"/>
              <w:rPr>
                <w:ins w:id="1116" w:author="Huawei" w:date="2022-11-04T21:17:00Z"/>
              </w:rPr>
            </w:pPr>
          </w:p>
        </w:tc>
        <w:tc>
          <w:tcPr>
            <w:tcW w:w="202" w:type="pct"/>
            <w:vMerge/>
            <w:shd w:val="clear" w:color="auto" w:fill="auto"/>
            <w:textDirection w:val="btLr"/>
            <w:vAlign w:val="center"/>
            <w:tcPrChange w:id="1117" w:author="Huawei" w:date="2022-11-04T21:49:00Z">
              <w:tcPr>
                <w:tcW w:w="202" w:type="pct"/>
                <w:vMerge/>
                <w:shd w:val="clear" w:color="auto" w:fill="auto"/>
                <w:textDirection w:val="btLr"/>
                <w:vAlign w:val="center"/>
              </w:tcPr>
            </w:tcPrChange>
          </w:tcPr>
          <w:p w14:paraId="31AABF69" w14:textId="77777777" w:rsidR="0037724D" w:rsidRPr="0053369F" w:rsidRDefault="0037724D" w:rsidP="0037724D">
            <w:pPr>
              <w:pStyle w:val="TAC"/>
              <w:rPr>
                <w:ins w:id="1118" w:author="Huawei" w:date="2022-11-04T21:17:00Z"/>
              </w:rPr>
            </w:pPr>
          </w:p>
        </w:tc>
        <w:tc>
          <w:tcPr>
            <w:tcW w:w="548" w:type="pct"/>
            <w:shd w:val="clear" w:color="auto" w:fill="auto"/>
            <w:tcMar>
              <w:left w:w="45" w:type="dxa"/>
              <w:right w:w="45" w:type="dxa"/>
            </w:tcMar>
            <w:tcPrChange w:id="1119" w:author="Huawei" w:date="2022-11-04T21:49:00Z">
              <w:tcPr>
                <w:tcW w:w="548" w:type="pct"/>
                <w:shd w:val="clear" w:color="auto" w:fill="auto"/>
                <w:tcMar>
                  <w:left w:w="45" w:type="dxa"/>
                  <w:right w:w="45" w:type="dxa"/>
                </w:tcMar>
              </w:tcPr>
            </w:tcPrChange>
          </w:tcPr>
          <w:p w14:paraId="7E7DF0AA" w14:textId="68763F91" w:rsidR="0037724D" w:rsidRPr="0053369F" w:rsidRDefault="0037724D" w:rsidP="0037724D">
            <w:pPr>
              <w:pStyle w:val="TAC"/>
              <w:rPr>
                <w:ins w:id="1120" w:author="Huawei" w:date="2022-11-04T21:17:00Z"/>
              </w:rPr>
            </w:pPr>
            <w:ins w:id="1121" w:author="Huawei" w:date="2022-11-04T21:19:00Z">
              <w:r w:rsidRPr="0053369F">
                <w:t>256 QAM</w:t>
              </w:r>
            </w:ins>
          </w:p>
        </w:tc>
        <w:tc>
          <w:tcPr>
            <w:tcW w:w="686" w:type="pct"/>
            <w:shd w:val="clear" w:color="auto" w:fill="auto"/>
            <w:tcMar>
              <w:left w:w="45" w:type="dxa"/>
              <w:right w:w="45" w:type="dxa"/>
            </w:tcMar>
            <w:vAlign w:val="center"/>
            <w:tcPrChange w:id="1122" w:author="Huawei" w:date="2022-11-04T21:49:00Z">
              <w:tcPr>
                <w:tcW w:w="686" w:type="pct"/>
                <w:shd w:val="clear" w:color="auto" w:fill="auto"/>
                <w:tcMar>
                  <w:left w:w="45" w:type="dxa"/>
                  <w:right w:w="45" w:type="dxa"/>
                </w:tcMar>
                <w:vAlign w:val="center"/>
              </w:tcPr>
            </w:tcPrChange>
          </w:tcPr>
          <w:p w14:paraId="5F59922B" w14:textId="433C0B37" w:rsidR="0037724D" w:rsidRPr="0053369F" w:rsidRDefault="0037724D" w:rsidP="0037724D">
            <w:pPr>
              <w:pStyle w:val="TAC"/>
              <w:rPr>
                <w:ins w:id="1123" w:author="Huawei" w:date="2022-11-04T21:17:00Z"/>
              </w:rPr>
            </w:pPr>
            <w:ins w:id="1124" w:author="Huawei" w:date="2022-11-04T21:19:00Z">
              <w:r w:rsidRPr="00334108">
                <w:rPr>
                  <w:rFonts w:hint="eastAsia"/>
                  <w:lang w:eastAsia="zh-CN"/>
                </w:rPr>
                <w:t>2</w:t>
              </w:r>
              <w:r w:rsidRPr="00334108">
                <w:rPr>
                  <w:lang w:eastAsia="zh-CN"/>
                </w:rPr>
                <w:t>0</w:t>
              </w:r>
              <w:r>
                <w:rPr>
                  <w:lang w:eastAsia="zh-CN"/>
                </w:rPr>
                <w:t>4</w:t>
              </w:r>
              <w:r w:rsidRPr="00334108">
                <w:rPr>
                  <w:rFonts w:hint="eastAsia"/>
                  <w:lang w:eastAsia="zh-CN"/>
                </w:rPr>
                <w:t>@</w:t>
              </w:r>
              <w:r w:rsidRPr="00334108">
                <w:rPr>
                  <w:lang w:eastAsia="zh-CN"/>
                </w:rPr>
                <w:t>0</w:t>
              </w:r>
              <w:r>
                <w:rPr>
                  <w:lang w:eastAsia="zh-CN"/>
                </w:rPr>
                <w:t xml:space="preserve"> </w:t>
              </w:r>
              <w:r>
                <w:t>(A1)</w:t>
              </w:r>
            </w:ins>
          </w:p>
        </w:tc>
        <w:tc>
          <w:tcPr>
            <w:tcW w:w="686" w:type="pct"/>
            <w:shd w:val="clear" w:color="auto" w:fill="auto"/>
            <w:vAlign w:val="center"/>
            <w:tcPrChange w:id="1125" w:author="Huawei" w:date="2022-11-04T21:49:00Z">
              <w:tcPr>
                <w:tcW w:w="686" w:type="pct"/>
                <w:shd w:val="clear" w:color="auto" w:fill="auto"/>
                <w:vAlign w:val="center"/>
              </w:tcPr>
            </w:tcPrChange>
          </w:tcPr>
          <w:p w14:paraId="0A495E9B" w14:textId="71871911" w:rsidR="0037724D" w:rsidRPr="0053369F" w:rsidRDefault="0037724D" w:rsidP="0037724D">
            <w:pPr>
              <w:pStyle w:val="TAC"/>
              <w:rPr>
                <w:ins w:id="1126" w:author="Huawei" w:date="2022-11-04T21:17:00Z"/>
              </w:rPr>
            </w:pPr>
            <w:ins w:id="1127" w:author="Huawei" w:date="2022-11-04T21:19:00Z">
              <w:r w:rsidRPr="00334108">
                <w:rPr>
                  <w:rFonts w:hint="eastAsia"/>
                  <w:lang w:eastAsia="zh-CN"/>
                </w:rPr>
                <w:t>1</w:t>
              </w:r>
              <w:r w:rsidRPr="00334108">
                <w:rPr>
                  <w:lang w:eastAsia="zh-CN"/>
                </w:rPr>
                <w:t>0</w:t>
              </w:r>
              <w:r>
                <w:rPr>
                  <w:lang w:eastAsia="zh-CN"/>
                </w:rPr>
                <w:t>2</w:t>
              </w:r>
              <w:r w:rsidRPr="00334108">
                <w:rPr>
                  <w:lang w:eastAsia="zh-CN"/>
                </w:rPr>
                <w:t>@0</w:t>
              </w:r>
              <w:r>
                <w:rPr>
                  <w:lang w:eastAsia="zh-CN"/>
                </w:rPr>
                <w:t xml:space="preserve">  </w:t>
              </w:r>
              <w:r>
                <w:t>(A1)</w:t>
              </w:r>
            </w:ins>
          </w:p>
        </w:tc>
        <w:tc>
          <w:tcPr>
            <w:tcW w:w="685" w:type="pct"/>
            <w:shd w:val="clear" w:color="auto" w:fill="auto"/>
            <w:vAlign w:val="center"/>
            <w:tcPrChange w:id="1128" w:author="Huawei" w:date="2022-11-04T21:49:00Z">
              <w:tcPr>
                <w:tcW w:w="685" w:type="pct"/>
                <w:shd w:val="clear" w:color="auto" w:fill="auto"/>
                <w:vAlign w:val="center"/>
              </w:tcPr>
            </w:tcPrChange>
          </w:tcPr>
          <w:p w14:paraId="40869B93" w14:textId="66D98414" w:rsidR="0037724D" w:rsidRPr="0053369F" w:rsidRDefault="0037724D" w:rsidP="0037724D">
            <w:pPr>
              <w:pStyle w:val="TAC"/>
              <w:rPr>
                <w:ins w:id="1129" w:author="Huawei" w:date="2022-11-04T21:17:00Z"/>
              </w:rPr>
            </w:pPr>
            <w:ins w:id="1130" w:author="Huawei" w:date="2022-11-04T21:19:00Z">
              <w:r w:rsidRPr="00334108">
                <w:rPr>
                  <w:rFonts w:hint="eastAsia"/>
                  <w:lang w:eastAsia="zh-CN"/>
                </w:rPr>
                <w:t>5</w:t>
              </w:r>
              <w:r>
                <w:rPr>
                  <w:lang w:eastAsia="zh-CN"/>
                </w:rPr>
                <w:t>1</w:t>
              </w:r>
              <w:r w:rsidRPr="00334108">
                <w:rPr>
                  <w:lang w:eastAsia="zh-CN"/>
                </w:rPr>
                <w:t>@0</w:t>
              </w:r>
              <w:r>
                <w:rPr>
                  <w:lang w:eastAsia="zh-CN"/>
                </w:rPr>
                <w:t xml:space="preserve">  </w:t>
              </w:r>
              <w:r>
                <w:t>(A1)</w:t>
              </w:r>
            </w:ins>
          </w:p>
        </w:tc>
      </w:tr>
      <w:tr w:rsidR="0037724D" w:rsidRPr="0053369F" w14:paraId="351FD909"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132" w:author="Huawei" w:date="2022-11-04T21:17:00Z"/>
          <w:trPrChange w:id="1133" w:author="Huawei" w:date="2022-11-04T21:49:00Z">
            <w:trPr>
              <w:trHeight w:val="152"/>
            </w:trPr>
          </w:trPrChange>
        </w:trPr>
        <w:tc>
          <w:tcPr>
            <w:tcW w:w="478" w:type="pct"/>
            <w:shd w:val="clear" w:color="auto" w:fill="auto"/>
            <w:tcMar>
              <w:left w:w="28" w:type="dxa"/>
              <w:right w:w="28" w:type="dxa"/>
            </w:tcMar>
            <w:tcPrChange w:id="1134" w:author="Huawei" w:date="2022-11-04T21:49:00Z">
              <w:tcPr>
                <w:tcW w:w="478" w:type="pct"/>
                <w:shd w:val="clear" w:color="auto" w:fill="auto"/>
                <w:tcMar>
                  <w:left w:w="28" w:type="dxa"/>
                  <w:right w:w="28" w:type="dxa"/>
                </w:tcMar>
                <w:vAlign w:val="center"/>
              </w:tcPr>
            </w:tcPrChange>
          </w:tcPr>
          <w:p w14:paraId="72660B19" w14:textId="4179ADB3" w:rsidR="0037724D" w:rsidRPr="0053369F" w:rsidRDefault="0037724D" w:rsidP="0037724D">
            <w:pPr>
              <w:pStyle w:val="TAC"/>
              <w:rPr>
                <w:ins w:id="1135" w:author="Huawei" w:date="2022-11-04T21:17:00Z"/>
              </w:rPr>
            </w:pPr>
            <w:ins w:id="1136" w:author="Huawei" w:date="2022-11-04T21:49:00Z">
              <w:r w:rsidRPr="002E78D5">
                <w:t>99</w:t>
              </w:r>
            </w:ins>
          </w:p>
        </w:tc>
        <w:tc>
          <w:tcPr>
            <w:tcW w:w="342" w:type="pct"/>
            <w:shd w:val="clear" w:color="auto" w:fill="auto"/>
            <w:tcMar>
              <w:left w:w="28" w:type="dxa"/>
              <w:right w:w="28" w:type="dxa"/>
            </w:tcMar>
            <w:tcPrChange w:id="1137" w:author="Huawei" w:date="2022-11-04T21:49:00Z">
              <w:tcPr>
                <w:tcW w:w="342" w:type="pct"/>
                <w:shd w:val="clear" w:color="auto" w:fill="auto"/>
                <w:tcMar>
                  <w:left w:w="28" w:type="dxa"/>
                  <w:right w:w="28" w:type="dxa"/>
                </w:tcMar>
              </w:tcPr>
            </w:tcPrChange>
          </w:tcPr>
          <w:p w14:paraId="4FC4B7D7" w14:textId="1FDB27B7" w:rsidR="0037724D" w:rsidRPr="0053369F" w:rsidRDefault="0037724D" w:rsidP="0037724D">
            <w:pPr>
              <w:pStyle w:val="TAC"/>
              <w:rPr>
                <w:ins w:id="1138" w:author="Huawei" w:date="2022-11-04T21:17:00Z"/>
              </w:rPr>
            </w:pPr>
            <w:ins w:id="1139" w:author="Huawei" w:date="2022-11-04T21:17:00Z">
              <w:r w:rsidRPr="0053369F">
                <w:t>Default</w:t>
              </w:r>
            </w:ins>
          </w:p>
        </w:tc>
        <w:tc>
          <w:tcPr>
            <w:tcW w:w="344" w:type="pct"/>
            <w:shd w:val="clear" w:color="auto" w:fill="auto"/>
            <w:tcMar>
              <w:left w:w="23" w:type="dxa"/>
              <w:right w:w="23" w:type="dxa"/>
            </w:tcMar>
            <w:tcPrChange w:id="1140" w:author="Huawei" w:date="2022-11-04T21:49:00Z">
              <w:tcPr>
                <w:tcW w:w="344" w:type="pct"/>
                <w:shd w:val="clear" w:color="auto" w:fill="auto"/>
                <w:tcMar>
                  <w:left w:w="23" w:type="dxa"/>
                  <w:right w:w="23" w:type="dxa"/>
                </w:tcMar>
              </w:tcPr>
            </w:tcPrChange>
          </w:tcPr>
          <w:p w14:paraId="48CD9363" w14:textId="358F53CC" w:rsidR="0037724D" w:rsidRPr="0053369F" w:rsidRDefault="0037724D" w:rsidP="0037724D">
            <w:pPr>
              <w:pStyle w:val="TAC"/>
              <w:rPr>
                <w:ins w:id="1141" w:author="Huawei" w:date="2022-11-04T21:17:00Z"/>
              </w:rPr>
            </w:pPr>
            <w:ins w:id="1142" w:author="Huawei" w:date="2022-11-04T21:17:00Z">
              <w:r>
                <w:rPr>
                  <w:rFonts w:hint="eastAsia"/>
                  <w:lang w:eastAsia="zh-CN"/>
                </w:rPr>
                <w:t>4</w:t>
              </w:r>
              <w:r>
                <w:rPr>
                  <w:lang w:eastAsia="zh-CN"/>
                </w:rPr>
                <w:t>5</w:t>
              </w:r>
            </w:ins>
          </w:p>
        </w:tc>
        <w:tc>
          <w:tcPr>
            <w:tcW w:w="410" w:type="pct"/>
            <w:shd w:val="clear" w:color="auto" w:fill="auto"/>
            <w:tcMar>
              <w:left w:w="23" w:type="dxa"/>
              <w:right w:w="23" w:type="dxa"/>
            </w:tcMar>
            <w:tcPrChange w:id="1143" w:author="Huawei" w:date="2022-11-04T21:49:00Z">
              <w:tcPr>
                <w:tcW w:w="410" w:type="pct"/>
                <w:shd w:val="clear" w:color="auto" w:fill="auto"/>
                <w:tcMar>
                  <w:left w:w="23" w:type="dxa"/>
                  <w:right w:w="23" w:type="dxa"/>
                </w:tcMar>
              </w:tcPr>
            </w:tcPrChange>
          </w:tcPr>
          <w:p w14:paraId="119C2678" w14:textId="568E9B6A" w:rsidR="0037724D" w:rsidRPr="0053369F" w:rsidRDefault="0037724D" w:rsidP="0037724D">
            <w:pPr>
              <w:pStyle w:val="TAC"/>
              <w:rPr>
                <w:ins w:id="1144" w:author="Huawei" w:date="2022-11-04T21:17:00Z"/>
              </w:rPr>
            </w:pPr>
            <w:ins w:id="1145" w:author="Huawei" w:date="2022-11-04T21:17:00Z">
              <w:r w:rsidRPr="0053369F">
                <w:t>Default</w:t>
              </w:r>
            </w:ins>
          </w:p>
        </w:tc>
        <w:tc>
          <w:tcPr>
            <w:tcW w:w="619" w:type="pct"/>
            <w:vMerge/>
            <w:shd w:val="clear" w:color="auto" w:fill="auto"/>
            <w:tcMar>
              <w:left w:w="45" w:type="dxa"/>
              <w:right w:w="45" w:type="dxa"/>
            </w:tcMar>
            <w:vAlign w:val="center"/>
            <w:tcPrChange w:id="1146" w:author="Huawei" w:date="2022-11-04T21:49:00Z">
              <w:tcPr>
                <w:tcW w:w="619" w:type="pct"/>
                <w:vMerge/>
                <w:shd w:val="clear" w:color="auto" w:fill="auto"/>
                <w:tcMar>
                  <w:left w:w="45" w:type="dxa"/>
                  <w:right w:w="45" w:type="dxa"/>
                </w:tcMar>
                <w:vAlign w:val="center"/>
              </w:tcPr>
            </w:tcPrChange>
          </w:tcPr>
          <w:p w14:paraId="2E7C737B" w14:textId="77777777" w:rsidR="0037724D" w:rsidRPr="0053369F" w:rsidRDefault="0037724D" w:rsidP="0037724D">
            <w:pPr>
              <w:pStyle w:val="TAH"/>
              <w:rPr>
                <w:ins w:id="1147" w:author="Huawei" w:date="2022-11-04T21:17:00Z"/>
              </w:rPr>
            </w:pPr>
          </w:p>
        </w:tc>
        <w:tc>
          <w:tcPr>
            <w:tcW w:w="202" w:type="pct"/>
            <w:vMerge/>
            <w:shd w:val="clear" w:color="auto" w:fill="auto"/>
            <w:textDirection w:val="btLr"/>
            <w:vAlign w:val="center"/>
            <w:tcPrChange w:id="1148" w:author="Huawei" w:date="2022-11-04T21:49:00Z">
              <w:tcPr>
                <w:tcW w:w="202" w:type="pct"/>
                <w:vMerge/>
                <w:shd w:val="clear" w:color="auto" w:fill="auto"/>
                <w:textDirection w:val="btLr"/>
                <w:vAlign w:val="center"/>
              </w:tcPr>
            </w:tcPrChange>
          </w:tcPr>
          <w:p w14:paraId="7766FDC3" w14:textId="77777777" w:rsidR="0037724D" w:rsidRPr="0053369F" w:rsidRDefault="0037724D" w:rsidP="0037724D">
            <w:pPr>
              <w:pStyle w:val="TAC"/>
              <w:rPr>
                <w:ins w:id="1149" w:author="Huawei" w:date="2022-11-04T21:17:00Z"/>
              </w:rPr>
            </w:pPr>
          </w:p>
        </w:tc>
        <w:tc>
          <w:tcPr>
            <w:tcW w:w="548" w:type="pct"/>
            <w:shd w:val="clear" w:color="auto" w:fill="auto"/>
            <w:tcMar>
              <w:left w:w="45" w:type="dxa"/>
              <w:right w:w="45" w:type="dxa"/>
            </w:tcMar>
            <w:tcPrChange w:id="1150" w:author="Huawei" w:date="2022-11-04T21:49:00Z">
              <w:tcPr>
                <w:tcW w:w="548" w:type="pct"/>
                <w:shd w:val="clear" w:color="auto" w:fill="auto"/>
                <w:tcMar>
                  <w:left w:w="45" w:type="dxa"/>
                  <w:right w:w="45" w:type="dxa"/>
                </w:tcMar>
              </w:tcPr>
            </w:tcPrChange>
          </w:tcPr>
          <w:p w14:paraId="45221800" w14:textId="1B7190D8" w:rsidR="0037724D" w:rsidRPr="0053369F" w:rsidRDefault="0037724D" w:rsidP="0037724D">
            <w:pPr>
              <w:pStyle w:val="TAC"/>
              <w:rPr>
                <w:ins w:id="1151" w:author="Huawei" w:date="2022-11-04T21:17:00Z"/>
              </w:rPr>
            </w:pPr>
            <w:ins w:id="1152" w:author="Huawei" w:date="2022-11-04T21:19:00Z">
              <w:r w:rsidRPr="0053369F">
                <w:t>256 QAM</w:t>
              </w:r>
            </w:ins>
          </w:p>
        </w:tc>
        <w:tc>
          <w:tcPr>
            <w:tcW w:w="2057" w:type="pct"/>
            <w:gridSpan w:val="3"/>
            <w:shd w:val="clear" w:color="auto" w:fill="auto"/>
            <w:tcMar>
              <w:left w:w="45" w:type="dxa"/>
              <w:right w:w="45" w:type="dxa"/>
            </w:tcMar>
            <w:vAlign w:val="center"/>
            <w:tcPrChange w:id="1153" w:author="Huawei" w:date="2022-11-04T21:49:00Z">
              <w:tcPr>
                <w:tcW w:w="2057" w:type="pct"/>
                <w:gridSpan w:val="3"/>
                <w:shd w:val="clear" w:color="auto" w:fill="auto"/>
                <w:tcMar>
                  <w:left w:w="45" w:type="dxa"/>
                  <w:right w:w="45" w:type="dxa"/>
                </w:tcMar>
                <w:vAlign w:val="center"/>
              </w:tcPr>
            </w:tcPrChange>
          </w:tcPr>
          <w:p w14:paraId="47FFA313" w14:textId="41ACEA7A" w:rsidR="0037724D" w:rsidRPr="0053369F" w:rsidRDefault="0037724D" w:rsidP="0037724D">
            <w:pPr>
              <w:pStyle w:val="TAC"/>
              <w:rPr>
                <w:ins w:id="1154" w:author="Huawei" w:date="2022-11-04T21:17:00Z"/>
              </w:rPr>
            </w:pPr>
            <w:proofErr w:type="spellStart"/>
            <w:ins w:id="1155" w:author="Huawei" w:date="2022-11-04T21:19:00Z">
              <w:r w:rsidRPr="0053369F">
                <w:t>Outer_Full</w:t>
              </w:r>
              <w:proofErr w:type="spellEnd"/>
              <w:r w:rsidRPr="0053369F">
                <w:t xml:space="preserve"> (A1)</w:t>
              </w:r>
            </w:ins>
          </w:p>
        </w:tc>
      </w:tr>
      <w:tr w:rsidR="0037724D" w:rsidRPr="0053369F" w14:paraId="56D2588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57" w:author="Huawei" w:date="2022-11-04T21:49:00Z">
            <w:trPr>
              <w:trHeight w:val="152"/>
            </w:trPr>
          </w:trPrChange>
        </w:trPr>
        <w:tc>
          <w:tcPr>
            <w:tcW w:w="478" w:type="pct"/>
            <w:shd w:val="clear" w:color="auto" w:fill="auto"/>
            <w:tcMar>
              <w:left w:w="28" w:type="dxa"/>
              <w:right w:w="28" w:type="dxa"/>
            </w:tcMar>
            <w:tcPrChange w:id="1158" w:author="Huawei" w:date="2022-11-04T21:49:00Z">
              <w:tcPr>
                <w:tcW w:w="478" w:type="pct"/>
                <w:shd w:val="clear" w:color="auto" w:fill="auto"/>
                <w:tcMar>
                  <w:left w:w="28" w:type="dxa"/>
                  <w:right w:w="28" w:type="dxa"/>
                </w:tcMar>
                <w:vAlign w:val="center"/>
              </w:tcPr>
            </w:tcPrChange>
          </w:tcPr>
          <w:p w14:paraId="03F6FF2E" w14:textId="2A507F1E" w:rsidR="0037724D" w:rsidRPr="0053369F" w:rsidRDefault="0037724D" w:rsidP="0037724D">
            <w:pPr>
              <w:pStyle w:val="TAC"/>
            </w:pPr>
            <w:ins w:id="1159" w:author="Huawei" w:date="2022-11-04T21:49:00Z">
              <w:r w:rsidRPr="002E78D5">
                <w:t>100</w:t>
              </w:r>
            </w:ins>
            <w:del w:id="1160" w:author="Huawei" w:date="2022-11-04T21:49:00Z">
              <w:r w:rsidRPr="0053369F" w:rsidDel="007559D9">
                <w:delText>80</w:delText>
              </w:r>
            </w:del>
          </w:p>
        </w:tc>
        <w:tc>
          <w:tcPr>
            <w:tcW w:w="342" w:type="pct"/>
            <w:shd w:val="clear" w:color="auto" w:fill="auto"/>
            <w:tcMar>
              <w:left w:w="28" w:type="dxa"/>
              <w:right w:w="28" w:type="dxa"/>
            </w:tcMar>
            <w:tcPrChange w:id="1161" w:author="Huawei" w:date="2022-11-04T21:49:00Z">
              <w:tcPr>
                <w:tcW w:w="342" w:type="pct"/>
                <w:shd w:val="clear" w:color="auto" w:fill="auto"/>
                <w:tcMar>
                  <w:left w:w="28" w:type="dxa"/>
                  <w:right w:w="28" w:type="dxa"/>
                </w:tcMar>
              </w:tcPr>
            </w:tcPrChange>
          </w:tcPr>
          <w:p w14:paraId="35A8462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62" w:author="Huawei" w:date="2022-11-04T21:49:00Z">
              <w:tcPr>
                <w:tcW w:w="344" w:type="pct"/>
                <w:shd w:val="clear" w:color="auto" w:fill="auto"/>
                <w:tcMar>
                  <w:left w:w="23" w:type="dxa"/>
                  <w:right w:w="23" w:type="dxa"/>
                </w:tcMar>
              </w:tcPr>
            </w:tcPrChange>
          </w:tcPr>
          <w:p w14:paraId="13971F3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63" w:author="Huawei" w:date="2022-11-04T21:49:00Z">
              <w:tcPr>
                <w:tcW w:w="410" w:type="pct"/>
                <w:shd w:val="clear" w:color="auto" w:fill="auto"/>
                <w:tcMar>
                  <w:left w:w="23" w:type="dxa"/>
                  <w:right w:w="23" w:type="dxa"/>
                </w:tcMar>
              </w:tcPr>
            </w:tcPrChange>
          </w:tcPr>
          <w:p w14:paraId="2795D99A"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64" w:author="Huawei" w:date="2022-11-04T21:49:00Z">
              <w:tcPr>
                <w:tcW w:w="619" w:type="pct"/>
                <w:vMerge/>
                <w:shd w:val="clear" w:color="auto" w:fill="auto"/>
                <w:tcMar>
                  <w:left w:w="45" w:type="dxa"/>
                  <w:right w:w="45" w:type="dxa"/>
                </w:tcMar>
                <w:vAlign w:val="center"/>
              </w:tcPr>
            </w:tcPrChange>
          </w:tcPr>
          <w:p w14:paraId="3AC9A124" w14:textId="77777777" w:rsidR="0037724D" w:rsidRPr="0053369F" w:rsidRDefault="0037724D" w:rsidP="0037724D">
            <w:pPr>
              <w:pStyle w:val="TAH"/>
            </w:pPr>
          </w:p>
        </w:tc>
        <w:tc>
          <w:tcPr>
            <w:tcW w:w="202" w:type="pct"/>
            <w:vMerge/>
            <w:shd w:val="clear" w:color="auto" w:fill="auto"/>
            <w:textDirection w:val="btLr"/>
            <w:vAlign w:val="center"/>
            <w:tcPrChange w:id="1165" w:author="Huawei" w:date="2022-11-04T21:49:00Z">
              <w:tcPr>
                <w:tcW w:w="202" w:type="pct"/>
                <w:vMerge/>
                <w:shd w:val="clear" w:color="auto" w:fill="auto"/>
                <w:textDirection w:val="btLr"/>
                <w:vAlign w:val="center"/>
              </w:tcPr>
            </w:tcPrChange>
          </w:tcPr>
          <w:p w14:paraId="6437C4C2" w14:textId="77777777" w:rsidR="0037724D" w:rsidRPr="0053369F" w:rsidRDefault="0037724D" w:rsidP="0037724D">
            <w:pPr>
              <w:pStyle w:val="TAC"/>
            </w:pPr>
          </w:p>
        </w:tc>
        <w:tc>
          <w:tcPr>
            <w:tcW w:w="548" w:type="pct"/>
            <w:shd w:val="clear" w:color="auto" w:fill="auto"/>
            <w:tcMar>
              <w:left w:w="45" w:type="dxa"/>
              <w:right w:w="45" w:type="dxa"/>
            </w:tcMar>
            <w:tcPrChange w:id="1166" w:author="Huawei" w:date="2022-11-04T21:49:00Z">
              <w:tcPr>
                <w:tcW w:w="548" w:type="pct"/>
                <w:shd w:val="clear" w:color="auto" w:fill="auto"/>
                <w:tcMar>
                  <w:left w:w="45" w:type="dxa"/>
                  <w:right w:w="45" w:type="dxa"/>
                </w:tcMar>
              </w:tcPr>
            </w:tcPrChange>
          </w:tcPr>
          <w:p w14:paraId="4A8428C8"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67" w:author="Huawei" w:date="2022-11-04T21:49:00Z">
              <w:tcPr>
                <w:tcW w:w="686" w:type="pct"/>
                <w:shd w:val="clear" w:color="auto" w:fill="auto"/>
                <w:tcMar>
                  <w:left w:w="45" w:type="dxa"/>
                  <w:right w:w="45" w:type="dxa"/>
                </w:tcMar>
                <w:vAlign w:val="center"/>
              </w:tcPr>
            </w:tcPrChange>
          </w:tcPr>
          <w:p w14:paraId="4B1D667C" w14:textId="77777777" w:rsidR="0037724D" w:rsidRPr="0053369F" w:rsidRDefault="0037724D" w:rsidP="0037724D">
            <w:pPr>
              <w:pStyle w:val="TAC"/>
            </w:pPr>
            <w:r w:rsidRPr="0053369F">
              <w:t>5@75 (A5)</w:t>
            </w:r>
          </w:p>
        </w:tc>
        <w:tc>
          <w:tcPr>
            <w:tcW w:w="686" w:type="pct"/>
            <w:shd w:val="clear" w:color="auto" w:fill="auto"/>
            <w:vAlign w:val="center"/>
            <w:tcPrChange w:id="1168" w:author="Huawei" w:date="2022-11-04T21:49:00Z">
              <w:tcPr>
                <w:tcW w:w="686" w:type="pct"/>
                <w:shd w:val="clear" w:color="auto" w:fill="auto"/>
                <w:vAlign w:val="center"/>
              </w:tcPr>
            </w:tcPrChange>
          </w:tcPr>
          <w:p w14:paraId="41F1771E" w14:textId="77777777" w:rsidR="0037724D" w:rsidRPr="0053369F" w:rsidRDefault="0037724D" w:rsidP="0037724D">
            <w:pPr>
              <w:pStyle w:val="TAC"/>
            </w:pPr>
            <w:r w:rsidRPr="0053369F">
              <w:t>2@38 (A5)</w:t>
            </w:r>
          </w:p>
        </w:tc>
        <w:tc>
          <w:tcPr>
            <w:tcW w:w="685" w:type="pct"/>
            <w:shd w:val="clear" w:color="auto" w:fill="auto"/>
            <w:vAlign w:val="center"/>
            <w:tcPrChange w:id="1169" w:author="Huawei" w:date="2022-11-04T21:49:00Z">
              <w:tcPr>
                <w:tcW w:w="685" w:type="pct"/>
                <w:shd w:val="clear" w:color="auto" w:fill="auto"/>
                <w:vAlign w:val="center"/>
              </w:tcPr>
            </w:tcPrChange>
          </w:tcPr>
          <w:p w14:paraId="67738C18" w14:textId="77777777" w:rsidR="0037724D" w:rsidRPr="0053369F" w:rsidRDefault="0037724D" w:rsidP="0037724D">
            <w:pPr>
              <w:pStyle w:val="TAC"/>
            </w:pPr>
            <w:r w:rsidRPr="0053369F">
              <w:t>1@19 (A5)</w:t>
            </w:r>
          </w:p>
        </w:tc>
      </w:tr>
      <w:tr w:rsidR="0037724D" w:rsidRPr="0053369F" w14:paraId="3A6DA786"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71" w:author="Huawei" w:date="2022-11-04T21:49:00Z">
            <w:trPr>
              <w:trHeight w:val="152"/>
            </w:trPr>
          </w:trPrChange>
        </w:trPr>
        <w:tc>
          <w:tcPr>
            <w:tcW w:w="478" w:type="pct"/>
            <w:shd w:val="clear" w:color="auto" w:fill="auto"/>
            <w:tcMar>
              <w:left w:w="28" w:type="dxa"/>
              <w:right w:w="28" w:type="dxa"/>
            </w:tcMar>
            <w:tcPrChange w:id="1172" w:author="Huawei" w:date="2022-11-04T21:49:00Z">
              <w:tcPr>
                <w:tcW w:w="478" w:type="pct"/>
                <w:shd w:val="clear" w:color="auto" w:fill="auto"/>
                <w:tcMar>
                  <w:left w:w="28" w:type="dxa"/>
                  <w:right w:w="28" w:type="dxa"/>
                </w:tcMar>
                <w:vAlign w:val="center"/>
              </w:tcPr>
            </w:tcPrChange>
          </w:tcPr>
          <w:p w14:paraId="5E9AE46B" w14:textId="6A18635E" w:rsidR="0037724D" w:rsidRPr="0053369F" w:rsidRDefault="0037724D" w:rsidP="0037724D">
            <w:pPr>
              <w:pStyle w:val="TAC"/>
            </w:pPr>
            <w:ins w:id="1173" w:author="Huawei" w:date="2022-11-04T21:49:00Z">
              <w:r w:rsidRPr="002E78D5">
                <w:t>101</w:t>
              </w:r>
            </w:ins>
            <w:del w:id="1174" w:author="Huawei" w:date="2022-11-04T21:49:00Z">
              <w:r w:rsidRPr="0053369F" w:rsidDel="007559D9">
                <w:delText>81</w:delText>
              </w:r>
            </w:del>
          </w:p>
        </w:tc>
        <w:tc>
          <w:tcPr>
            <w:tcW w:w="342" w:type="pct"/>
            <w:shd w:val="clear" w:color="auto" w:fill="auto"/>
            <w:tcMar>
              <w:left w:w="28" w:type="dxa"/>
              <w:right w:w="28" w:type="dxa"/>
            </w:tcMar>
            <w:tcPrChange w:id="1175" w:author="Huawei" w:date="2022-11-04T21:49:00Z">
              <w:tcPr>
                <w:tcW w:w="342" w:type="pct"/>
                <w:shd w:val="clear" w:color="auto" w:fill="auto"/>
                <w:tcMar>
                  <w:left w:w="28" w:type="dxa"/>
                  <w:right w:w="28" w:type="dxa"/>
                </w:tcMar>
              </w:tcPr>
            </w:tcPrChange>
          </w:tcPr>
          <w:p w14:paraId="7739D19B"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76" w:author="Huawei" w:date="2022-11-04T21:49:00Z">
              <w:tcPr>
                <w:tcW w:w="344" w:type="pct"/>
                <w:shd w:val="clear" w:color="auto" w:fill="auto"/>
                <w:tcMar>
                  <w:left w:w="23" w:type="dxa"/>
                  <w:right w:w="23" w:type="dxa"/>
                </w:tcMar>
              </w:tcPr>
            </w:tcPrChange>
          </w:tcPr>
          <w:p w14:paraId="002B275E"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77" w:author="Huawei" w:date="2022-11-04T21:49:00Z">
              <w:tcPr>
                <w:tcW w:w="410" w:type="pct"/>
                <w:shd w:val="clear" w:color="auto" w:fill="auto"/>
                <w:tcMar>
                  <w:left w:w="23" w:type="dxa"/>
                  <w:right w:w="23" w:type="dxa"/>
                </w:tcMar>
              </w:tcPr>
            </w:tcPrChange>
          </w:tcPr>
          <w:p w14:paraId="1291DE99"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78" w:author="Huawei" w:date="2022-11-04T21:49:00Z">
              <w:tcPr>
                <w:tcW w:w="619" w:type="pct"/>
                <w:vMerge/>
                <w:shd w:val="clear" w:color="auto" w:fill="auto"/>
                <w:tcMar>
                  <w:left w:w="45" w:type="dxa"/>
                  <w:right w:w="45" w:type="dxa"/>
                </w:tcMar>
                <w:vAlign w:val="center"/>
              </w:tcPr>
            </w:tcPrChange>
          </w:tcPr>
          <w:p w14:paraId="011555D3" w14:textId="77777777" w:rsidR="0037724D" w:rsidRPr="0053369F" w:rsidRDefault="0037724D" w:rsidP="0037724D">
            <w:pPr>
              <w:pStyle w:val="TAH"/>
            </w:pPr>
          </w:p>
        </w:tc>
        <w:tc>
          <w:tcPr>
            <w:tcW w:w="202" w:type="pct"/>
            <w:vMerge/>
            <w:shd w:val="clear" w:color="auto" w:fill="auto"/>
            <w:textDirection w:val="btLr"/>
            <w:vAlign w:val="center"/>
            <w:tcPrChange w:id="1179" w:author="Huawei" w:date="2022-11-04T21:49:00Z">
              <w:tcPr>
                <w:tcW w:w="202" w:type="pct"/>
                <w:vMerge/>
                <w:shd w:val="clear" w:color="auto" w:fill="auto"/>
                <w:textDirection w:val="btLr"/>
                <w:vAlign w:val="center"/>
              </w:tcPr>
            </w:tcPrChange>
          </w:tcPr>
          <w:p w14:paraId="2A8A3103" w14:textId="77777777" w:rsidR="0037724D" w:rsidRPr="0053369F" w:rsidRDefault="0037724D" w:rsidP="0037724D">
            <w:pPr>
              <w:pStyle w:val="TAC"/>
            </w:pPr>
          </w:p>
        </w:tc>
        <w:tc>
          <w:tcPr>
            <w:tcW w:w="548" w:type="pct"/>
            <w:shd w:val="clear" w:color="auto" w:fill="auto"/>
            <w:tcMar>
              <w:left w:w="45" w:type="dxa"/>
              <w:right w:w="45" w:type="dxa"/>
            </w:tcMar>
            <w:tcPrChange w:id="1180" w:author="Huawei" w:date="2022-11-04T21:49:00Z">
              <w:tcPr>
                <w:tcW w:w="548" w:type="pct"/>
                <w:shd w:val="clear" w:color="auto" w:fill="auto"/>
                <w:tcMar>
                  <w:left w:w="45" w:type="dxa"/>
                  <w:right w:w="45" w:type="dxa"/>
                </w:tcMar>
              </w:tcPr>
            </w:tcPrChange>
          </w:tcPr>
          <w:p w14:paraId="12871651"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81" w:author="Huawei" w:date="2022-11-04T21:49:00Z">
              <w:tcPr>
                <w:tcW w:w="686" w:type="pct"/>
                <w:shd w:val="clear" w:color="auto" w:fill="auto"/>
                <w:tcMar>
                  <w:left w:w="45" w:type="dxa"/>
                  <w:right w:w="45" w:type="dxa"/>
                </w:tcMar>
                <w:vAlign w:val="center"/>
              </w:tcPr>
            </w:tcPrChange>
          </w:tcPr>
          <w:p w14:paraId="636FEADB" w14:textId="77777777" w:rsidR="0037724D" w:rsidRPr="0053369F" w:rsidRDefault="0037724D" w:rsidP="0037724D">
            <w:pPr>
              <w:pStyle w:val="TAC"/>
            </w:pPr>
            <w:r w:rsidRPr="0053369F">
              <w:t>5@215 (A5)</w:t>
            </w:r>
          </w:p>
        </w:tc>
        <w:tc>
          <w:tcPr>
            <w:tcW w:w="686" w:type="pct"/>
            <w:shd w:val="clear" w:color="auto" w:fill="auto"/>
            <w:vAlign w:val="center"/>
            <w:tcPrChange w:id="1182" w:author="Huawei" w:date="2022-11-04T21:49:00Z">
              <w:tcPr>
                <w:tcW w:w="686" w:type="pct"/>
                <w:shd w:val="clear" w:color="auto" w:fill="auto"/>
                <w:vAlign w:val="center"/>
              </w:tcPr>
            </w:tcPrChange>
          </w:tcPr>
          <w:p w14:paraId="5791ADB2" w14:textId="77777777" w:rsidR="0037724D" w:rsidRPr="0053369F" w:rsidRDefault="0037724D" w:rsidP="0037724D">
            <w:pPr>
              <w:pStyle w:val="TAC"/>
            </w:pPr>
            <w:r w:rsidRPr="0053369F">
              <w:t>2@108 (A5)</w:t>
            </w:r>
          </w:p>
        </w:tc>
        <w:tc>
          <w:tcPr>
            <w:tcW w:w="685" w:type="pct"/>
            <w:shd w:val="clear" w:color="auto" w:fill="auto"/>
            <w:vAlign w:val="center"/>
            <w:tcPrChange w:id="1183" w:author="Huawei" w:date="2022-11-04T21:49:00Z">
              <w:tcPr>
                <w:tcW w:w="685" w:type="pct"/>
                <w:shd w:val="clear" w:color="auto" w:fill="auto"/>
                <w:vAlign w:val="center"/>
              </w:tcPr>
            </w:tcPrChange>
          </w:tcPr>
          <w:p w14:paraId="0AC17336" w14:textId="77777777" w:rsidR="0037724D" w:rsidRPr="0053369F" w:rsidRDefault="0037724D" w:rsidP="0037724D">
            <w:pPr>
              <w:pStyle w:val="TAC"/>
            </w:pPr>
            <w:r w:rsidRPr="0053369F">
              <w:t>1@54 (A5)</w:t>
            </w:r>
          </w:p>
        </w:tc>
      </w:tr>
      <w:tr w:rsidR="0037724D" w:rsidRPr="0053369F" w14:paraId="24D831F7"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85" w:author="Huawei" w:date="2022-11-04T21:49:00Z">
            <w:trPr>
              <w:trHeight w:val="152"/>
            </w:trPr>
          </w:trPrChange>
        </w:trPr>
        <w:tc>
          <w:tcPr>
            <w:tcW w:w="478" w:type="pct"/>
            <w:shd w:val="clear" w:color="auto" w:fill="auto"/>
            <w:tcMar>
              <w:left w:w="28" w:type="dxa"/>
              <w:right w:w="28" w:type="dxa"/>
            </w:tcMar>
            <w:tcPrChange w:id="1186" w:author="Huawei" w:date="2022-11-04T21:49:00Z">
              <w:tcPr>
                <w:tcW w:w="478" w:type="pct"/>
                <w:shd w:val="clear" w:color="auto" w:fill="auto"/>
                <w:tcMar>
                  <w:left w:w="28" w:type="dxa"/>
                  <w:right w:w="28" w:type="dxa"/>
                </w:tcMar>
                <w:vAlign w:val="center"/>
              </w:tcPr>
            </w:tcPrChange>
          </w:tcPr>
          <w:p w14:paraId="1BC08F68" w14:textId="207E34E4" w:rsidR="0037724D" w:rsidRPr="0053369F" w:rsidRDefault="0037724D" w:rsidP="0037724D">
            <w:pPr>
              <w:pStyle w:val="TAC"/>
            </w:pPr>
            <w:ins w:id="1187" w:author="Huawei" w:date="2022-11-04T21:49:00Z">
              <w:r w:rsidRPr="002E78D5">
                <w:t>102</w:t>
              </w:r>
            </w:ins>
            <w:del w:id="1188" w:author="Huawei" w:date="2022-11-04T21:49:00Z">
              <w:r w:rsidRPr="0053369F" w:rsidDel="007559D9">
                <w:delText>82</w:delText>
              </w:r>
            </w:del>
          </w:p>
        </w:tc>
        <w:tc>
          <w:tcPr>
            <w:tcW w:w="342" w:type="pct"/>
            <w:shd w:val="clear" w:color="auto" w:fill="auto"/>
            <w:tcMar>
              <w:left w:w="28" w:type="dxa"/>
              <w:right w:w="28" w:type="dxa"/>
            </w:tcMar>
            <w:tcPrChange w:id="1189" w:author="Huawei" w:date="2022-11-04T21:49:00Z">
              <w:tcPr>
                <w:tcW w:w="342" w:type="pct"/>
                <w:shd w:val="clear" w:color="auto" w:fill="auto"/>
                <w:tcMar>
                  <w:left w:w="28" w:type="dxa"/>
                  <w:right w:w="28" w:type="dxa"/>
                </w:tcMar>
              </w:tcPr>
            </w:tcPrChange>
          </w:tcPr>
          <w:p w14:paraId="454A4672"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190" w:author="Huawei" w:date="2022-11-04T21:49:00Z">
              <w:tcPr>
                <w:tcW w:w="344" w:type="pct"/>
                <w:shd w:val="clear" w:color="auto" w:fill="auto"/>
                <w:tcMar>
                  <w:left w:w="23" w:type="dxa"/>
                  <w:right w:w="23" w:type="dxa"/>
                </w:tcMar>
              </w:tcPr>
            </w:tcPrChange>
          </w:tcPr>
          <w:p w14:paraId="4D7D700F"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191" w:author="Huawei" w:date="2022-11-04T21:49:00Z">
              <w:tcPr>
                <w:tcW w:w="410" w:type="pct"/>
                <w:shd w:val="clear" w:color="auto" w:fill="auto"/>
                <w:tcMar>
                  <w:left w:w="23" w:type="dxa"/>
                  <w:right w:w="23" w:type="dxa"/>
                </w:tcMar>
              </w:tcPr>
            </w:tcPrChange>
          </w:tcPr>
          <w:p w14:paraId="6040D7D3"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192" w:author="Huawei" w:date="2022-11-04T21:49:00Z">
              <w:tcPr>
                <w:tcW w:w="619" w:type="pct"/>
                <w:vMerge/>
                <w:shd w:val="clear" w:color="auto" w:fill="auto"/>
                <w:tcMar>
                  <w:left w:w="45" w:type="dxa"/>
                  <w:right w:w="45" w:type="dxa"/>
                </w:tcMar>
                <w:vAlign w:val="center"/>
              </w:tcPr>
            </w:tcPrChange>
          </w:tcPr>
          <w:p w14:paraId="32A49477" w14:textId="77777777" w:rsidR="0037724D" w:rsidRPr="0053369F" w:rsidRDefault="0037724D" w:rsidP="0037724D">
            <w:pPr>
              <w:pStyle w:val="TAH"/>
            </w:pPr>
          </w:p>
        </w:tc>
        <w:tc>
          <w:tcPr>
            <w:tcW w:w="202" w:type="pct"/>
            <w:vMerge/>
            <w:shd w:val="clear" w:color="auto" w:fill="auto"/>
            <w:textDirection w:val="btLr"/>
            <w:vAlign w:val="center"/>
            <w:tcPrChange w:id="1193" w:author="Huawei" w:date="2022-11-04T21:49:00Z">
              <w:tcPr>
                <w:tcW w:w="202" w:type="pct"/>
                <w:vMerge/>
                <w:shd w:val="clear" w:color="auto" w:fill="auto"/>
                <w:textDirection w:val="btLr"/>
                <w:vAlign w:val="center"/>
              </w:tcPr>
            </w:tcPrChange>
          </w:tcPr>
          <w:p w14:paraId="6EE078C3" w14:textId="77777777" w:rsidR="0037724D" w:rsidRPr="0053369F" w:rsidRDefault="0037724D" w:rsidP="0037724D">
            <w:pPr>
              <w:pStyle w:val="TAC"/>
            </w:pPr>
          </w:p>
        </w:tc>
        <w:tc>
          <w:tcPr>
            <w:tcW w:w="548" w:type="pct"/>
            <w:shd w:val="clear" w:color="auto" w:fill="auto"/>
            <w:tcMar>
              <w:left w:w="45" w:type="dxa"/>
              <w:right w:w="45" w:type="dxa"/>
            </w:tcMar>
            <w:tcPrChange w:id="1194" w:author="Huawei" w:date="2022-11-04T21:49:00Z">
              <w:tcPr>
                <w:tcW w:w="548" w:type="pct"/>
                <w:shd w:val="clear" w:color="auto" w:fill="auto"/>
                <w:tcMar>
                  <w:left w:w="45" w:type="dxa"/>
                  <w:right w:w="45" w:type="dxa"/>
                </w:tcMar>
              </w:tcPr>
            </w:tcPrChange>
          </w:tcPr>
          <w:p w14:paraId="3485C162"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195" w:author="Huawei" w:date="2022-11-04T21:49:00Z">
              <w:tcPr>
                <w:tcW w:w="686" w:type="pct"/>
                <w:shd w:val="clear" w:color="auto" w:fill="auto"/>
                <w:tcMar>
                  <w:left w:w="45" w:type="dxa"/>
                  <w:right w:w="45" w:type="dxa"/>
                </w:tcMar>
                <w:vAlign w:val="center"/>
              </w:tcPr>
            </w:tcPrChange>
          </w:tcPr>
          <w:p w14:paraId="0A589FDA" w14:textId="77777777" w:rsidR="0037724D" w:rsidRPr="0053369F" w:rsidRDefault="0037724D" w:rsidP="0037724D">
            <w:pPr>
              <w:pStyle w:val="TAC"/>
            </w:pPr>
            <w:r w:rsidRPr="0053369F">
              <w:t>175@45 (A2)</w:t>
            </w:r>
          </w:p>
        </w:tc>
        <w:tc>
          <w:tcPr>
            <w:tcW w:w="686" w:type="pct"/>
            <w:shd w:val="clear" w:color="auto" w:fill="auto"/>
            <w:vAlign w:val="center"/>
            <w:tcPrChange w:id="1196" w:author="Huawei" w:date="2022-11-04T21:49:00Z">
              <w:tcPr>
                <w:tcW w:w="686" w:type="pct"/>
                <w:shd w:val="clear" w:color="auto" w:fill="auto"/>
                <w:vAlign w:val="center"/>
              </w:tcPr>
            </w:tcPrChange>
          </w:tcPr>
          <w:p w14:paraId="04F91A1B" w14:textId="77777777" w:rsidR="0037724D" w:rsidRPr="0053369F" w:rsidRDefault="0037724D" w:rsidP="0037724D">
            <w:pPr>
              <w:pStyle w:val="TAC"/>
            </w:pPr>
            <w:r w:rsidRPr="0053369F">
              <w:t>87@23 (A2)</w:t>
            </w:r>
          </w:p>
        </w:tc>
        <w:tc>
          <w:tcPr>
            <w:tcW w:w="685" w:type="pct"/>
            <w:shd w:val="clear" w:color="auto" w:fill="auto"/>
            <w:vAlign w:val="center"/>
            <w:tcPrChange w:id="1197" w:author="Huawei" w:date="2022-11-04T21:49:00Z">
              <w:tcPr>
                <w:tcW w:w="685" w:type="pct"/>
                <w:shd w:val="clear" w:color="auto" w:fill="auto"/>
                <w:vAlign w:val="center"/>
              </w:tcPr>
            </w:tcPrChange>
          </w:tcPr>
          <w:p w14:paraId="636B4237" w14:textId="77777777" w:rsidR="0037724D" w:rsidRPr="0053369F" w:rsidRDefault="0037724D" w:rsidP="0037724D">
            <w:pPr>
              <w:pStyle w:val="TAC"/>
            </w:pPr>
            <w:r w:rsidRPr="0053369F">
              <w:t>43@12 (A2)</w:t>
            </w:r>
          </w:p>
        </w:tc>
      </w:tr>
      <w:tr w:rsidR="0037724D" w:rsidRPr="0053369F" w14:paraId="505FCEE3"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199" w:author="Huawei" w:date="2022-11-04T21:49:00Z">
            <w:trPr>
              <w:trHeight w:val="152"/>
            </w:trPr>
          </w:trPrChange>
        </w:trPr>
        <w:tc>
          <w:tcPr>
            <w:tcW w:w="478" w:type="pct"/>
            <w:shd w:val="clear" w:color="auto" w:fill="auto"/>
            <w:tcMar>
              <w:left w:w="28" w:type="dxa"/>
              <w:right w:w="28" w:type="dxa"/>
            </w:tcMar>
            <w:tcPrChange w:id="1200" w:author="Huawei" w:date="2022-11-04T21:49:00Z">
              <w:tcPr>
                <w:tcW w:w="478" w:type="pct"/>
                <w:shd w:val="clear" w:color="auto" w:fill="auto"/>
                <w:tcMar>
                  <w:left w:w="28" w:type="dxa"/>
                  <w:right w:w="28" w:type="dxa"/>
                </w:tcMar>
                <w:vAlign w:val="center"/>
              </w:tcPr>
            </w:tcPrChange>
          </w:tcPr>
          <w:p w14:paraId="15019F7C" w14:textId="702886FB" w:rsidR="0037724D" w:rsidRPr="0053369F" w:rsidRDefault="0037724D" w:rsidP="0037724D">
            <w:pPr>
              <w:pStyle w:val="TAC"/>
            </w:pPr>
            <w:ins w:id="1201" w:author="Huawei" w:date="2022-11-04T21:49:00Z">
              <w:r w:rsidRPr="002E78D5">
                <w:t>103</w:t>
              </w:r>
            </w:ins>
            <w:del w:id="1202" w:author="Huawei" w:date="2022-11-04T21:49:00Z">
              <w:r w:rsidRPr="0053369F" w:rsidDel="007559D9">
                <w:delText>83</w:delText>
              </w:r>
            </w:del>
          </w:p>
        </w:tc>
        <w:tc>
          <w:tcPr>
            <w:tcW w:w="342" w:type="pct"/>
            <w:shd w:val="clear" w:color="auto" w:fill="auto"/>
            <w:tcMar>
              <w:left w:w="28" w:type="dxa"/>
              <w:right w:w="28" w:type="dxa"/>
            </w:tcMar>
            <w:tcPrChange w:id="1203" w:author="Huawei" w:date="2022-11-04T21:49:00Z">
              <w:tcPr>
                <w:tcW w:w="342" w:type="pct"/>
                <w:shd w:val="clear" w:color="auto" w:fill="auto"/>
                <w:tcMar>
                  <w:left w:w="28" w:type="dxa"/>
                  <w:right w:w="28" w:type="dxa"/>
                </w:tcMar>
              </w:tcPr>
            </w:tcPrChange>
          </w:tcPr>
          <w:p w14:paraId="7A5007D9"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204" w:author="Huawei" w:date="2022-11-04T21:49:00Z">
              <w:tcPr>
                <w:tcW w:w="344" w:type="pct"/>
                <w:shd w:val="clear" w:color="auto" w:fill="auto"/>
                <w:tcMar>
                  <w:left w:w="23" w:type="dxa"/>
                  <w:right w:w="23" w:type="dxa"/>
                </w:tcMar>
              </w:tcPr>
            </w:tcPrChange>
          </w:tcPr>
          <w:p w14:paraId="6B4A0BB0"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205" w:author="Huawei" w:date="2022-11-04T21:49:00Z">
              <w:tcPr>
                <w:tcW w:w="410" w:type="pct"/>
                <w:shd w:val="clear" w:color="auto" w:fill="auto"/>
                <w:tcMar>
                  <w:left w:w="23" w:type="dxa"/>
                  <w:right w:w="23" w:type="dxa"/>
                </w:tcMar>
              </w:tcPr>
            </w:tcPrChange>
          </w:tcPr>
          <w:p w14:paraId="12AF4285"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206" w:author="Huawei" w:date="2022-11-04T21:49:00Z">
              <w:tcPr>
                <w:tcW w:w="619" w:type="pct"/>
                <w:vMerge/>
                <w:shd w:val="clear" w:color="auto" w:fill="auto"/>
                <w:tcMar>
                  <w:left w:w="45" w:type="dxa"/>
                  <w:right w:w="45" w:type="dxa"/>
                </w:tcMar>
                <w:vAlign w:val="center"/>
              </w:tcPr>
            </w:tcPrChange>
          </w:tcPr>
          <w:p w14:paraId="6897AB3A" w14:textId="77777777" w:rsidR="0037724D" w:rsidRPr="0053369F" w:rsidRDefault="0037724D" w:rsidP="0037724D">
            <w:pPr>
              <w:pStyle w:val="TAH"/>
            </w:pPr>
          </w:p>
        </w:tc>
        <w:tc>
          <w:tcPr>
            <w:tcW w:w="202" w:type="pct"/>
            <w:vMerge/>
            <w:shd w:val="clear" w:color="auto" w:fill="auto"/>
            <w:textDirection w:val="btLr"/>
            <w:vAlign w:val="center"/>
            <w:tcPrChange w:id="1207" w:author="Huawei" w:date="2022-11-04T21:49:00Z">
              <w:tcPr>
                <w:tcW w:w="202" w:type="pct"/>
                <w:vMerge/>
                <w:shd w:val="clear" w:color="auto" w:fill="auto"/>
                <w:textDirection w:val="btLr"/>
                <w:vAlign w:val="center"/>
              </w:tcPr>
            </w:tcPrChange>
          </w:tcPr>
          <w:p w14:paraId="1D90B1C7" w14:textId="77777777" w:rsidR="0037724D" w:rsidRPr="0053369F" w:rsidRDefault="0037724D" w:rsidP="0037724D">
            <w:pPr>
              <w:pStyle w:val="TAC"/>
            </w:pPr>
          </w:p>
        </w:tc>
        <w:tc>
          <w:tcPr>
            <w:tcW w:w="548" w:type="pct"/>
            <w:shd w:val="clear" w:color="auto" w:fill="auto"/>
            <w:tcMar>
              <w:left w:w="45" w:type="dxa"/>
              <w:right w:w="45" w:type="dxa"/>
            </w:tcMar>
            <w:tcPrChange w:id="1208" w:author="Huawei" w:date="2022-11-04T21:49:00Z">
              <w:tcPr>
                <w:tcW w:w="548" w:type="pct"/>
                <w:shd w:val="clear" w:color="auto" w:fill="auto"/>
                <w:tcMar>
                  <w:left w:w="45" w:type="dxa"/>
                  <w:right w:w="45" w:type="dxa"/>
                </w:tcMar>
              </w:tcPr>
            </w:tcPrChange>
          </w:tcPr>
          <w:p w14:paraId="5300F3BC" w14:textId="77777777" w:rsidR="0037724D" w:rsidRPr="0053369F" w:rsidRDefault="0037724D" w:rsidP="0037724D">
            <w:pPr>
              <w:pStyle w:val="TAC"/>
            </w:pPr>
            <w:r w:rsidRPr="0053369F">
              <w:t>256 QAM</w:t>
            </w:r>
          </w:p>
        </w:tc>
        <w:tc>
          <w:tcPr>
            <w:tcW w:w="686" w:type="pct"/>
            <w:shd w:val="clear" w:color="auto" w:fill="auto"/>
            <w:tcMar>
              <w:left w:w="45" w:type="dxa"/>
              <w:right w:w="45" w:type="dxa"/>
            </w:tcMar>
            <w:vAlign w:val="center"/>
            <w:tcPrChange w:id="1209" w:author="Huawei" w:date="2022-11-04T21:49:00Z">
              <w:tcPr>
                <w:tcW w:w="686" w:type="pct"/>
                <w:shd w:val="clear" w:color="auto" w:fill="auto"/>
                <w:tcMar>
                  <w:left w:w="45" w:type="dxa"/>
                  <w:right w:w="45" w:type="dxa"/>
                </w:tcMar>
                <w:vAlign w:val="center"/>
              </w:tcPr>
            </w:tcPrChange>
          </w:tcPr>
          <w:p w14:paraId="66936855" w14:textId="77777777" w:rsidR="0037724D" w:rsidRPr="0053369F" w:rsidRDefault="0037724D" w:rsidP="0037724D">
            <w:pPr>
              <w:pStyle w:val="TAC"/>
            </w:pPr>
            <w:r w:rsidRPr="0053369F">
              <w:t>220@0 (A1)</w:t>
            </w:r>
          </w:p>
        </w:tc>
        <w:tc>
          <w:tcPr>
            <w:tcW w:w="686" w:type="pct"/>
            <w:shd w:val="clear" w:color="auto" w:fill="auto"/>
            <w:vAlign w:val="center"/>
            <w:tcPrChange w:id="1210" w:author="Huawei" w:date="2022-11-04T21:49:00Z">
              <w:tcPr>
                <w:tcW w:w="686" w:type="pct"/>
                <w:shd w:val="clear" w:color="auto" w:fill="auto"/>
                <w:vAlign w:val="center"/>
              </w:tcPr>
            </w:tcPrChange>
          </w:tcPr>
          <w:p w14:paraId="40167A71" w14:textId="77777777" w:rsidR="0037724D" w:rsidRPr="0053369F" w:rsidRDefault="0037724D" w:rsidP="0037724D">
            <w:pPr>
              <w:pStyle w:val="TAC"/>
            </w:pPr>
            <w:r w:rsidRPr="0053369F">
              <w:t>110@0 (A1)</w:t>
            </w:r>
          </w:p>
        </w:tc>
        <w:tc>
          <w:tcPr>
            <w:tcW w:w="685" w:type="pct"/>
            <w:shd w:val="clear" w:color="auto" w:fill="auto"/>
            <w:vAlign w:val="center"/>
            <w:tcPrChange w:id="1211" w:author="Huawei" w:date="2022-11-04T21:49:00Z">
              <w:tcPr>
                <w:tcW w:w="685" w:type="pct"/>
                <w:shd w:val="clear" w:color="auto" w:fill="auto"/>
                <w:vAlign w:val="center"/>
              </w:tcPr>
            </w:tcPrChange>
          </w:tcPr>
          <w:p w14:paraId="39641AAA" w14:textId="77777777" w:rsidR="0037724D" w:rsidRPr="0053369F" w:rsidRDefault="0037724D" w:rsidP="0037724D">
            <w:pPr>
              <w:pStyle w:val="TAC"/>
            </w:pPr>
            <w:r w:rsidRPr="0053369F">
              <w:t>55@0 (A1)</w:t>
            </w:r>
          </w:p>
        </w:tc>
      </w:tr>
      <w:tr w:rsidR="0037724D" w:rsidRPr="0053369F" w14:paraId="69FEB355" w14:textId="77777777" w:rsidTr="007559D9">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Huawei" w:date="2022-11-04T21:49: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trPrChange w:id="1213" w:author="Huawei" w:date="2022-11-04T21:49:00Z">
            <w:trPr>
              <w:trHeight w:val="152"/>
            </w:trPr>
          </w:trPrChange>
        </w:trPr>
        <w:tc>
          <w:tcPr>
            <w:tcW w:w="478" w:type="pct"/>
            <w:shd w:val="clear" w:color="auto" w:fill="auto"/>
            <w:tcMar>
              <w:left w:w="28" w:type="dxa"/>
              <w:right w:w="28" w:type="dxa"/>
            </w:tcMar>
            <w:tcPrChange w:id="1214" w:author="Huawei" w:date="2022-11-04T21:49:00Z">
              <w:tcPr>
                <w:tcW w:w="478" w:type="pct"/>
                <w:shd w:val="clear" w:color="auto" w:fill="auto"/>
                <w:tcMar>
                  <w:left w:w="28" w:type="dxa"/>
                  <w:right w:w="28" w:type="dxa"/>
                </w:tcMar>
                <w:vAlign w:val="center"/>
              </w:tcPr>
            </w:tcPrChange>
          </w:tcPr>
          <w:p w14:paraId="0690C039" w14:textId="743B6A54" w:rsidR="0037724D" w:rsidRPr="0053369F" w:rsidRDefault="0037724D" w:rsidP="0037724D">
            <w:pPr>
              <w:pStyle w:val="TAC"/>
            </w:pPr>
            <w:ins w:id="1215" w:author="Huawei" w:date="2022-11-04T21:49:00Z">
              <w:r w:rsidRPr="002E78D5">
                <w:t>104</w:t>
              </w:r>
            </w:ins>
            <w:del w:id="1216" w:author="Huawei" w:date="2022-11-04T21:49:00Z">
              <w:r w:rsidRPr="0053369F" w:rsidDel="007559D9">
                <w:delText>84</w:delText>
              </w:r>
            </w:del>
          </w:p>
        </w:tc>
        <w:tc>
          <w:tcPr>
            <w:tcW w:w="342" w:type="pct"/>
            <w:shd w:val="clear" w:color="auto" w:fill="auto"/>
            <w:tcMar>
              <w:left w:w="28" w:type="dxa"/>
              <w:right w:w="28" w:type="dxa"/>
            </w:tcMar>
            <w:tcPrChange w:id="1217" w:author="Huawei" w:date="2022-11-04T21:49:00Z">
              <w:tcPr>
                <w:tcW w:w="342" w:type="pct"/>
                <w:shd w:val="clear" w:color="auto" w:fill="auto"/>
                <w:tcMar>
                  <w:left w:w="28" w:type="dxa"/>
                  <w:right w:w="28" w:type="dxa"/>
                </w:tcMar>
              </w:tcPr>
            </w:tcPrChange>
          </w:tcPr>
          <w:p w14:paraId="7A2AF171" w14:textId="77777777" w:rsidR="0037724D" w:rsidRPr="0053369F" w:rsidRDefault="0037724D" w:rsidP="0037724D">
            <w:pPr>
              <w:pStyle w:val="TAC"/>
            </w:pPr>
            <w:r w:rsidRPr="0053369F">
              <w:t>Default</w:t>
            </w:r>
          </w:p>
        </w:tc>
        <w:tc>
          <w:tcPr>
            <w:tcW w:w="344" w:type="pct"/>
            <w:shd w:val="clear" w:color="auto" w:fill="auto"/>
            <w:tcMar>
              <w:left w:w="23" w:type="dxa"/>
              <w:right w:w="23" w:type="dxa"/>
            </w:tcMar>
            <w:tcPrChange w:id="1218" w:author="Huawei" w:date="2022-11-04T21:49:00Z">
              <w:tcPr>
                <w:tcW w:w="344" w:type="pct"/>
                <w:shd w:val="clear" w:color="auto" w:fill="auto"/>
                <w:tcMar>
                  <w:left w:w="23" w:type="dxa"/>
                  <w:right w:w="23" w:type="dxa"/>
                </w:tcMar>
              </w:tcPr>
            </w:tcPrChange>
          </w:tcPr>
          <w:p w14:paraId="5C7D78BB" w14:textId="77777777" w:rsidR="0037724D" w:rsidRPr="0053369F" w:rsidRDefault="0037724D" w:rsidP="0037724D">
            <w:pPr>
              <w:pStyle w:val="TAC"/>
            </w:pPr>
            <w:r w:rsidRPr="0053369F">
              <w:t>50</w:t>
            </w:r>
          </w:p>
        </w:tc>
        <w:tc>
          <w:tcPr>
            <w:tcW w:w="410" w:type="pct"/>
            <w:shd w:val="clear" w:color="auto" w:fill="auto"/>
            <w:tcMar>
              <w:left w:w="23" w:type="dxa"/>
              <w:right w:w="23" w:type="dxa"/>
            </w:tcMar>
            <w:tcPrChange w:id="1219" w:author="Huawei" w:date="2022-11-04T21:49:00Z">
              <w:tcPr>
                <w:tcW w:w="410" w:type="pct"/>
                <w:shd w:val="clear" w:color="auto" w:fill="auto"/>
                <w:tcMar>
                  <w:left w:w="23" w:type="dxa"/>
                  <w:right w:w="23" w:type="dxa"/>
                </w:tcMar>
              </w:tcPr>
            </w:tcPrChange>
          </w:tcPr>
          <w:p w14:paraId="548D815D" w14:textId="77777777" w:rsidR="0037724D" w:rsidRPr="0053369F" w:rsidRDefault="0037724D" w:rsidP="0037724D">
            <w:pPr>
              <w:pStyle w:val="TAC"/>
            </w:pPr>
            <w:r w:rsidRPr="0053369F">
              <w:t>Default</w:t>
            </w:r>
          </w:p>
        </w:tc>
        <w:tc>
          <w:tcPr>
            <w:tcW w:w="619" w:type="pct"/>
            <w:vMerge/>
            <w:shd w:val="clear" w:color="auto" w:fill="auto"/>
            <w:tcMar>
              <w:left w:w="45" w:type="dxa"/>
              <w:right w:w="45" w:type="dxa"/>
            </w:tcMar>
            <w:vAlign w:val="center"/>
            <w:tcPrChange w:id="1220" w:author="Huawei" w:date="2022-11-04T21:49:00Z">
              <w:tcPr>
                <w:tcW w:w="619" w:type="pct"/>
                <w:vMerge/>
                <w:shd w:val="clear" w:color="auto" w:fill="auto"/>
                <w:tcMar>
                  <w:left w:w="45" w:type="dxa"/>
                  <w:right w:w="45" w:type="dxa"/>
                </w:tcMar>
                <w:vAlign w:val="center"/>
              </w:tcPr>
            </w:tcPrChange>
          </w:tcPr>
          <w:p w14:paraId="53A8A80C" w14:textId="77777777" w:rsidR="0037724D" w:rsidRPr="0053369F" w:rsidRDefault="0037724D" w:rsidP="0037724D">
            <w:pPr>
              <w:pStyle w:val="TAH"/>
            </w:pPr>
          </w:p>
        </w:tc>
        <w:tc>
          <w:tcPr>
            <w:tcW w:w="202" w:type="pct"/>
            <w:vMerge/>
            <w:shd w:val="clear" w:color="auto" w:fill="auto"/>
            <w:textDirection w:val="btLr"/>
            <w:vAlign w:val="center"/>
            <w:tcPrChange w:id="1221" w:author="Huawei" w:date="2022-11-04T21:49:00Z">
              <w:tcPr>
                <w:tcW w:w="202" w:type="pct"/>
                <w:vMerge/>
                <w:shd w:val="clear" w:color="auto" w:fill="auto"/>
                <w:textDirection w:val="btLr"/>
                <w:vAlign w:val="center"/>
              </w:tcPr>
            </w:tcPrChange>
          </w:tcPr>
          <w:p w14:paraId="0843B758" w14:textId="77777777" w:rsidR="0037724D" w:rsidRPr="0053369F" w:rsidRDefault="0037724D" w:rsidP="0037724D">
            <w:pPr>
              <w:pStyle w:val="TAC"/>
            </w:pPr>
          </w:p>
        </w:tc>
        <w:tc>
          <w:tcPr>
            <w:tcW w:w="548" w:type="pct"/>
            <w:shd w:val="clear" w:color="auto" w:fill="auto"/>
            <w:tcMar>
              <w:left w:w="45" w:type="dxa"/>
              <w:right w:w="45" w:type="dxa"/>
            </w:tcMar>
            <w:tcPrChange w:id="1222" w:author="Huawei" w:date="2022-11-04T21:49:00Z">
              <w:tcPr>
                <w:tcW w:w="548" w:type="pct"/>
                <w:shd w:val="clear" w:color="auto" w:fill="auto"/>
                <w:tcMar>
                  <w:left w:w="45" w:type="dxa"/>
                  <w:right w:w="45" w:type="dxa"/>
                </w:tcMar>
              </w:tcPr>
            </w:tcPrChange>
          </w:tcPr>
          <w:p w14:paraId="28DD5C6C" w14:textId="77777777" w:rsidR="0037724D" w:rsidRPr="0053369F" w:rsidRDefault="0037724D" w:rsidP="0037724D">
            <w:pPr>
              <w:pStyle w:val="TAC"/>
            </w:pPr>
            <w:r w:rsidRPr="0053369F">
              <w:t>256 QAM</w:t>
            </w:r>
          </w:p>
        </w:tc>
        <w:tc>
          <w:tcPr>
            <w:tcW w:w="2057" w:type="pct"/>
            <w:gridSpan w:val="3"/>
            <w:shd w:val="clear" w:color="auto" w:fill="auto"/>
            <w:tcMar>
              <w:left w:w="45" w:type="dxa"/>
              <w:right w:w="45" w:type="dxa"/>
            </w:tcMar>
            <w:vAlign w:val="center"/>
            <w:tcPrChange w:id="1223" w:author="Huawei" w:date="2022-11-04T21:49:00Z">
              <w:tcPr>
                <w:tcW w:w="2057" w:type="pct"/>
                <w:gridSpan w:val="3"/>
                <w:shd w:val="clear" w:color="auto" w:fill="auto"/>
                <w:tcMar>
                  <w:left w:w="45" w:type="dxa"/>
                  <w:right w:w="45" w:type="dxa"/>
                </w:tcMar>
                <w:vAlign w:val="center"/>
              </w:tcPr>
            </w:tcPrChange>
          </w:tcPr>
          <w:p w14:paraId="4F2F7094" w14:textId="77777777" w:rsidR="0037724D" w:rsidRPr="0053369F" w:rsidRDefault="0037724D" w:rsidP="0037724D">
            <w:pPr>
              <w:pStyle w:val="TAC"/>
            </w:pPr>
            <w:proofErr w:type="spellStart"/>
            <w:r w:rsidRPr="0053369F">
              <w:t>Outer_Full</w:t>
            </w:r>
            <w:proofErr w:type="spellEnd"/>
            <w:r w:rsidRPr="0053369F">
              <w:t xml:space="preserve"> (A1)</w:t>
            </w:r>
          </w:p>
        </w:tc>
      </w:tr>
      <w:tr w:rsidR="0037724D" w:rsidRPr="0053369F" w14:paraId="125790CF" w14:textId="77777777" w:rsidTr="00F01368">
        <w:trPr>
          <w:trHeight w:val="227"/>
        </w:trPr>
        <w:tc>
          <w:tcPr>
            <w:tcW w:w="5000" w:type="pct"/>
            <w:gridSpan w:val="10"/>
            <w:shd w:val="clear" w:color="auto" w:fill="auto"/>
            <w:tcMar>
              <w:left w:w="28" w:type="dxa"/>
              <w:right w:w="28" w:type="dxa"/>
            </w:tcMar>
            <w:vAlign w:val="center"/>
          </w:tcPr>
          <w:p w14:paraId="6B32AE5A" w14:textId="77777777" w:rsidR="0037724D" w:rsidRPr="0053369F" w:rsidRDefault="0037724D" w:rsidP="0037724D">
            <w:pPr>
              <w:pStyle w:val="TAN"/>
              <w:rPr>
                <w:rFonts w:eastAsia="Helvetica"/>
              </w:rPr>
            </w:pPr>
            <w:r w:rsidRPr="0053369F">
              <w:t>NOTE 1:</w:t>
            </w:r>
            <w:r w:rsidRPr="0053369F">
              <w:tab/>
              <w:t>The specific configuration of each RB allocation is defined in Table 6.1-1 unless otherwise stated in this table.</w:t>
            </w:r>
          </w:p>
        </w:tc>
      </w:tr>
    </w:tbl>
    <w:p w14:paraId="445B0E12" w14:textId="77777777" w:rsidR="001E0236" w:rsidRPr="0053369F" w:rsidRDefault="001E0236" w:rsidP="001E0236"/>
    <w:p w14:paraId="1496DDD6" w14:textId="77777777" w:rsidR="001E0236" w:rsidRPr="005268D5" w:rsidRDefault="001E0236" w:rsidP="001E023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7550A2" w14:textId="77777777" w:rsidR="001E0236" w:rsidRPr="0053369F" w:rsidRDefault="001E0236" w:rsidP="001E0236">
      <w:pPr>
        <w:pStyle w:val="TH"/>
      </w:pPr>
      <w:r w:rsidRPr="0053369F">
        <w:t xml:space="preserve">Table </w:t>
      </w:r>
      <w:r w:rsidRPr="0053369F">
        <w:rPr>
          <w:lang w:eastAsia="zh-CN"/>
        </w:rPr>
        <w:t>6.2.3.5-33</w:t>
      </w:r>
      <w:r w:rsidRPr="0053369F">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1224">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1E0236" w:rsidRPr="0053369F" w14:paraId="24184EDA" w14:textId="77777777" w:rsidTr="00F0136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346DE" w14:textId="77777777" w:rsidR="001E0236" w:rsidRPr="0053369F" w:rsidRDefault="001E0236" w:rsidP="00F01368">
            <w:pPr>
              <w:pStyle w:val="TAH"/>
            </w:pPr>
            <w:r w:rsidRPr="0053369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E2A1C5" w14:textId="77777777" w:rsidR="001E0236" w:rsidRPr="0053369F" w:rsidRDefault="001E0236" w:rsidP="00F01368">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w:t>
            </w:r>
            <w:proofErr w:type="spellStart"/>
            <w:r w:rsidRPr="0053369F">
              <w:t>dBm</w:t>
            </w:r>
            <w:proofErr w:type="spellEnd"/>
            <w:r w:rsidRPr="0053369F">
              <w:t>)</w:t>
            </w:r>
          </w:p>
        </w:tc>
        <w:tc>
          <w:tcPr>
            <w:tcW w:w="1051" w:type="dxa"/>
            <w:tcBorders>
              <w:top w:val="single" w:sz="4" w:space="0" w:color="auto"/>
              <w:left w:val="single" w:sz="4" w:space="0" w:color="auto"/>
              <w:bottom w:val="single" w:sz="4" w:space="0" w:color="auto"/>
              <w:right w:val="single" w:sz="4" w:space="0" w:color="auto"/>
            </w:tcBorders>
            <w:vAlign w:val="center"/>
          </w:tcPr>
          <w:p w14:paraId="3264C45B" w14:textId="77777777" w:rsidR="001E0236" w:rsidRPr="0053369F" w:rsidRDefault="001E0236" w:rsidP="00F01368">
            <w:pPr>
              <w:pStyle w:val="TAH"/>
            </w:pPr>
            <w:r w:rsidRPr="0053369F">
              <w:rPr>
                <w:rFonts w:ascii="Calibri Light" w:hAnsi="Calibri Light"/>
              </w:rPr>
              <w:t></w:t>
            </w:r>
            <w:proofErr w:type="spellStart"/>
            <w:r w:rsidRPr="0053369F">
              <w:t>P</w:t>
            </w:r>
            <w:r w:rsidRPr="0053369F">
              <w:rPr>
                <w:vertAlign w:val="subscript"/>
              </w:rPr>
              <w:t>PowerClass</w:t>
            </w:r>
            <w:proofErr w:type="spellEnd"/>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D9CF7" w14:textId="77777777" w:rsidR="001E0236" w:rsidRPr="0053369F" w:rsidRDefault="001E0236" w:rsidP="00F01368">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B9BA1" w14:textId="77777777" w:rsidR="001E0236" w:rsidRPr="0053369F" w:rsidRDefault="001E0236" w:rsidP="00F01368">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E388C" w14:textId="77777777" w:rsidR="001E0236" w:rsidRPr="0053369F" w:rsidRDefault="001E0236" w:rsidP="00F01368">
            <w:pPr>
              <w:pStyle w:val="TAH"/>
            </w:pPr>
            <w:proofErr w:type="spellStart"/>
            <w:r w:rsidRPr="0053369F">
              <w:t>ΔT</w:t>
            </w:r>
            <w:r w:rsidRPr="0053369F">
              <w:rPr>
                <w:vertAlign w:val="subscript"/>
              </w:rPr>
              <w:t>C,c</w:t>
            </w:r>
            <w:proofErr w:type="spellEnd"/>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C0A29" w14:textId="77777777" w:rsidR="001E0236" w:rsidRPr="0053369F" w:rsidRDefault="001E0236" w:rsidP="00F01368">
            <w:pPr>
              <w:pStyle w:val="TAH"/>
            </w:pPr>
            <w:proofErr w:type="spellStart"/>
            <w:r w:rsidRPr="0053369F">
              <w:t>P</w:t>
            </w:r>
            <w:r w:rsidRPr="0053369F">
              <w:rPr>
                <w:vertAlign w:val="subscript"/>
              </w:rPr>
              <w:t>CMAX_L,c</w:t>
            </w:r>
            <w:proofErr w:type="spellEnd"/>
            <w:r w:rsidRPr="0053369F">
              <w:t xml:space="preserve"> (</w:t>
            </w:r>
            <w:proofErr w:type="spellStart"/>
            <w:r w:rsidRPr="0053369F">
              <w:t>dBm</w:t>
            </w:r>
            <w:proofErr w:type="spellEnd"/>
            <w:r w:rsidRPr="0053369F">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E7C53" w14:textId="77777777" w:rsidR="001E0236" w:rsidRPr="0053369F" w:rsidRDefault="001E0236" w:rsidP="00F01368">
            <w:pPr>
              <w:pStyle w:val="TAH"/>
            </w:pPr>
            <w:r w:rsidRPr="0053369F">
              <w:t>T(</w:t>
            </w:r>
            <w:proofErr w:type="spellStart"/>
            <w:r w:rsidRPr="0053369F">
              <w:t>P</w:t>
            </w:r>
            <w:r w:rsidRPr="0053369F">
              <w:rPr>
                <w:vertAlign w:val="subscript"/>
              </w:rPr>
              <w:t>CMAX_L,c</w:t>
            </w:r>
            <w:proofErr w:type="spellEnd"/>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7C41CD3" w14:textId="77777777" w:rsidR="001E0236" w:rsidRPr="0053369F" w:rsidRDefault="001E0236" w:rsidP="00F01368">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2859F" w14:textId="77777777" w:rsidR="001E0236" w:rsidRPr="0053369F" w:rsidRDefault="001E0236" w:rsidP="00F01368">
            <w:pPr>
              <w:pStyle w:val="TAH"/>
            </w:pPr>
            <w:r w:rsidRPr="0053369F">
              <w:t>Upper limit (</w:t>
            </w:r>
            <w:proofErr w:type="spellStart"/>
            <w:r w:rsidRPr="0053369F">
              <w:t>dBm</w:t>
            </w:r>
            <w:proofErr w:type="spellEnd"/>
            <w:r w:rsidRPr="0053369F">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CFCBA" w14:textId="77777777" w:rsidR="001E0236" w:rsidRPr="0053369F" w:rsidRDefault="001E0236" w:rsidP="00F01368">
            <w:pPr>
              <w:pStyle w:val="TAH"/>
            </w:pPr>
            <w:r w:rsidRPr="0053369F">
              <w:t>Lower limit (</w:t>
            </w:r>
            <w:proofErr w:type="spellStart"/>
            <w:r w:rsidRPr="0053369F">
              <w:t>dBm</w:t>
            </w:r>
            <w:proofErr w:type="spellEnd"/>
            <w:r w:rsidRPr="0053369F">
              <w:t>)</w:t>
            </w:r>
          </w:p>
        </w:tc>
      </w:tr>
      <w:tr w:rsidR="001E0236" w:rsidRPr="0053369F" w14:paraId="236CCAA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95CE85" w14:textId="77777777" w:rsidR="001E0236" w:rsidRPr="0053369F" w:rsidRDefault="001E0236" w:rsidP="00F01368">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0AF8A"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FB183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38EA"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0416D"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AB2F6"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6255"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1DFC"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34D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3CA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9C80" w14:textId="77777777" w:rsidR="001E0236" w:rsidRPr="0053369F" w:rsidRDefault="001E0236" w:rsidP="00F01368">
            <w:pPr>
              <w:pStyle w:val="TAC"/>
            </w:pPr>
            <w:r w:rsidRPr="0053369F">
              <w:rPr>
                <w:rFonts w:eastAsia="宋体"/>
              </w:rPr>
              <w:t>17.5-TT</w:t>
            </w:r>
          </w:p>
        </w:tc>
      </w:tr>
      <w:tr w:rsidR="001E0236" w:rsidRPr="0053369F" w14:paraId="10D50C9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7D8BE" w14:textId="77777777" w:rsidR="001E0236" w:rsidRPr="0053369F" w:rsidRDefault="001E0236" w:rsidP="00F01368">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2A39B"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B15BA"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D3EA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AFAB"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19C6"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9513"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D311"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12DB"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5A09"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FC7C" w14:textId="77777777" w:rsidR="001E0236" w:rsidRPr="0053369F" w:rsidRDefault="001E0236" w:rsidP="00F01368">
            <w:pPr>
              <w:pStyle w:val="TAC"/>
            </w:pPr>
            <w:r w:rsidRPr="0053369F">
              <w:rPr>
                <w:rFonts w:eastAsia="宋体"/>
              </w:rPr>
              <w:t>17.5-TT</w:t>
            </w:r>
          </w:p>
        </w:tc>
      </w:tr>
      <w:tr w:rsidR="001E0236" w:rsidRPr="0053369F" w14:paraId="69769CD8"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5009B1" w14:textId="77777777" w:rsidR="001E0236" w:rsidRPr="0053369F" w:rsidRDefault="001E0236" w:rsidP="00F01368">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09E2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0D3C6"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524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7272"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5FC5"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F908"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9A66"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0382"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84D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0F32" w14:textId="77777777" w:rsidR="001E0236" w:rsidRPr="0053369F" w:rsidRDefault="001E0236" w:rsidP="00F01368">
            <w:pPr>
              <w:pStyle w:val="TAC"/>
            </w:pPr>
            <w:r w:rsidRPr="0053369F">
              <w:rPr>
                <w:rFonts w:eastAsia="宋体"/>
              </w:rPr>
              <w:t>17.5-TT</w:t>
            </w:r>
          </w:p>
        </w:tc>
      </w:tr>
      <w:tr w:rsidR="001E0236" w:rsidRPr="0053369F" w14:paraId="6AF14C64"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C06B4" w14:textId="77777777" w:rsidR="001E0236" w:rsidRPr="0053369F" w:rsidRDefault="001E0236" w:rsidP="00F01368">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9E102"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9FDB8"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363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A290"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4C33"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0AD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5498"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F0750"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5577"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820F" w14:textId="77777777" w:rsidR="001E0236" w:rsidRPr="0053369F" w:rsidRDefault="001E0236" w:rsidP="00F01368">
            <w:pPr>
              <w:pStyle w:val="TAC"/>
            </w:pPr>
            <w:r w:rsidRPr="0053369F">
              <w:rPr>
                <w:rFonts w:eastAsia="宋体"/>
              </w:rPr>
              <w:t>8-TT</w:t>
            </w:r>
          </w:p>
        </w:tc>
      </w:tr>
      <w:tr w:rsidR="001E0236" w:rsidRPr="0053369F" w14:paraId="0C6DBD7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0C9B74" w14:textId="77777777" w:rsidR="001E0236" w:rsidRPr="0053369F" w:rsidRDefault="001E0236" w:rsidP="00F01368">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4862F"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C9921"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821A"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BD45"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BEC9"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E545"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57A3"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04AC"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916"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5938" w14:textId="77777777" w:rsidR="001E0236" w:rsidRPr="0053369F" w:rsidRDefault="001E0236" w:rsidP="00F01368">
            <w:pPr>
              <w:pStyle w:val="TAC"/>
            </w:pPr>
            <w:r w:rsidRPr="0053369F">
              <w:rPr>
                <w:rFonts w:eastAsia="宋体"/>
              </w:rPr>
              <w:t>14-TT</w:t>
            </w:r>
          </w:p>
        </w:tc>
      </w:tr>
      <w:tr w:rsidR="001E0236" w:rsidRPr="0053369F" w14:paraId="5A92137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97AE1" w14:textId="77777777" w:rsidR="001E0236" w:rsidRPr="0053369F" w:rsidRDefault="001E0236" w:rsidP="00F01368">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BF9FC"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71EFC4"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2D62"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FA1E" w14:textId="77777777" w:rsidR="001E0236" w:rsidRPr="0053369F" w:rsidRDefault="001E0236" w:rsidP="00F01368">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531DB"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7A0C" w14:textId="77777777" w:rsidR="001E0236" w:rsidRPr="0053369F" w:rsidRDefault="001E0236" w:rsidP="00F01368">
            <w:pPr>
              <w:pStyle w:val="TAC"/>
            </w:pPr>
            <w:r w:rsidRPr="0053369F">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EFE3" w14:textId="77777777" w:rsidR="001E0236" w:rsidRPr="0053369F" w:rsidRDefault="001E0236" w:rsidP="00F01368">
            <w:pPr>
              <w:pStyle w:val="TAC"/>
            </w:pPr>
            <w:r w:rsidRPr="0053369F">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7C8F"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2A0D"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2616" w14:textId="77777777" w:rsidR="001E0236" w:rsidRPr="0053369F" w:rsidRDefault="001E0236" w:rsidP="00F01368">
            <w:pPr>
              <w:pStyle w:val="TAC"/>
            </w:pPr>
            <w:r w:rsidRPr="0053369F">
              <w:rPr>
                <w:rFonts w:eastAsia="宋体"/>
              </w:rPr>
              <w:t>17.5-TT</w:t>
            </w:r>
          </w:p>
        </w:tc>
      </w:tr>
      <w:tr w:rsidR="001E0236" w:rsidRPr="0053369F" w14:paraId="5030C87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10D7A" w14:textId="77777777" w:rsidR="001E0236" w:rsidRPr="0053369F" w:rsidRDefault="001E0236" w:rsidP="00F01368">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ECDFA"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09C55"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1850"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67B8" w14:textId="77777777" w:rsidR="001E0236" w:rsidRPr="0053369F" w:rsidRDefault="001E0236" w:rsidP="00F01368">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EA93A"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F66E" w14:textId="77777777" w:rsidR="001E0236" w:rsidRPr="0053369F" w:rsidRDefault="001E0236" w:rsidP="00F01368">
            <w:pPr>
              <w:pStyle w:val="TAC"/>
            </w:pPr>
            <w:r w:rsidRPr="0053369F">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A411" w14:textId="77777777" w:rsidR="001E0236" w:rsidRPr="0053369F" w:rsidRDefault="001E0236" w:rsidP="00F01368">
            <w:pPr>
              <w:pStyle w:val="TAC"/>
            </w:pPr>
            <w:r w:rsidRPr="0053369F">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EC4D"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034CB"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1C19" w14:textId="77777777" w:rsidR="001E0236" w:rsidRPr="0053369F" w:rsidRDefault="001E0236" w:rsidP="00F01368">
            <w:pPr>
              <w:pStyle w:val="TAC"/>
            </w:pPr>
            <w:r w:rsidRPr="0053369F">
              <w:rPr>
                <w:rFonts w:eastAsia="宋体"/>
              </w:rPr>
              <w:t>15.5-TT</w:t>
            </w:r>
          </w:p>
        </w:tc>
      </w:tr>
      <w:tr w:rsidR="001E0236" w:rsidRPr="0053369F" w14:paraId="7D5BEAB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867D53" w14:textId="77777777" w:rsidR="001E0236" w:rsidRPr="0053369F" w:rsidRDefault="001E0236" w:rsidP="00F01368">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2D709"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02DBC"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91B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DC3D" w14:textId="77777777" w:rsidR="001E0236" w:rsidRPr="0053369F" w:rsidRDefault="001E0236" w:rsidP="00F01368">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0A4C"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BC15" w14:textId="77777777" w:rsidR="001E0236" w:rsidRPr="0053369F" w:rsidRDefault="001E0236" w:rsidP="00F01368">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64D7F"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A8C5"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9123"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EA6C" w14:textId="77777777" w:rsidR="001E0236" w:rsidRPr="0053369F" w:rsidRDefault="001E0236" w:rsidP="00F01368">
            <w:pPr>
              <w:pStyle w:val="TAC"/>
            </w:pPr>
            <w:r w:rsidRPr="0053369F">
              <w:rPr>
                <w:rFonts w:eastAsia="宋体"/>
              </w:rPr>
              <w:t>12-TT</w:t>
            </w:r>
          </w:p>
        </w:tc>
      </w:tr>
      <w:tr w:rsidR="001E0236" w:rsidRPr="0053369F" w14:paraId="31AB112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47E171" w14:textId="77777777" w:rsidR="001E0236" w:rsidRPr="0053369F" w:rsidRDefault="001E0236" w:rsidP="00F01368">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952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7B31F"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6295"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E26B"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F91C"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AA00"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7B2B"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112A"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4B81"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6623" w14:textId="77777777" w:rsidR="001E0236" w:rsidRPr="0053369F" w:rsidRDefault="001E0236" w:rsidP="00F01368">
            <w:pPr>
              <w:pStyle w:val="TAC"/>
            </w:pPr>
            <w:r w:rsidRPr="0053369F">
              <w:rPr>
                <w:rFonts w:eastAsia="宋体"/>
              </w:rPr>
              <w:t>14-TT</w:t>
            </w:r>
          </w:p>
        </w:tc>
      </w:tr>
      <w:tr w:rsidR="001E0236" w:rsidRPr="0053369F" w14:paraId="6824863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CCC40" w14:textId="77777777" w:rsidR="001E0236" w:rsidRPr="0053369F" w:rsidRDefault="001E0236" w:rsidP="00F01368">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45BA4"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C5262"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14F19"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2F39"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7FF0"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F90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198C"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080C"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7552"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B722" w14:textId="77777777" w:rsidR="001E0236" w:rsidRPr="0053369F" w:rsidRDefault="001E0236" w:rsidP="00F01368">
            <w:pPr>
              <w:pStyle w:val="TAC"/>
            </w:pPr>
            <w:r w:rsidRPr="0053369F">
              <w:rPr>
                <w:rFonts w:eastAsia="宋体"/>
              </w:rPr>
              <w:t>8-TT</w:t>
            </w:r>
          </w:p>
        </w:tc>
      </w:tr>
      <w:tr w:rsidR="001E0236" w:rsidRPr="0053369F" w14:paraId="1D1530C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DD747" w14:textId="77777777" w:rsidR="001E0236" w:rsidRPr="0053369F" w:rsidRDefault="001E0236" w:rsidP="00F01368">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89CD4"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54947"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927F2" w14:textId="77777777" w:rsidR="001E0236" w:rsidRPr="0053369F" w:rsidRDefault="001E0236" w:rsidP="00F01368">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5232"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157D"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947A1"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E8EB"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5BE8"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BB9A1"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5A7C" w14:textId="77777777" w:rsidR="001E0236" w:rsidRPr="0053369F" w:rsidRDefault="001E0236" w:rsidP="00F01368">
            <w:pPr>
              <w:pStyle w:val="TAC"/>
            </w:pPr>
            <w:r w:rsidRPr="0053369F">
              <w:rPr>
                <w:rFonts w:eastAsia="宋体"/>
              </w:rPr>
              <w:t>14-TT</w:t>
            </w:r>
          </w:p>
        </w:tc>
      </w:tr>
      <w:tr w:rsidR="001E0236" w:rsidRPr="0053369F" w14:paraId="6297B77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FCDACB" w14:textId="77777777" w:rsidR="001E0236" w:rsidRPr="0053369F" w:rsidRDefault="001E0236" w:rsidP="00F01368">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286CD"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DA0CE9"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2774"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5AB1" w14:textId="77777777" w:rsidR="001E0236" w:rsidRPr="0053369F" w:rsidRDefault="001E0236" w:rsidP="00F01368">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1210"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E0E1" w14:textId="77777777" w:rsidR="001E0236" w:rsidRPr="0053369F" w:rsidRDefault="001E0236" w:rsidP="00F01368">
            <w:pPr>
              <w:pStyle w:val="TAC"/>
            </w:pPr>
            <w:r w:rsidRPr="0053369F">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CF53F" w14:textId="77777777" w:rsidR="001E0236" w:rsidRPr="0053369F" w:rsidRDefault="001E0236" w:rsidP="00F01368">
            <w:pPr>
              <w:pStyle w:val="TAC"/>
            </w:pPr>
            <w:r w:rsidRPr="0053369F">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661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C2CB"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CD4C" w14:textId="77777777" w:rsidR="001E0236" w:rsidRPr="0053369F" w:rsidRDefault="001E0236" w:rsidP="00F01368">
            <w:pPr>
              <w:pStyle w:val="TAC"/>
            </w:pPr>
            <w:r w:rsidRPr="0053369F">
              <w:rPr>
                <w:rFonts w:eastAsia="宋体"/>
              </w:rPr>
              <w:t>15.5-TT</w:t>
            </w:r>
          </w:p>
        </w:tc>
      </w:tr>
      <w:tr w:rsidR="001E0236" w:rsidRPr="0053369F" w14:paraId="4D76EC94"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769A3" w14:textId="77777777" w:rsidR="001E0236" w:rsidRPr="0053369F" w:rsidRDefault="001E0236" w:rsidP="00F01368">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7EA3"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306C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2E9F"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640D" w14:textId="77777777" w:rsidR="001E0236" w:rsidRPr="0053369F" w:rsidRDefault="001E0236" w:rsidP="00F01368">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1BD7"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EE23" w14:textId="77777777" w:rsidR="001E0236" w:rsidRPr="0053369F" w:rsidRDefault="001E0236" w:rsidP="00F01368">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5ED3"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A1A4"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D403"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6336" w14:textId="77777777" w:rsidR="001E0236" w:rsidRPr="0053369F" w:rsidRDefault="001E0236" w:rsidP="00F01368">
            <w:pPr>
              <w:pStyle w:val="TAC"/>
            </w:pPr>
            <w:r w:rsidRPr="0053369F">
              <w:rPr>
                <w:rFonts w:eastAsia="宋体"/>
              </w:rPr>
              <w:t>12-TT</w:t>
            </w:r>
          </w:p>
        </w:tc>
      </w:tr>
      <w:tr w:rsidR="001E0236" w:rsidRPr="0053369F" w14:paraId="572BD3F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EBB10" w14:textId="77777777" w:rsidR="001E0236" w:rsidRPr="0053369F" w:rsidRDefault="001E0236" w:rsidP="00F01368">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B31B9"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F690B"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6E83" w14:textId="77777777" w:rsidR="001E0236" w:rsidRPr="0053369F" w:rsidRDefault="001E0236" w:rsidP="00F01368">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752D" w14:textId="77777777" w:rsidR="001E0236" w:rsidRPr="0053369F" w:rsidRDefault="001E0236" w:rsidP="00F01368">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142B"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80C5" w14:textId="77777777" w:rsidR="001E0236" w:rsidRPr="0053369F" w:rsidRDefault="001E0236" w:rsidP="00F01368">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0CE3" w14:textId="77777777" w:rsidR="001E0236" w:rsidRPr="0053369F" w:rsidRDefault="001E0236" w:rsidP="00F01368">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3C1A"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590E8"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D77E" w14:textId="77777777" w:rsidR="001E0236" w:rsidRPr="0053369F" w:rsidRDefault="001E0236" w:rsidP="00F01368">
            <w:pPr>
              <w:pStyle w:val="TAC"/>
            </w:pPr>
            <w:r w:rsidRPr="0053369F">
              <w:rPr>
                <w:rFonts w:eastAsia="宋体"/>
              </w:rPr>
              <w:t>14-TT</w:t>
            </w:r>
          </w:p>
        </w:tc>
      </w:tr>
      <w:tr w:rsidR="001E0236" w:rsidRPr="0053369F" w14:paraId="2BE379E5"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07B3C" w14:textId="77777777" w:rsidR="001E0236" w:rsidRPr="0053369F" w:rsidRDefault="001E0236" w:rsidP="00F01368">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47CF8"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1D93"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3DF5"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CAA1"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5482D"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96FA"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CA3E"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62B3"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2D05"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D0F1" w14:textId="77777777" w:rsidR="001E0236" w:rsidRPr="0053369F" w:rsidRDefault="001E0236" w:rsidP="00F01368">
            <w:pPr>
              <w:pStyle w:val="TAC"/>
            </w:pPr>
            <w:r w:rsidRPr="0053369F">
              <w:rPr>
                <w:rFonts w:eastAsia="宋体"/>
              </w:rPr>
              <w:t>8-TT</w:t>
            </w:r>
          </w:p>
        </w:tc>
      </w:tr>
      <w:tr w:rsidR="001E0236" w:rsidRPr="0053369F" w14:paraId="2642A052"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8144E" w14:textId="77777777" w:rsidR="001E0236" w:rsidRPr="0053369F" w:rsidRDefault="001E0236" w:rsidP="00F01368">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FC8D2" w14:textId="77777777" w:rsidR="001E0236" w:rsidRPr="0053369F" w:rsidRDefault="001E0236" w:rsidP="00F01368">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7DF3B" w14:textId="77777777" w:rsidR="001E0236" w:rsidRPr="0053369F" w:rsidRDefault="001E0236" w:rsidP="00F01368">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BA417" w14:textId="77777777" w:rsidR="001E0236" w:rsidRPr="0053369F" w:rsidRDefault="001E0236" w:rsidP="00F01368">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CF0A" w14:textId="77777777" w:rsidR="001E0236" w:rsidRPr="0053369F" w:rsidRDefault="001E0236" w:rsidP="00F01368">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6D73" w14:textId="77777777" w:rsidR="001E0236" w:rsidRPr="0053369F" w:rsidRDefault="001E0236" w:rsidP="00F01368">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CC52B" w14:textId="77777777" w:rsidR="001E0236" w:rsidRPr="0053369F" w:rsidRDefault="001E0236" w:rsidP="00F01368">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EE25" w14:textId="77777777" w:rsidR="001E0236" w:rsidRPr="0053369F" w:rsidRDefault="001E0236" w:rsidP="00F01368">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CE19" w14:textId="77777777" w:rsidR="001E0236" w:rsidRPr="0053369F" w:rsidRDefault="001E0236" w:rsidP="00F01368">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4198" w14:textId="77777777" w:rsidR="001E0236" w:rsidRPr="0053369F" w:rsidRDefault="001E0236" w:rsidP="00F01368">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13A7" w14:textId="77777777" w:rsidR="001E0236" w:rsidRPr="0053369F" w:rsidRDefault="001E0236" w:rsidP="00F01368">
            <w:pPr>
              <w:pStyle w:val="TAC"/>
            </w:pPr>
            <w:r w:rsidRPr="0053369F">
              <w:rPr>
                <w:rFonts w:eastAsia="宋体"/>
              </w:rPr>
              <w:t>8-TT</w:t>
            </w:r>
          </w:p>
        </w:tc>
      </w:tr>
      <w:tr w:rsidR="0037724D" w:rsidRPr="0053369F" w14:paraId="228B19BC" w14:textId="77777777" w:rsidTr="00CE5048">
        <w:tblPrEx>
          <w:tblW w:w="10348" w:type="dxa"/>
          <w:tblInd w:w="70" w:type="dxa"/>
          <w:tblCellMar>
            <w:left w:w="70" w:type="dxa"/>
            <w:right w:w="70" w:type="dxa"/>
          </w:tblCellMar>
          <w:tblPrExChange w:id="1225" w:author="Huawei" w:date="2022-11-04T21:42:00Z">
            <w:tblPrEx>
              <w:tblW w:w="10348" w:type="dxa"/>
              <w:tblInd w:w="70" w:type="dxa"/>
              <w:tblCellMar>
                <w:left w:w="70" w:type="dxa"/>
                <w:right w:w="70" w:type="dxa"/>
              </w:tblCellMar>
            </w:tblPrEx>
          </w:tblPrExChange>
        </w:tblPrEx>
        <w:trPr>
          <w:trHeight w:val="77"/>
          <w:ins w:id="1226" w:author="Huawei" w:date="2022-11-04T21:20:00Z"/>
          <w:trPrChange w:id="1227"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28"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49016CC" w14:textId="644B952B" w:rsidR="0037724D" w:rsidRPr="0053369F" w:rsidRDefault="0037724D" w:rsidP="0037724D">
            <w:pPr>
              <w:pStyle w:val="TAC"/>
              <w:rPr>
                <w:ins w:id="1229" w:author="Huawei" w:date="2022-11-04T21:20:00Z"/>
              </w:rPr>
            </w:pPr>
            <w:ins w:id="1230" w:author="Huawei" w:date="2022-11-04T21:50:00Z">
              <w:r w:rsidRPr="0053369F">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231"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C76B00" w14:textId="540DB21E" w:rsidR="0037724D" w:rsidRPr="0053369F" w:rsidRDefault="0037724D" w:rsidP="0037724D">
            <w:pPr>
              <w:pStyle w:val="TAC"/>
              <w:rPr>
                <w:ins w:id="1232" w:author="Huawei" w:date="2022-11-04T21:20:00Z"/>
              </w:rPr>
            </w:pPr>
            <w:ins w:id="123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234"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09F23" w14:textId="23060D89" w:rsidR="0037724D" w:rsidRPr="0053369F" w:rsidRDefault="0037724D" w:rsidP="0037724D">
            <w:pPr>
              <w:pStyle w:val="TAC"/>
              <w:rPr>
                <w:ins w:id="1235" w:author="Huawei" w:date="2022-11-04T21:20:00Z"/>
              </w:rPr>
            </w:pPr>
            <w:ins w:id="123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7"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C5EE23" w14:textId="114672FD" w:rsidR="0037724D" w:rsidRPr="0053369F" w:rsidRDefault="0037724D" w:rsidP="0037724D">
            <w:pPr>
              <w:pStyle w:val="TAC"/>
              <w:rPr>
                <w:ins w:id="1238" w:author="Huawei" w:date="2022-11-04T21:20:00Z"/>
                <w:rFonts w:eastAsia="宋体"/>
                <w:lang w:eastAsia="zh-CN"/>
              </w:rPr>
            </w:pPr>
            <w:ins w:id="1239" w:author="Huawei" w:date="2022-11-04T21:37:00Z">
              <w:r>
                <w:rPr>
                  <w:rFonts w:eastAsia="宋体" w:hint="eastAsia"/>
                  <w:lang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0"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4D8842" w14:textId="2A0CA07F" w:rsidR="0037724D" w:rsidRPr="0053369F" w:rsidRDefault="0037724D" w:rsidP="0037724D">
            <w:pPr>
              <w:pStyle w:val="TAC"/>
              <w:rPr>
                <w:ins w:id="1241" w:author="Huawei" w:date="2022-11-04T21:20:00Z"/>
                <w:rFonts w:eastAsia="宋体"/>
                <w:lang w:eastAsia="zh-CN"/>
              </w:rPr>
            </w:pPr>
            <w:ins w:id="1242"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3"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713A1F" w14:textId="0CFE863A" w:rsidR="0037724D" w:rsidRPr="0053369F" w:rsidRDefault="0037724D" w:rsidP="0037724D">
            <w:pPr>
              <w:pStyle w:val="TAC"/>
              <w:rPr>
                <w:ins w:id="1244" w:author="Huawei" w:date="2022-11-04T21:20:00Z"/>
              </w:rPr>
            </w:pPr>
            <w:ins w:id="124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46"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CF91B2" w14:textId="655C9803" w:rsidR="0037724D" w:rsidRPr="0053369F" w:rsidRDefault="0037724D" w:rsidP="0037724D">
            <w:pPr>
              <w:pStyle w:val="TAC"/>
              <w:rPr>
                <w:ins w:id="1247" w:author="Huawei" w:date="2022-11-04T21:20:00Z"/>
                <w:rFonts w:eastAsia="宋体"/>
              </w:rPr>
            </w:pPr>
            <w:ins w:id="1248" w:author="Huawei" w:date="2022-11-04T21:40:00Z">
              <w:r w:rsidRPr="00562A3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9"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56315" w14:textId="3FC3320B" w:rsidR="0037724D" w:rsidRPr="0053369F" w:rsidRDefault="0037724D" w:rsidP="0037724D">
            <w:pPr>
              <w:pStyle w:val="TAC"/>
              <w:rPr>
                <w:ins w:id="1250" w:author="Huawei" w:date="2022-11-04T21:20:00Z"/>
                <w:rFonts w:eastAsia="宋体"/>
                <w:lang w:eastAsia="zh-CN"/>
              </w:rPr>
            </w:pPr>
            <w:ins w:id="1251"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2"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6FB91" w14:textId="51B837CC" w:rsidR="0037724D" w:rsidRPr="0053369F" w:rsidRDefault="0037724D" w:rsidP="0037724D">
            <w:pPr>
              <w:pStyle w:val="TAC"/>
              <w:rPr>
                <w:ins w:id="1253" w:author="Huawei" w:date="2022-11-04T21:20:00Z"/>
              </w:rPr>
            </w:pPr>
            <w:ins w:id="125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5"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DA278" w14:textId="6943DE54" w:rsidR="0037724D" w:rsidRPr="0053369F" w:rsidRDefault="0037724D" w:rsidP="0037724D">
            <w:pPr>
              <w:pStyle w:val="TAC"/>
              <w:rPr>
                <w:ins w:id="1256" w:author="Huawei" w:date="2022-11-04T21:20:00Z"/>
              </w:rPr>
            </w:pPr>
            <w:ins w:id="1257"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58"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FEC9A9" w14:textId="24C43365" w:rsidR="0037724D" w:rsidRPr="0053369F" w:rsidRDefault="0037724D" w:rsidP="0037724D">
            <w:pPr>
              <w:pStyle w:val="TAC"/>
              <w:rPr>
                <w:ins w:id="1259" w:author="Huawei" w:date="2022-11-04T21:20:00Z"/>
                <w:rFonts w:eastAsia="宋体"/>
              </w:rPr>
            </w:pPr>
            <w:ins w:id="1260" w:author="Huawei" w:date="2022-11-04T21:42:00Z">
              <w:r w:rsidRPr="0010621B">
                <w:t>13</w:t>
              </w:r>
              <w:r>
                <w:t>-TT</w:t>
              </w:r>
            </w:ins>
          </w:p>
        </w:tc>
      </w:tr>
      <w:tr w:rsidR="0037724D" w:rsidRPr="0053369F" w14:paraId="6FA2A2F3" w14:textId="77777777" w:rsidTr="00CE5048">
        <w:tblPrEx>
          <w:tblW w:w="10348" w:type="dxa"/>
          <w:tblInd w:w="70" w:type="dxa"/>
          <w:tblCellMar>
            <w:left w:w="70" w:type="dxa"/>
            <w:right w:w="70" w:type="dxa"/>
          </w:tblCellMar>
          <w:tblPrExChange w:id="1261" w:author="Huawei" w:date="2022-11-04T21:42:00Z">
            <w:tblPrEx>
              <w:tblW w:w="10348" w:type="dxa"/>
              <w:tblInd w:w="70" w:type="dxa"/>
              <w:tblCellMar>
                <w:left w:w="70" w:type="dxa"/>
                <w:right w:w="70" w:type="dxa"/>
              </w:tblCellMar>
            </w:tblPrEx>
          </w:tblPrExChange>
        </w:tblPrEx>
        <w:trPr>
          <w:trHeight w:val="77"/>
          <w:ins w:id="1262" w:author="Huawei" w:date="2022-11-04T21:20:00Z"/>
          <w:trPrChange w:id="1263"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264"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0F11145" w14:textId="42A68051" w:rsidR="0037724D" w:rsidRPr="0053369F" w:rsidRDefault="0037724D" w:rsidP="0037724D">
            <w:pPr>
              <w:pStyle w:val="TAC"/>
              <w:rPr>
                <w:ins w:id="1265" w:author="Huawei" w:date="2022-11-04T21:20:00Z"/>
              </w:rPr>
            </w:pPr>
            <w:ins w:id="1266" w:author="Huawei" w:date="2022-11-04T21:50:00Z">
              <w:r w:rsidRPr="0053369F">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267"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306C10" w14:textId="2C76FE05" w:rsidR="0037724D" w:rsidRPr="0053369F" w:rsidRDefault="0037724D" w:rsidP="0037724D">
            <w:pPr>
              <w:pStyle w:val="TAC"/>
              <w:rPr>
                <w:ins w:id="1268" w:author="Huawei" w:date="2022-11-04T21:20:00Z"/>
              </w:rPr>
            </w:pPr>
            <w:ins w:id="126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270"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AEA684" w14:textId="3A41FFEF" w:rsidR="0037724D" w:rsidRPr="0053369F" w:rsidRDefault="0037724D" w:rsidP="0037724D">
            <w:pPr>
              <w:pStyle w:val="TAC"/>
              <w:rPr>
                <w:ins w:id="1271" w:author="Huawei" w:date="2022-11-04T21:20:00Z"/>
              </w:rPr>
            </w:pPr>
            <w:ins w:id="127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6BD71" w14:textId="56B5FCF8" w:rsidR="0037724D" w:rsidRPr="0053369F" w:rsidRDefault="0037724D" w:rsidP="0037724D">
            <w:pPr>
              <w:pStyle w:val="TAC"/>
              <w:rPr>
                <w:ins w:id="1274" w:author="Huawei" w:date="2022-11-04T21:20:00Z"/>
                <w:rFonts w:eastAsia="宋体"/>
                <w:lang w:eastAsia="zh-CN"/>
              </w:rPr>
            </w:pPr>
            <w:ins w:id="1275" w:author="Huawei" w:date="2022-11-04T21:37:00Z">
              <w:r>
                <w:rPr>
                  <w:rFonts w:eastAsia="宋体" w:hint="eastAsia"/>
                  <w:lang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0E6753" w14:textId="4175EAC0" w:rsidR="0037724D" w:rsidRPr="0053369F" w:rsidRDefault="0037724D" w:rsidP="0037724D">
            <w:pPr>
              <w:pStyle w:val="TAC"/>
              <w:rPr>
                <w:ins w:id="1277" w:author="Huawei" w:date="2022-11-04T21:20:00Z"/>
                <w:rFonts w:eastAsia="宋体"/>
                <w:lang w:eastAsia="zh-CN"/>
              </w:rPr>
            </w:pPr>
            <w:ins w:id="1278"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EBBBC" w14:textId="1B700EA7" w:rsidR="0037724D" w:rsidRPr="0053369F" w:rsidRDefault="0037724D" w:rsidP="0037724D">
            <w:pPr>
              <w:pStyle w:val="TAC"/>
              <w:rPr>
                <w:ins w:id="1280" w:author="Huawei" w:date="2022-11-04T21:20:00Z"/>
              </w:rPr>
            </w:pPr>
            <w:ins w:id="128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82"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94FA4F" w14:textId="2C4090EB" w:rsidR="0037724D" w:rsidRPr="0053369F" w:rsidRDefault="0037724D" w:rsidP="0037724D">
            <w:pPr>
              <w:pStyle w:val="TAC"/>
              <w:rPr>
                <w:ins w:id="1283" w:author="Huawei" w:date="2022-11-04T21:20:00Z"/>
                <w:rFonts w:eastAsia="宋体"/>
              </w:rPr>
            </w:pPr>
            <w:ins w:id="1284" w:author="Huawei" w:date="2022-11-04T21:40:00Z">
              <w:r w:rsidRPr="00562A3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536877" w14:textId="3E639E5F" w:rsidR="0037724D" w:rsidRPr="0053369F" w:rsidRDefault="0037724D" w:rsidP="0037724D">
            <w:pPr>
              <w:pStyle w:val="TAC"/>
              <w:rPr>
                <w:ins w:id="1286" w:author="Huawei" w:date="2022-11-04T21:20:00Z"/>
                <w:rFonts w:eastAsia="宋体"/>
                <w:lang w:eastAsia="zh-CN"/>
              </w:rPr>
            </w:pPr>
            <w:ins w:id="1287"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8"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DB66D0" w14:textId="23415F88" w:rsidR="0037724D" w:rsidRPr="0053369F" w:rsidRDefault="0037724D" w:rsidP="0037724D">
            <w:pPr>
              <w:pStyle w:val="TAC"/>
              <w:rPr>
                <w:ins w:id="1289" w:author="Huawei" w:date="2022-11-04T21:20:00Z"/>
              </w:rPr>
            </w:pPr>
            <w:ins w:id="129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1"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3FB46" w14:textId="6BB52304" w:rsidR="0037724D" w:rsidRPr="0053369F" w:rsidRDefault="0037724D" w:rsidP="0037724D">
            <w:pPr>
              <w:pStyle w:val="TAC"/>
              <w:rPr>
                <w:ins w:id="1292" w:author="Huawei" w:date="2022-11-04T21:20:00Z"/>
              </w:rPr>
            </w:pPr>
            <w:ins w:id="1293"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94"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B91BB" w14:textId="2D74B28B" w:rsidR="0037724D" w:rsidRPr="0053369F" w:rsidRDefault="0037724D" w:rsidP="0037724D">
            <w:pPr>
              <w:pStyle w:val="TAC"/>
              <w:rPr>
                <w:ins w:id="1295" w:author="Huawei" w:date="2022-11-04T21:20:00Z"/>
                <w:rFonts w:eastAsia="宋体"/>
              </w:rPr>
            </w:pPr>
            <w:ins w:id="1296" w:author="Huawei" w:date="2022-11-04T21:42:00Z">
              <w:r w:rsidRPr="0010621B">
                <w:t>13</w:t>
              </w:r>
              <w:r>
                <w:t>-TT</w:t>
              </w:r>
            </w:ins>
          </w:p>
        </w:tc>
      </w:tr>
      <w:tr w:rsidR="0037724D" w:rsidRPr="0053369F" w14:paraId="79C70CED" w14:textId="77777777" w:rsidTr="00CE5048">
        <w:tblPrEx>
          <w:tblW w:w="10348" w:type="dxa"/>
          <w:tblInd w:w="70" w:type="dxa"/>
          <w:tblCellMar>
            <w:left w:w="70" w:type="dxa"/>
            <w:right w:w="70" w:type="dxa"/>
          </w:tblCellMar>
          <w:tblPrExChange w:id="1297" w:author="Huawei" w:date="2022-11-04T21:42:00Z">
            <w:tblPrEx>
              <w:tblW w:w="10348" w:type="dxa"/>
              <w:tblInd w:w="70" w:type="dxa"/>
              <w:tblCellMar>
                <w:left w:w="70" w:type="dxa"/>
                <w:right w:w="70" w:type="dxa"/>
              </w:tblCellMar>
            </w:tblPrEx>
          </w:tblPrExChange>
        </w:tblPrEx>
        <w:trPr>
          <w:trHeight w:val="77"/>
          <w:ins w:id="1298" w:author="Huawei" w:date="2022-11-04T21:20:00Z"/>
          <w:trPrChange w:id="1299"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00"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55B582A" w14:textId="089585BC" w:rsidR="0037724D" w:rsidRPr="0053369F" w:rsidRDefault="0037724D" w:rsidP="0037724D">
            <w:pPr>
              <w:pStyle w:val="TAC"/>
              <w:rPr>
                <w:ins w:id="1301" w:author="Huawei" w:date="2022-11-04T21:20:00Z"/>
              </w:rPr>
            </w:pPr>
            <w:ins w:id="1302" w:author="Huawei" w:date="2022-11-04T21:50:00Z">
              <w:r w:rsidRPr="0053369F">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03"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C51F8FC" w14:textId="6BFBC67A" w:rsidR="0037724D" w:rsidRPr="0053369F" w:rsidRDefault="0037724D" w:rsidP="0037724D">
            <w:pPr>
              <w:pStyle w:val="TAC"/>
              <w:rPr>
                <w:ins w:id="1304" w:author="Huawei" w:date="2022-11-04T21:20:00Z"/>
              </w:rPr>
            </w:pPr>
            <w:ins w:id="130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06"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C99818" w14:textId="11045263" w:rsidR="0037724D" w:rsidRPr="0053369F" w:rsidRDefault="0037724D" w:rsidP="0037724D">
            <w:pPr>
              <w:pStyle w:val="TAC"/>
              <w:rPr>
                <w:ins w:id="1307" w:author="Huawei" w:date="2022-11-04T21:20:00Z"/>
              </w:rPr>
            </w:pPr>
            <w:ins w:id="130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09"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C7B34" w14:textId="1EB6A49E" w:rsidR="0037724D" w:rsidRPr="0053369F" w:rsidRDefault="0037724D" w:rsidP="0037724D">
            <w:pPr>
              <w:pStyle w:val="TAC"/>
              <w:rPr>
                <w:ins w:id="1310" w:author="Huawei" w:date="2022-11-04T21:20:00Z"/>
                <w:rFonts w:eastAsia="宋体"/>
                <w:lang w:eastAsia="zh-CN"/>
              </w:rPr>
            </w:pPr>
            <w:ins w:id="1311"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2"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535A" w14:textId="63BB8D95" w:rsidR="0037724D" w:rsidRPr="0053369F" w:rsidRDefault="0037724D" w:rsidP="0037724D">
            <w:pPr>
              <w:pStyle w:val="TAC"/>
              <w:rPr>
                <w:ins w:id="1313" w:author="Huawei" w:date="2022-11-04T21:20:00Z"/>
                <w:rFonts w:eastAsia="宋体"/>
                <w:lang w:eastAsia="zh-CN"/>
              </w:rPr>
            </w:pPr>
            <w:ins w:id="1314"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5"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DD9F40" w14:textId="34EEDD42" w:rsidR="0037724D" w:rsidRPr="0053369F" w:rsidRDefault="0037724D" w:rsidP="0037724D">
            <w:pPr>
              <w:pStyle w:val="TAC"/>
              <w:rPr>
                <w:ins w:id="1316" w:author="Huawei" w:date="2022-11-04T21:20:00Z"/>
              </w:rPr>
            </w:pPr>
            <w:ins w:id="131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18"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334852" w14:textId="44045B71" w:rsidR="0037724D" w:rsidRPr="0053369F" w:rsidRDefault="0037724D" w:rsidP="0037724D">
            <w:pPr>
              <w:pStyle w:val="TAC"/>
              <w:rPr>
                <w:ins w:id="1319" w:author="Huawei" w:date="2022-11-04T21:20:00Z"/>
                <w:rFonts w:eastAsia="宋体"/>
              </w:rPr>
            </w:pPr>
            <w:ins w:id="1320" w:author="Huawei" w:date="2022-11-04T21:40:00Z">
              <w:r w:rsidRPr="00562A3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1"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6A451B" w14:textId="0EBF7C34" w:rsidR="0037724D" w:rsidRPr="0053369F" w:rsidRDefault="0037724D" w:rsidP="0037724D">
            <w:pPr>
              <w:pStyle w:val="TAC"/>
              <w:rPr>
                <w:ins w:id="1322" w:author="Huawei" w:date="2022-11-04T21:20:00Z"/>
                <w:rFonts w:eastAsia="宋体"/>
                <w:lang w:eastAsia="zh-CN"/>
              </w:rPr>
            </w:pPr>
            <w:ins w:id="1323"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4"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EA1C6A" w14:textId="1DFAB6C1" w:rsidR="0037724D" w:rsidRPr="0053369F" w:rsidRDefault="0037724D" w:rsidP="0037724D">
            <w:pPr>
              <w:pStyle w:val="TAC"/>
              <w:rPr>
                <w:ins w:id="1325" w:author="Huawei" w:date="2022-11-04T21:20:00Z"/>
              </w:rPr>
            </w:pPr>
            <w:ins w:id="132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7"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50CEDF" w14:textId="1F0D53E1" w:rsidR="0037724D" w:rsidRPr="0053369F" w:rsidRDefault="0037724D" w:rsidP="0037724D">
            <w:pPr>
              <w:pStyle w:val="TAC"/>
              <w:rPr>
                <w:ins w:id="1328" w:author="Huawei" w:date="2022-11-04T21:20:00Z"/>
              </w:rPr>
            </w:pPr>
            <w:ins w:id="1329"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30"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1D1BF9" w14:textId="450668CB" w:rsidR="0037724D" w:rsidRPr="0053369F" w:rsidRDefault="0037724D" w:rsidP="0037724D">
            <w:pPr>
              <w:pStyle w:val="TAC"/>
              <w:rPr>
                <w:ins w:id="1331" w:author="Huawei" w:date="2022-11-04T21:20:00Z"/>
                <w:rFonts w:eastAsia="宋体"/>
              </w:rPr>
            </w:pPr>
            <w:ins w:id="1332" w:author="Huawei" w:date="2022-11-04T21:42:00Z">
              <w:r w:rsidRPr="0010621B">
                <w:t>12</w:t>
              </w:r>
              <w:r>
                <w:t>-TT</w:t>
              </w:r>
            </w:ins>
          </w:p>
        </w:tc>
      </w:tr>
      <w:tr w:rsidR="0037724D" w:rsidRPr="0053369F" w14:paraId="5527831F" w14:textId="77777777" w:rsidTr="00CE5048">
        <w:tblPrEx>
          <w:tblW w:w="10348" w:type="dxa"/>
          <w:tblInd w:w="70" w:type="dxa"/>
          <w:tblCellMar>
            <w:left w:w="70" w:type="dxa"/>
            <w:right w:w="70" w:type="dxa"/>
          </w:tblCellMar>
          <w:tblPrExChange w:id="1333" w:author="Huawei" w:date="2022-11-04T21:42:00Z">
            <w:tblPrEx>
              <w:tblW w:w="10348" w:type="dxa"/>
              <w:tblInd w:w="70" w:type="dxa"/>
              <w:tblCellMar>
                <w:left w:w="70" w:type="dxa"/>
                <w:right w:w="70" w:type="dxa"/>
              </w:tblCellMar>
            </w:tblPrEx>
          </w:tblPrExChange>
        </w:tblPrEx>
        <w:trPr>
          <w:trHeight w:val="77"/>
          <w:ins w:id="1334" w:author="Huawei" w:date="2022-11-04T21:20:00Z"/>
          <w:trPrChange w:id="1335"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36"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A7AFAA8" w14:textId="6B383CC2" w:rsidR="0037724D" w:rsidRPr="0053369F" w:rsidRDefault="0037724D" w:rsidP="0037724D">
            <w:pPr>
              <w:pStyle w:val="TAC"/>
              <w:rPr>
                <w:ins w:id="1337" w:author="Huawei" w:date="2022-11-04T21:20:00Z"/>
              </w:rPr>
            </w:pPr>
            <w:ins w:id="1338" w:author="Huawei" w:date="2022-11-04T21:50:00Z">
              <w:r w:rsidRPr="0053369F">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39"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AEEEAA1" w14:textId="34FA2D28" w:rsidR="0037724D" w:rsidRPr="0053369F" w:rsidRDefault="0037724D" w:rsidP="0037724D">
            <w:pPr>
              <w:pStyle w:val="TAC"/>
              <w:rPr>
                <w:ins w:id="1340" w:author="Huawei" w:date="2022-11-04T21:20:00Z"/>
              </w:rPr>
            </w:pPr>
            <w:ins w:id="134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42"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ABF608" w14:textId="6DD95C48" w:rsidR="0037724D" w:rsidRPr="0053369F" w:rsidRDefault="0037724D" w:rsidP="0037724D">
            <w:pPr>
              <w:pStyle w:val="TAC"/>
              <w:rPr>
                <w:ins w:id="1343" w:author="Huawei" w:date="2022-11-04T21:20:00Z"/>
              </w:rPr>
            </w:pPr>
            <w:ins w:id="134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5"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0A7F0D" w14:textId="5FD5F1CD" w:rsidR="0037724D" w:rsidRPr="0053369F" w:rsidRDefault="0037724D" w:rsidP="0037724D">
            <w:pPr>
              <w:pStyle w:val="TAC"/>
              <w:rPr>
                <w:ins w:id="1346" w:author="Huawei" w:date="2022-11-04T21:20:00Z"/>
                <w:rFonts w:eastAsia="宋体"/>
                <w:lang w:eastAsia="zh-CN"/>
              </w:rPr>
            </w:pPr>
            <w:ins w:id="1347"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8F029" w14:textId="29AB76A1" w:rsidR="0037724D" w:rsidRPr="0053369F" w:rsidRDefault="0037724D" w:rsidP="0037724D">
            <w:pPr>
              <w:pStyle w:val="TAC"/>
              <w:rPr>
                <w:ins w:id="1349" w:author="Huawei" w:date="2022-11-04T21:20:00Z"/>
                <w:rFonts w:eastAsia="宋体"/>
                <w:lang w:eastAsia="zh-CN"/>
              </w:rPr>
            </w:pPr>
            <w:ins w:id="1350"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E237F3" w14:textId="4AAAF67B" w:rsidR="0037724D" w:rsidRPr="0053369F" w:rsidRDefault="0037724D" w:rsidP="0037724D">
            <w:pPr>
              <w:pStyle w:val="TAC"/>
              <w:rPr>
                <w:ins w:id="1352" w:author="Huawei" w:date="2022-11-04T21:20:00Z"/>
              </w:rPr>
            </w:pPr>
            <w:ins w:id="135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54"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894410" w14:textId="7634D03E" w:rsidR="0037724D" w:rsidRPr="0053369F" w:rsidRDefault="0037724D" w:rsidP="0037724D">
            <w:pPr>
              <w:pStyle w:val="TAC"/>
              <w:rPr>
                <w:ins w:id="1355" w:author="Huawei" w:date="2022-11-04T21:20:00Z"/>
                <w:rFonts w:eastAsia="宋体"/>
              </w:rPr>
            </w:pPr>
            <w:ins w:id="1356" w:author="Huawei" w:date="2022-11-04T21:40:00Z">
              <w:r w:rsidRPr="00562A3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04EB1C" w14:textId="630C9AA0" w:rsidR="0037724D" w:rsidRPr="0053369F" w:rsidRDefault="0037724D" w:rsidP="0037724D">
            <w:pPr>
              <w:pStyle w:val="TAC"/>
              <w:rPr>
                <w:ins w:id="1358" w:author="Huawei" w:date="2022-11-04T21:20:00Z"/>
                <w:rFonts w:eastAsia="宋体"/>
                <w:lang w:eastAsia="zh-CN"/>
              </w:rPr>
            </w:pPr>
            <w:ins w:id="1359"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BC6E16" w14:textId="3641D57E" w:rsidR="0037724D" w:rsidRPr="0053369F" w:rsidRDefault="0037724D" w:rsidP="0037724D">
            <w:pPr>
              <w:pStyle w:val="TAC"/>
              <w:rPr>
                <w:ins w:id="1361" w:author="Huawei" w:date="2022-11-04T21:20:00Z"/>
              </w:rPr>
            </w:pPr>
            <w:ins w:id="136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3"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7FE75" w14:textId="5D57A94A" w:rsidR="0037724D" w:rsidRPr="0053369F" w:rsidRDefault="0037724D" w:rsidP="0037724D">
            <w:pPr>
              <w:pStyle w:val="TAC"/>
              <w:rPr>
                <w:ins w:id="1364" w:author="Huawei" w:date="2022-11-04T21:20:00Z"/>
              </w:rPr>
            </w:pPr>
            <w:ins w:id="1365"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66"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9BEC0" w14:textId="27FE3CA2" w:rsidR="0037724D" w:rsidRPr="0053369F" w:rsidRDefault="0037724D" w:rsidP="0037724D">
            <w:pPr>
              <w:pStyle w:val="TAC"/>
              <w:rPr>
                <w:ins w:id="1367" w:author="Huawei" w:date="2022-11-04T21:20:00Z"/>
                <w:rFonts w:eastAsia="宋体"/>
              </w:rPr>
            </w:pPr>
            <w:ins w:id="1368" w:author="Huawei" w:date="2022-11-04T21:42:00Z">
              <w:r w:rsidRPr="0010621B">
                <w:t>8</w:t>
              </w:r>
              <w:r>
                <w:t>-TT</w:t>
              </w:r>
            </w:ins>
          </w:p>
        </w:tc>
      </w:tr>
      <w:tr w:rsidR="0037724D" w:rsidRPr="0053369F" w14:paraId="14F2048B" w14:textId="77777777" w:rsidTr="00CE5048">
        <w:tblPrEx>
          <w:tblW w:w="10348" w:type="dxa"/>
          <w:tblInd w:w="70" w:type="dxa"/>
          <w:tblCellMar>
            <w:left w:w="70" w:type="dxa"/>
            <w:right w:w="70" w:type="dxa"/>
          </w:tblCellMar>
          <w:tblPrExChange w:id="1369" w:author="Huawei" w:date="2022-11-04T21:42:00Z">
            <w:tblPrEx>
              <w:tblW w:w="10348" w:type="dxa"/>
              <w:tblInd w:w="70" w:type="dxa"/>
              <w:tblCellMar>
                <w:left w:w="70" w:type="dxa"/>
                <w:right w:w="70" w:type="dxa"/>
              </w:tblCellMar>
            </w:tblPrEx>
          </w:tblPrExChange>
        </w:tblPrEx>
        <w:trPr>
          <w:trHeight w:val="77"/>
          <w:ins w:id="1370" w:author="Huawei" w:date="2022-11-04T21:20:00Z"/>
          <w:trPrChange w:id="1371" w:author="Huawei" w:date="2022-11-04T21:4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372" w:author="Huawei" w:date="2022-11-04T21:4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54FA860" w14:textId="677FD8E8" w:rsidR="0037724D" w:rsidRPr="0053369F" w:rsidRDefault="0037724D" w:rsidP="0037724D">
            <w:pPr>
              <w:pStyle w:val="TAC"/>
              <w:rPr>
                <w:ins w:id="1373" w:author="Huawei" w:date="2022-11-04T21:20:00Z"/>
              </w:rPr>
            </w:pPr>
            <w:ins w:id="1374" w:author="Huawei" w:date="2022-11-04T21:50:00Z">
              <w:r w:rsidRPr="0053369F">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375" w:author="Huawei" w:date="2022-11-04T21:4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FB405F" w14:textId="7CA334AA" w:rsidR="0037724D" w:rsidRPr="0053369F" w:rsidRDefault="0037724D" w:rsidP="0037724D">
            <w:pPr>
              <w:pStyle w:val="TAC"/>
              <w:rPr>
                <w:ins w:id="1376" w:author="Huawei" w:date="2022-11-04T21:20:00Z"/>
              </w:rPr>
            </w:pPr>
            <w:ins w:id="137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378" w:author="Huawei" w:date="2022-11-04T21:4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E139A8" w14:textId="46B61876" w:rsidR="0037724D" w:rsidRPr="0053369F" w:rsidRDefault="0037724D" w:rsidP="0037724D">
            <w:pPr>
              <w:pStyle w:val="TAC"/>
              <w:rPr>
                <w:ins w:id="1379" w:author="Huawei" w:date="2022-11-04T21:20:00Z"/>
              </w:rPr>
            </w:pPr>
            <w:ins w:id="138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1" w:author="Huawei" w:date="2022-11-04T21:4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6D9DE7" w14:textId="2DAA2C5A" w:rsidR="0037724D" w:rsidRPr="0053369F" w:rsidRDefault="0037724D" w:rsidP="0037724D">
            <w:pPr>
              <w:pStyle w:val="TAC"/>
              <w:rPr>
                <w:ins w:id="1382" w:author="Huawei" w:date="2022-11-04T21:20:00Z"/>
                <w:rFonts w:eastAsia="宋体"/>
                <w:lang w:eastAsia="zh-CN"/>
              </w:rPr>
            </w:pPr>
            <w:ins w:id="1383" w:author="Huawei" w:date="2022-11-04T21:37:00Z">
              <w:r>
                <w:rPr>
                  <w:rFonts w:eastAsia="宋体"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 w:author="Huawei" w:date="2022-11-04T21:4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F5F6A" w14:textId="47265C74" w:rsidR="0037724D" w:rsidRPr="0053369F" w:rsidRDefault="0037724D" w:rsidP="0037724D">
            <w:pPr>
              <w:pStyle w:val="TAC"/>
              <w:rPr>
                <w:ins w:id="1385" w:author="Huawei" w:date="2022-11-04T21:20:00Z"/>
                <w:rFonts w:eastAsia="宋体"/>
                <w:lang w:eastAsia="zh-CN"/>
              </w:rPr>
            </w:pPr>
            <w:ins w:id="1386"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 w:author="Huawei" w:date="2022-11-04T21:4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0C3DB3" w14:textId="1BBEADCB" w:rsidR="0037724D" w:rsidRPr="0053369F" w:rsidRDefault="0037724D" w:rsidP="0037724D">
            <w:pPr>
              <w:pStyle w:val="TAC"/>
              <w:rPr>
                <w:ins w:id="1388" w:author="Huawei" w:date="2022-11-04T21:20:00Z"/>
              </w:rPr>
            </w:pPr>
            <w:ins w:id="138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90" w:author="Huawei" w:date="2022-11-04T21:4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A7CDDA" w14:textId="6325E4B0" w:rsidR="0037724D" w:rsidRPr="0053369F" w:rsidRDefault="0037724D" w:rsidP="0037724D">
            <w:pPr>
              <w:pStyle w:val="TAC"/>
              <w:rPr>
                <w:ins w:id="1391" w:author="Huawei" w:date="2022-11-04T21:20:00Z"/>
                <w:rFonts w:eastAsia="宋体"/>
              </w:rPr>
            </w:pPr>
            <w:ins w:id="1392" w:author="Huawei" w:date="2022-11-04T21:40:00Z">
              <w:r w:rsidRPr="00562A3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 w:author="Huawei" w:date="2022-11-04T21:4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0E529" w14:textId="7594CDC1" w:rsidR="0037724D" w:rsidRPr="0053369F" w:rsidRDefault="0037724D" w:rsidP="0037724D">
            <w:pPr>
              <w:pStyle w:val="TAC"/>
              <w:rPr>
                <w:ins w:id="1394" w:author="Huawei" w:date="2022-11-04T21:20:00Z"/>
                <w:rFonts w:eastAsia="宋体"/>
                <w:lang w:eastAsia="zh-CN"/>
              </w:rPr>
            </w:pPr>
            <w:ins w:id="1395" w:author="Huawei" w:date="2022-11-04T21:41:00Z">
              <w:r>
                <w:rPr>
                  <w:rFonts w:eastAsia="宋体"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6" w:author="Huawei" w:date="2022-11-04T21:4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41BE0" w14:textId="16A81246" w:rsidR="0037724D" w:rsidRPr="0053369F" w:rsidRDefault="0037724D" w:rsidP="0037724D">
            <w:pPr>
              <w:pStyle w:val="TAC"/>
              <w:rPr>
                <w:ins w:id="1397" w:author="Huawei" w:date="2022-11-04T21:20:00Z"/>
              </w:rPr>
            </w:pPr>
            <w:ins w:id="139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9" w:author="Huawei" w:date="2022-11-04T21:4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E533E" w14:textId="070671D3" w:rsidR="0037724D" w:rsidRPr="0053369F" w:rsidRDefault="0037724D" w:rsidP="0037724D">
            <w:pPr>
              <w:pStyle w:val="TAC"/>
              <w:rPr>
                <w:ins w:id="1400" w:author="Huawei" w:date="2022-11-04T21:20:00Z"/>
              </w:rPr>
            </w:pPr>
            <w:ins w:id="1401" w:author="Huawei" w:date="2022-11-04T21:42: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2" w:author="Huawei" w:date="2022-11-04T21:4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EC3676" w14:textId="1C0156B7" w:rsidR="0037724D" w:rsidRPr="0053369F" w:rsidRDefault="0037724D" w:rsidP="0037724D">
            <w:pPr>
              <w:pStyle w:val="TAC"/>
              <w:rPr>
                <w:ins w:id="1403" w:author="Huawei" w:date="2022-11-04T21:20:00Z"/>
                <w:rFonts w:eastAsia="宋体"/>
              </w:rPr>
            </w:pPr>
            <w:ins w:id="1404" w:author="Huawei" w:date="2022-11-04T21:42:00Z">
              <w:r w:rsidRPr="0010621B">
                <w:t>8</w:t>
              </w:r>
              <w:r>
                <w:t>-TT</w:t>
              </w:r>
            </w:ins>
          </w:p>
        </w:tc>
      </w:tr>
      <w:tr w:rsidR="0037724D" w:rsidRPr="0053369F" w14:paraId="474A05B9"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0D3B89" w14:textId="5F4ABFA6" w:rsidR="0037724D" w:rsidRPr="0053369F" w:rsidRDefault="0037724D" w:rsidP="0037724D">
            <w:pPr>
              <w:pStyle w:val="TAC"/>
            </w:pPr>
            <w:ins w:id="1405" w:author="Huawei" w:date="2022-11-04T21:50:00Z">
              <w:r w:rsidRPr="0053369F">
                <w:t>22</w:t>
              </w:r>
            </w:ins>
            <w:del w:id="1406" w:author="Huawei" w:date="2022-11-04T21:50:00Z">
              <w:r w:rsidRPr="0053369F" w:rsidDel="00D900DA">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1D72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6D71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7FD9" w14:textId="77777777" w:rsidR="0037724D" w:rsidRPr="0053369F" w:rsidRDefault="0037724D" w:rsidP="0037724D">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704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7932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6249"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74FF"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126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18D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9E6A" w14:textId="77777777" w:rsidR="0037724D" w:rsidRPr="0053369F" w:rsidRDefault="0037724D" w:rsidP="0037724D">
            <w:pPr>
              <w:pStyle w:val="TAC"/>
            </w:pPr>
            <w:r w:rsidRPr="0053369F">
              <w:rPr>
                <w:rFonts w:eastAsia="宋体"/>
              </w:rPr>
              <w:t>14-TT</w:t>
            </w:r>
          </w:p>
        </w:tc>
      </w:tr>
      <w:tr w:rsidR="0037724D" w:rsidRPr="0053369F" w14:paraId="49B642C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A7367" w14:textId="1748F5C0" w:rsidR="0037724D" w:rsidRPr="0053369F" w:rsidRDefault="0037724D" w:rsidP="0037724D">
            <w:pPr>
              <w:pStyle w:val="TAC"/>
            </w:pPr>
            <w:ins w:id="1407" w:author="Huawei" w:date="2022-11-04T21:50:00Z">
              <w:r w:rsidRPr="0053369F">
                <w:t>23</w:t>
              </w:r>
            </w:ins>
            <w:del w:id="1408" w:author="Huawei" w:date="2022-11-04T21:50:00Z">
              <w:r w:rsidRPr="0053369F" w:rsidDel="00D900DA">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A378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0C1F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A946" w14:textId="77777777" w:rsidR="0037724D" w:rsidRPr="0053369F" w:rsidRDefault="0037724D" w:rsidP="0037724D">
            <w:pPr>
              <w:pStyle w:val="TAC"/>
            </w:pPr>
            <w:r w:rsidRPr="0053369F">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B108"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82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447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D29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748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22F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F3C3" w14:textId="77777777" w:rsidR="0037724D" w:rsidRPr="0053369F" w:rsidRDefault="0037724D" w:rsidP="0037724D">
            <w:pPr>
              <w:pStyle w:val="TAC"/>
            </w:pPr>
            <w:r w:rsidRPr="0053369F">
              <w:rPr>
                <w:rFonts w:eastAsia="宋体"/>
              </w:rPr>
              <w:t>14-TT</w:t>
            </w:r>
          </w:p>
        </w:tc>
      </w:tr>
      <w:tr w:rsidR="0037724D" w:rsidRPr="0053369F" w14:paraId="684F31F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BA174" w14:textId="1031E129" w:rsidR="0037724D" w:rsidRPr="0053369F" w:rsidRDefault="0037724D" w:rsidP="0037724D">
            <w:pPr>
              <w:pStyle w:val="TAC"/>
            </w:pPr>
            <w:ins w:id="1409" w:author="Huawei" w:date="2022-11-04T21:50:00Z">
              <w:r w:rsidRPr="0053369F">
                <w:t>24</w:t>
              </w:r>
            </w:ins>
            <w:del w:id="1410" w:author="Huawei" w:date="2022-11-04T21:50:00Z">
              <w:r w:rsidRPr="0053369F" w:rsidDel="00D900DA">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DD9F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F0E0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F8B7"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339D"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CB2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65F94"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8FA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C55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863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0637" w14:textId="77777777" w:rsidR="0037724D" w:rsidRPr="0053369F" w:rsidRDefault="0037724D" w:rsidP="0037724D">
            <w:pPr>
              <w:pStyle w:val="TAC"/>
            </w:pPr>
            <w:r w:rsidRPr="0053369F">
              <w:rPr>
                <w:rFonts w:eastAsia="宋体"/>
              </w:rPr>
              <w:t>12-TT</w:t>
            </w:r>
          </w:p>
        </w:tc>
      </w:tr>
      <w:tr w:rsidR="0037724D" w:rsidRPr="0053369F" w14:paraId="5D54FD59"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C9D3C" w14:textId="2804DB45" w:rsidR="0037724D" w:rsidRPr="0053369F" w:rsidRDefault="0037724D" w:rsidP="0037724D">
            <w:pPr>
              <w:pStyle w:val="TAC"/>
            </w:pPr>
            <w:ins w:id="1411" w:author="Huawei" w:date="2022-11-04T21:50:00Z">
              <w:r w:rsidRPr="0053369F">
                <w:t>25</w:t>
              </w:r>
            </w:ins>
            <w:del w:id="1412" w:author="Huawei" w:date="2022-11-04T21:50:00Z">
              <w:r w:rsidRPr="0053369F" w:rsidDel="00D900DA">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8CBB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A2F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DC5C"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8E35"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90D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B503"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6FD25"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521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8B3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43D5" w14:textId="77777777" w:rsidR="0037724D" w:rsidRPr="0053369F" w:rsidRDefault="0037724D" w:rsidP="0037724D">
            <w:pPr>
              <w:pStyle w:val="TAC"/>
            </w:pPr>
            <w:r w:rsidRPr="0053369F">
              <w:rPr>
                <w:rFonts w:eastAsia="宋体"/>
              </w:rPr>
              <w:t>8-TT</w:t>
            </w:r>
          </w:p>
        </w:tc>
      </w:tr>
      <w:tr w:rsidR="0037724D" w:rsidRPr="0053369F" w14:paraId="4269A9A6"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88174D" w14:textId="470A9DAE" w:rsidR="0037724D" w:rsidRPr="0053369F" w:rsidRDefault="0037724D" w:rsidP="0037724D">
            <w:pPr>
              <w:pStyle w:val="TAC"/>
            </w:pPr>
            <w:ins w:id="1413" w:author="Huawei" w:date="2022-11-04T21:50:00Z">
              <w:r w:rsidRPr="0053369F">
                <w:t>26</w:t>
              </w:r>
            </w:ins>
            <w:del w:id="1414" w:author="Huawei" w:date="2022-11-04T21:50:00Z">
              <w:r w:rsidRPr="0053369F" w:rsidDel="00D900DA">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A1E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9752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4464" w14:textId="77777777" w:rsidR="0037724D" w:rsidRPr="0053369F" w:rsidRDefault="0037724D" w:rsidP="0037724D">
            <w:pPr>
              <w:pStyle w:val="TAC"/>
            </w:pPr>
            <w:r w:rsidRPr="0053369F">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8766"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0A1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79AF"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EEF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4826"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C74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B0CD" w14:textId="77777777" w:rsidR="0037724D" w:rsidRPr="0053369F" w:rsidRDefault="0037724D" w:rsidP="0037724D">
            <w:pPr>
              <w:pStyle w:val="TAC"/>
            </w:pPr>
            <w:r w:rsidRPr="0053369F">
              <w:rPr>
                <w:rFonts w:eastAsia="宋体"/>
              </w:rPr>
              <w:t>8-TT</w:t>
            </w:r>
          </w:p>
        </w:tc>
      </w:tr>
      <w:tr w:rsidR="0037724D" w:rsidRPr="0053369F" w14:paraId="3A39A68E"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9E24D6" w14:textId="0279418D" w:rsidR="0037724D" w:rsidRPr="0053369F" w:rsidRDefault="0037724D" w:rsidP="0037724D">
            <w:pPr>
              <w:pStyle w:val="TAC"/>
            </w:pPr>
            <w:ins w:id="1415" w:author="Huawei" w:date="2022-11-04T21:50:00Z">
              <w:r w:rsidRPr="0053369F">
                <w:t>27</w:t>
              </w:r>
            </w:ins>
            <w:del w:id="1416" w:author="Huawei" w:date="2022-11-04T21:50:00Z">
              <w:r w:rsidRPr="0053369F" w:rsidDel="00D900DA">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164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7BC19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8EBB"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38EF3"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D32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2E99"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7C99"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CB5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35E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49CA1" w14:textId="77777777" w:rsidR="0037724D" w:rsidRPr="0053369F" w:rsidRDefault="0037724D" w:rsidP="0037724D">
            <w:pPr>
              <w:pStyle w:val="TAC"/>
            </w:pPr>
            <w:r w:rsidRPr="0053369F">
              <w:rPr>
                <w:rFonts w:eastAsia="宋体"/>
              </w:rPr>
              <w:t>14.5-TT</w:t>
            </w:r>
          </w:p>
        </w:tc>
      </w:tr>
      <w:tr w:rsidR="0037724D" w:rsidRPr="0053369F" w14:paraId="0B43BDC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B755CC" w14:textId="6F65C55B" w:rsidR="0037724D" w:rsidRPr="0053369F" w:rsidRDefault="0037724D" w:rsidP="0037724D">
            <w:pPr>
              <w:pStyle w:val="TAC"/>
            </w:pPr>
            <w:ins w:id="1417" w:author="Huawei" w:date="2022-11-04T21:50:00Z">
              <w:r w:rsidRPr="0053369F">
                <w:t>28</w:t>
              </w:r>
            </w:ins>
            <w:del w:id="1418" w:author="Huawei" w:date="2022-11-04T21:50:00Z">
              <w:r w:rsidRPr="0053369F" w:rsidDel="00D900DA">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668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600BD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6B62"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697D"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C6E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C510"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F0B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B0F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AB45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9D63" w14:textId="77777777" w:rsidR="0037724D" w:rsidRPr="0053369F" w:rsidRDefault="0037724D" w:rsidP="0037724D">
            <w:pPr>
              <w:pStyle w:val="TAC"/>
            </w:pPr>
            <w:r w:rsidRPr="0053369F">
              <w:rPr>
                <w:rFonts w:eastAsia="宋体"/>
              </w:rPr>
              <w:t>14.5-TT</w:t>
            </w:r>
          </w:p>
        </w:tc>
      </w:tr>
      <w:tr w:rsidR="0037724D" w:rsidRPr="0053369F" w14:paraId="4725EDD3"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33FF9" w14:textId="7BD2EC2D" w:rsidR="0037724D" w:rsidRPr="0053369F" w:rsidRDefault="0037724D" w:rsidP="0037724D">
            <w:pPr>
              <w:pStyle w:val="TAC"/>
            </w:pPr>
            <w:ins w:id="1419" w:author="Huawei" w:date="2022-11-04T21:50:00Z">
              <w:r w:rsidRPr="0053369F">
                <w:t>29</w:t>
              </w:r>
            </w:ins>
            <w:del w:id="1420" w:author="Huawei" w:date="2022-11-04T21:50:00Z">
              <w:r w:rsidRPr="0053369F" w:rsidDel="00D900DA">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96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7750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973C"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AA8C"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76D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79A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3AE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DEE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D00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D9A3" w14:textId="77777777" w:rsidR="0037724D" w:rsidRPr="0053369F" w:rsidRDefault="0037724D" w:rsidP="0037724D">
            <w:pPr>
              <w:pStyle w:val="TAC"/>
            </w:pPr>
            <w:r w:rsidRPr="0053369F">
              <w:rPr>
                <w:rFonts w:eastAsia="宋体"/>
              </w:rPr>
              <w:t>14.5-TT</w:t>
            </w:r>
          </w:p>
        </w:tc>
      </w:tr>
      <w:tr w:rsidR="0037724D" w:rsidRPr="0053369F" w14:paraId="30EA15F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1868E" w14:textId="614E47F1" w:rsidR="0037724D" w:rsidRPr="0053369F" w:rsidRDefault="0037724D" w:rsidP="0037724D">
            <w:pPr>
              <w:pStyle w:val="TAC"/>
            </w:pPr>
            <w:ins w:id="1421" w:author="Huawei" w:date="2022-11-04T21:50:00Z">
              <w:r w:rsidRPr="0053369F">
                <w:t>30</w:t>
              </w:r>
            </w:ins>
            <w:del w:id="1422" w:author="Huawei" w:date="2022-11-04T21:50:00Z">
              <w:r w:rsidRPr="0053369F" w:rsidDel="00D900DA">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B35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36AC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C574"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F4B1"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066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E6DF"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C9D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8D66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69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D145" w14:textId="77777777" w:rsidR="0037724D" w:rsidRPr="0053369F" w:rsidRDefault="0037724D" w:rsidP="0037724D">
            <w:pPr>
              <w:pStyle w:val="TAC"/>
            </w:pPr>
            <w:r w:rsidRPr="0053369F">
              <w:rPr>
                <w:rFonts w:eastAsia="宋体"/>
              </w:rPr>
              <w:t>8-TT</w:t>
            </w:r>
          </w:p>
        </w:tc>
      </w:tr>
      <w:tr w:rsidR="0037724D" w:rsidRPr="0053369F" w14:paraId="0E8F29A1"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96CAA" w14:textId="6B02E167" w:rsidR="0037724D" w:rsidRPr="0053369F" w:rsidRDefault="0037724D" w:rsidP="0037724D">
            <w:pPr>
              <w:pStyle w:val="TAC"/>
            </w:pPr>
            <w:ins w:id="1423" w:author="Huawei" w:date="2022-11-04T21:50:00Z">
              <w:r w:rsidRPr="0053369F">
                <w:t>31</w:t>
              </w:r>
            </w:ins>
            <w:del w:id="1424" w:author="Huawei" w:date="2022-11-04T21:50:00Z">
              <w:r w:rsidRPr="0053369F" w:rsidDel="00D900DA">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A779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BDBA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E3F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50B4"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E38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9F97"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2CC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0491"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9EC5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CB241" w14:textId="77777777" w:rsidR="0037724D" w:rsidRPr="0053369F" w:rsidRDefault="0037724D" w:rsidP="0037724D">
            <w:pPr>
              <w:pStyle w:val="TAC"/>
            </w:pPr>
            <w:r w:rsidRPr="0053369F">
              <w:rPr>
                <w:rFonts w:eastAsia="宋体"/>
              </w:rPr>
              <w:t>14-TT</w:t>
            </w:r>
          </w:p>
        </w:tc>
      </w:tr>
      <w:tr w:rsidR="0037724D" w:rsidRPr="0053369F" w14:paraId="546AD52C"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CB9F1" w14:textId="2E8121E5" w:rsidR="0037724D" w:rsidRPr="0053369F" w:rsidRDefault="0037724D" w:rsidP="0037724D">
            <w:pPr>
              <w:pStyle w:val="TAC"/>
            </w:pPr>
            <w:ins w:id="1425" w:author="Huawei" w:date="2022-11-04T21:50:00Z">
              <w:r w:rsidRPr="0053369F">
                <w:t>32</w:t>
              </w:r>
            </w:ins>
            <w:del w:id="1426" w:author="Huawei" w:date="2022-11-04T21:50:00Z">
              <w:r w:rsidRPr="0053369F" w:rsidDel="00D900DA">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0BB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EC826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E310"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A127" w14:textId="77777777" w:rsidR="0037724D" w:rsidRPr="0053369F" w:rsidRDefault="0037724D" w:rsidP="0037724D">
            <w:pPr>
              <w:pStyle w:val="TAC"/>
            </w:pPr>
            <w:r w:rsidRPr="0053369F">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FB7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8A60"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5AAA"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2B2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DAF7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1223A" w14:textId="77777777" w:rsidR="0037724D" w:rsidRPr="0053369F" w:rsidRDefault="0037724D" w:rsidP="0037724D">
            <w:pPr>
              <w:pStyle w:val="TAC"/>
            </w:pPr>
            <w:r w:rsidRPr="0053369F">
              <w:rPr>
                <w:rFonts w:eastAsia="宋体"/>
              </w:rPr>
              <w:t>14.5-TT</w:t>
            </w:r>
          </w:p>
        </w:tc>
      </w:tr>
      <w:tr w:rsidR="0037724D" w:rsidRPr="0053369F" w14:paraId="5E53D66E"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0EB7A" w14:textId="730AAFCF" w:rsidR="0037724D" w:rsidRPr="0053369F" w:rsidRDefault="0037724D" w:rsidP="0037724D">
            <w:pPr>
              <w:pStyle w:val="TAC"/>
            </w:pPr>
            <w:ins w:id="1427" w:author="Huawei" w:date="2022-11-04T21:50:00Z">
              <w:r w:rsidRPr="0053369F">
                <w:t>33</w:t>
              </w:r>
            </w:ins>
            <w:del w:id="1428" w:author="Huawei" w:date="2022-11-04T21:50:00Z">
              <w:r w:rsidRPr="0053369F" w:rsidDel="00D900DA">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66FC6"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AF19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2446F"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1A5C" w14:textId="77777777" w:rsidR="0037724D" w:rsidRPr="0053369F" w:rsidRDefault="0037724D" w:rsidP="0037724D">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129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01A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D16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B6AF"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35F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D94B" w14:textId="77777777" w:rsidR="0037724D" w:rsidRPr="0053369F" w:rsidRDefault="0037724D" w:rsidP="0037724D">
            <w:pPr>
              <w:pStyle w:val="TAC"/>
            </w:pPr>
            <w:r w:rsidRPr="0053369F">
              <w:rPr>
                <w:rFonts w:eastAsia="宋体"/>
              </w:rPr>
              <w:t>14.5-TT</w:t>
            </w:r>
          </w:p>
        </w:tc>
      </w:tr>
      <w:tr w:rsidR="0037724D" w:rsidRPr="0053369F" w14:paraId="37E4023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561F0A" w14:textId="488E6EB0" w:rsidR="0037724D" w:rsidRPr="0053369F" w:rsidRDefault="0037724D" w:rsidP="0037724D">
            <w:pPr>
              <w:pStyle w:val="TAC"/>
            </w:pPr>
            <w:ins w:id="1429" w:author="Huawei" w:date="2022-11-04T21:50:00Z">
              <w:r w:rsidRPr="0053369F">
                <w:t>34</w:t>
              </w:r>
            </w:ins>
            <w:del w:id="1430" w:author="Huawei" w:date="2022-11-04T21:50:00Z">
              <w:r w:rsidRPr="0053369F" w:rsidDel="00D900DA">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19DB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D7D6F"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1C519"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0548"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73A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6EA3"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3A0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18E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473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AD4D6" w14:textId="77777777" w:rsidR="0037724D" w:rsidRPr="0053369F" w:rsidRDefault="0037724D" w:rsidP="0037724D">
            <w:pPr>
              <w:pStyle w:val="TAC"/>
            </w:pPr>
            <w:r w:rsidRPr="0053369F">
              <w:rPr>
                <w:rFonts w:eastAsia="宋体"/>
              </w:rPr>
              <w:t>12-TT</w:t>
            </w:r>
          </w:p>
        </w:tc>
      </w:tr>
      <w:tr w:rsidR="0037724D" w:rsidRPr="0053369F" w14:paraId="716795C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6B899" w14:textId="7B833B9E" w:rsidR="0037724D" w:rsidRPr="0053369F" w:rsidRDefault="0037724D" w:rsidP="0037724D">
            <w:pPr>
              <w:pStyle w:val="TAC"/>
            </w:pPr>
            <w:ins w:id="1431" w:author="Huawei" w:date="2022-11-04T21:50:00Z">
              <w:r w:rsidRPr="0053369F">
                <w:t>35</w:t>
              </w:r>
            </w:ins>
            <w:del w:id="1432" w:author="Huawei" w:date="2022-11-04T21:50:00Z">
              <w:r w:rsidRPr="0053369F" w:rsidDel="00D900DA">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4A8A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D6540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1554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2186"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CCE2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51AE"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842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EDC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C309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08192" w14:textId="77777777" w:rsidR="0037724D" w:rsidRPr="0053369F" w:rsidRDefault="0037724D" w:rsidP="0037724D">
            <w:pPr>
              <w:pStyle w:val="TAC"/>
            </w:pPr>
            <w:r w:rsidRPr="0053369F">
              <w:rPr>
                <w:rFonts w:eastAsia="宋体"/>
              </w:rPr>
              <w:t>14-TT</w:t>
            </w:r>
          </w:p>
        </w:tc>
      </w:tr>
      <w:tr w:rsidR="0037724D" w:rsidRPr="0053369F" w14:paraId="61131D4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9E808" w14:textId="49E85B43" w:rsidR="0037724D" w:rsidRPr="0053369F" w:rsidRDefault="0037724D" w:rsidP="0037724D">
            <w:pPr>
              <w:pStyle w:val="TAC"/>
            </w:pPr>
            <w:ins w:id="1433" w:author="Huawei" w:date="2022-11-04T21:50:00Z">
              <w:r w:rsidRPr="0053369F">
                <w:t>36</w:t>
              </w:r>
            </w:ins>
            <w:del w:id="1434" w:author="Huawei" w:date="2022-11-04T21:50:00Z">
              <w:r w:rsidRPr="0053369F" w:rsidDel="00D900DA">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754C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AF50F"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19D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26CB"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23D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F719"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6DE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1C98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35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2D572" w14:textId="77777777" w:rsidR="0037724D" w:rsidRPr="0053369F" w:rsidRDefault="0037724D" w:rsidP="0037724D">
            <w:pPr>
              <w:pStyle w:val="TAC"/>
            </w:pPr>
            <w:r w:rsidRPr="0053369F">
              <w:rPr>
                <w:rFonts w:eastAsia="宋体"/>
              </w:rPr>
              <w:t>8-TT</w:t>
            </w:r>
          </w:p>
        </w:tc>
      </w:tr>
      <w:tr w:rsidR="0037724D" w:rsidRPr="0053369F" w14:paraId="3530B4C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7F73A" w14:textId="508D355D" w:rsidR="0037724D" w:rsidRPr="0053369F" w:rsidRDefault="0037724D" w:rsidP="0037724D">
            <w:pPr>
              <w:pStyle w:val="TAC"/>
            </w:pPr>
            <w:ins w:id="1435" w:author="Huawei" w:date="2022-11-04T21:50:00Z">
              <w:r w:rsidRPr="0053369F">
                <w:t>37</w:t>
              </w:r>
            </w:ins>
            <w:del w:id="1436" w:author="Huawei" w:date="2022-11-04T21:50:00Z">
              <w:r w:rsidRPr="0053369F" w:rsidDel="00D900DA">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4474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1E8AF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E7D9"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44C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1458F"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67E06"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EC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F93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5C3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99E5" w14:textId="77777777" w:rsidR="0037724D" w:rsidRPr="0053369F" w:rsidRDefault="0037724D" w:rsidP="0037724D">
            <w:pPr>
              <w:pStyle w:val="TAC"/>
            </w:pPr>
            <w:r w:rsidRPr="0053369F">
              <w:rPr>
                <w:rFonts w:eastAsia="宋体"/>
              </w:rPr>
              <w:t>14-TT</w:t>
            </w:r>
          </w:p>
        </w:tc>
      </w:tr>
      <w:tr w:rsidR="0037724D" w:rsidRPr="0053369F" w14:paraId="73AA34FD"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497FB" w14:textId="79985811" w:rsidR="0037724D" w:rsidRPr="0053369F" w:rsidRDefault="0037724D" w:rsidP="0037724D">
            <w:pPr>
              <w:pStyle w:val="TAC"/>
            </w:pPr>
            <w:ins w:id="1437" w:author="Huawei" w:date="2022-11-04T21:50:00Z">
              <w:r w:rsidRPr="0053369F">
                <w:t>38</w:t>
              </w:r>
            </w:ins>
            <w:del w:id="1438" w:author="Huawei" w:date="2022-11-04T21:50:00Z">
              <w:r w:rsidRPr="0053369F" w:rsidDel="00D900DA">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2F8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83D5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1BE2"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6873" w14:textId="77777777" w:rsidR="0037724D" w:rsidRPr="0053369F" w:rsidRDefault="0037724D" w:rsidP="0037724D">
            <w:pPr>
              <w:pStyle w:val="TAC"/>
            </w:pPr>
            <w:r w:rsidRPr="0053369F">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B1D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139A"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A3EE"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C90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532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E711" w14:textId="77777777" w:rsidR="0037724D" w:rsidRPr="0053369F" w:rsidRDefault="0037724D" w:rsidP="0037724D">
            <w:pPr>
              <w:pStyle w:val="TAC"/>
            </w:pPr>
            <w:r w:rsidRPr="0053369F">
              <w:rPr>
                <w:rFonts w:eastAsia="宋体"/>
              </w:rPr>
              <w:t>14.5-TT</w:t>
            </w:r>
          </w:p>
        </w:tc>
      </w:tr>
      <w:tr w:rsidR="0037724D" w:rsidRPr="0053369F" w14:paraId="52DE61B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FC87E" w14:textId="57C812DD" w:rsidR="0037724D" w:rsidRPr="0053369F" w:rsidRDefault="0037724D" w:rsidP="0037724D">
            <w:pPr>
              <w:pStyle w:val="TAC"/>
            </w:pPr>
            <w:ins w:id="1439" w:author="Huawei" w:date="2022-11-04T21:50:00Z">
              <w:r w:rsidRPr="0053369F">
                <w:t>39</w:t>
              </w:r>
            </w:ins>
            <w:del w:id="1440" w:author="Huawei" w:date="2022-11-04T21:50:00Z">
              <w:r w:rsidRPr="0053369F" w:rsidDel="00D900DA">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7B69E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AC4D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6AF5"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26B3"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77D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6D7E"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5F8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189D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492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4844" w14:textId="77777777" w:rsidR="0037724D" w:rsidRPr="0053369F" w:rsidRDefault="0037724D" w:rsidP="0037724D">
            <w:pPr>
              <w:pStyle w:val="TAC"/>
            </w:pPr>
            <w:r w:rsidRPr="0053369F">
              <w:rPr>
                <w:rFonts w:eastAsia="宋体"/>
              </w:rPr>
              <w:t>12-TT</w:t>
            </w:r>
          </w:p>
        </w:tc>
      </w:tr>
      <w:tr w:rsidR="0037724D" w:rsidRPr="0053369F" w14:paraId="52AAB4D5"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8BEC5" w14:textId="5F369D4D" w:rsidR="0037724D" w:rsidRPr="0053369F" w:rsidRDefault="0037724D" w:rsidP="0037724D">
            <w:pPr>
              <w:pStyle w:val="TAC"/>
            </w:pPr>
            <w:ins w:id="1441" w:author="Huawei" w:date="2022-11-04T21:50:00Z">
              <w:r w:rsidRPr="0053369F">
                <w:t>40</w:t>
              </w:r>
            </w:ins>
            <w:del w:id="1442" w:author="Huawei" w:date="2022-11-04T21:50:00Z">
              <w:r w:rsidRPr="0053369F" w:rsidDel="00D900DA">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B520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599F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D1DA"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521E"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0C0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858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E076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B23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B45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C2456" w14:textId="77777777" w:rsidR="0037724D" w:rsidRPr="0053369F" w:rsidRDefault="0037724D" w:rsidP="0037724D">
            <w:pPr>
              <w:pStyle w:val="TAC"/>
            </w:pPr>
            <w:r w:rsidRPr="0053369F">
              <w:rPr>
                <w:rFonts w:eastAsia="宋体"/>
              </w:rPr>
              <w:t>14-TT</w:t>
            </w:r>
          </w:p>
        </w:tc>
      </w:tr>
      <w:tr w:rsidR="0037724D" w:rsidRPr="0053369F" w14:paraId="403C9E5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8350E" w14:textId="4ACBBEFB" w:rsidR="0037724D" w:rsidRPr="0053369F" w:rsidRDefault="0037724D" w:rsidP="0037724D">
            <w:pPr>
              <w:pStyle w:val="TAC"/>
            </w:pPr>
            <w:ins w:id="1443" w:author="Huawei" w:date="2022-11-04T21:50:00Z">
              <w:r w:rsidRPr="0053369F">
                <w:t>41</w:t>
              </w:r>
            </w:ins>
            <w:del w:id="1444" w:author="Huawei" w:date="2022-11-04T21:50:00Z">
              <w:r w:rsidRPr="0053369F" w:rsidDel="00D900DA">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54F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083B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B4BC"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490A7"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E0FF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3508"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186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C62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2FB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6043" w14:textId="77777777" w:rsidR="0037724D" w:rsidRPr="0053369F" w:rsidRDefault="0037724D" w:rsidP="0037724D">
            <w:pPr>
              <w:pStyle w:val="TAC"/>
            </w:pPr>
            <w:r w:rsidRPr="0053369F">
              <w:rPr>
                <w:rFonts w:eastAsia="宋体"/>
              </w:rPr>
              <w:t>8-TT</w:t>
            </w:r>
          </w:p>
        </w:tc>
      </w:tr>
      <w:tr w:rsidR="0037724D" w:rsidRPr="0053369F" w14:paraId="5DDBCE6B"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34BB1" w14:textId="625674D3" w:rsidR="0037724D" w:rsidRPr="0053369F" w:rsidRDefault="0037724D" w:rsidP="0037724D">
            <w:pPr>
              <w:pStyle w:val="TAC"/>
            </w:pPr>
            <w:ins w:id="1445" w:author="Huawei" w:date="2022-11-04T21:50:00Z">
              <w:r w:rsidRPr="0053369F">
                <w:t>42</w:t>
              </w:r>
            </w:ins>
            <w:del w:id="1446" w:author="Huawei" w:date="2022-11-04T21:50:00Z">
              <w:r w:rsidRPr="0053369F" w:rsidDel="00D900DA">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BA83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00CA1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20E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5FD7"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82B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5903"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A573"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130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79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0EC8" w14:textId="77777777" w:rsidR="0037724D" w:rsidRPr="0053369F" w:rsidRDefault="0037724D" w:rsidP="0037724D">
            <w:pPr>
              <w:pStyle w:val="TAC"/>
            </w:pPr>
            <w:r w:rsidRPr="0053369F">
              <w:rPr>
                <w:rFonts w:eastAsia="宋体"/>
              </w:rPr>
              <w:t>8-TT</w:t>
            </w:r>
          </w:p>
        </w:tc>
      </w:tr>
      <w:tr w:rsidR="0037724D" w:rsidRPr="0053369F" w14:paraId="01D4F48F" w14:textId="77777777" w:rsidTr="00363A62">
        <w:tblPrEx>
          <w:tblW w:w="10348" w:type="dxa"/>
          <w:tblInd w:w="70" w:type="dxa"/>
          <w:tblCellMar>
            <w:left w:w="70" w:type="dxa"/>
            <w:right w:w="70" w:type="dxa"/>
          </w:tblCellMar>
          <w:tblPrExChange w:id="1447" w:author="Huawei" w:date="2022-11-04T21:43:00Z">
            <w:tblPrEx>
              <w:tblW w:w="10348" w:type="dxa"/>
              <w:tblInd w:w="70" w:type="dxa"/>
              <w:tblCellMar>
                <w:left w:w="70" w:type="dxa"/>
                <w:right w:w="70" w:type="dxa"/>
              </w:tblCellMar>
            </w:tblPrEx>
          </w:tblPrExChange>
        </w:tblPrEx>
        <w:trPr>
          <w:trHeight w:val="77"/>
          <w:ins w:id="1448" w:author="Huawei" w:date="2022-11-04T21:20:00Z"/>
          <w:trPrChange w:id="1449"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50"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57C4502" w14:textId="29CC9C6B" w:rsidR="0037724D" w:rsidRPr="0053369F" w:rsidRDefault="0037724D" w:rsidP="0037724D">
            <w:pPr>
              <w:pStyle w:val="TAC"/>
              <w:rPr>
                <w:ins w:id="1451" w:author="Huawei" w:date="2022-11-04T21:20:00Z"/>
              </w:rPr>
            </w:pPr>
            <w:ins w:id="1452" w:author="Huawei" w:date="2022-11-04T21:50:00Z">
              <w:r w:rsidRPr="0053369F">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453"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B702E5A" w14:textId="3E708E51" w:rsidR="0037724D" w:rsidRPr="0053369F" w:rsidRDefault="0037724D" w:rsidP="0037724D">
            <w:pPr>
              <w:pStyle w:val="TAC"/>
              <w:rPr>
                <w:ins w:id="1454" w:author="Huawei" w:date="2022-11-04T21:20:00Z"/>
              </w:rPr>
            </w:pPr>
            <w:ins w:id="145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456"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AEF742" w14:textId="1B1D9082" w:rsidR="0037724D" w:rsidRPr="0053369F" w:rsidRDefault="0037724D" w:rsidP="0037724D">
            <w:pPr>
              <w:pStyle w:val="TAC"/>
              <w:rPr>
                <w:ins w:id="1457" w:author="Huawei" w:date="2022-11-04T21:20:00Z"/>
              </w:rPr>
            </w:pPr>
            <w:ins w:id="145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9"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505A2C" w14:textId="78FB08ED" w:rsidR="0037724D" w:rsidRPr="0053369F" w:rsidRDefault="0037724D" w:rsidP="0037724D">
            <w:pPr>
              <w:pStyle w:val="TAC"/>
              <w:rPr>
                <w:ins w:id="1460" w:author="Huawei" w:date="2022-11-04T21:20:00Z"/>
                <w:rFonts w:eastAsia="宋体"/>
                <w:lang w:eastAsia="zh-CN"/>
              </w:rPr>
            </w:pPr>
            <w:ins w:id="1461"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2"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0107E" w14:textId="2D518776" w:rsidR="0037724D" w:rsidRPr="0053369F" w:rsidRDefault="0037724D" w:rsidP="0037724D">
            <w:pPr>
              <w:pStyle w:val="TAC"/>
              <w:rPr>
                <w:ins w:id="1463" w:author="Huawei" w:date="2022-11-04T21:20:00Z"/>
                <w:rFonts w:eastAsia="宋体"/>
              </w:rPr>
            </w:pPr>
            <w:ins w:id="1464"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5"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A588B0" w14:textId="0F86B4C5" w:rsidR="0037724D" w:rsidRPr="0053369F" w:rsidRDefault="0037724D" w:rsidP="0037724D">
            <w:pPr>
              <w:pStyle w:val="TAC"/>
              <w:rPr>
                <w:ins w:id="1466" w:author="Huawei" w:date="2022-11-04T21:20:00Z"/>
              </w:rPr>
            </w:pPr>
            <w:ins w:id="146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68"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9BCC0" w14:textId="26C70D1B" w:rsidR="0037724D" w:rsidRPr="0053369F" w:rsidRDefault="0037724D" w:rsidP="0037724D">
            <w:pPr>
              <w:pStyle w:val="TAC"/>
              <w:rPr>
                <w:ins w:id="1469" w:author="Huawei" w:date="2022-11-04T21:20:00Z"/>
                <w:rFonts w:eastAsia="宋体"/>
              </w:rPr>
            </w:pPr>
            <w:ins w:id="1470" w:author="Huawei" w:date="2022-11-04T21:43: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1"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AF268" w14:textId="3D4E8F23" w:rsidR="0037724D" w:rsidRPr="0053369F" w:rsidRDefault="0037724D" w:rsidP="0037724D">
            <w:pPr>
              <w:pStyle w:val="TAC"/>
              <w:rPr>
                <w:ins w:id="1472" w:author="Huawei" w:date="2022-11-04T21:20:00Z"/>
                <w:rFonts w:eastAsia="宋体"/>
              </w:rPr>
            </w:pPr>
            <w:ins w:id="1473"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4"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4265C1" w14:textId="1497AD44" w:rsidR="0037724D" w:rsidRPr="0053369F" w:rsidRDefault="0037724D" w:rsidP="0037724D">
            <w:pPr>
              <w:pStyle w:val="TAC"/>
              <w:rPr>
                <w:ins w:id="1475" w:author="Huawei" w:date="2022-11-04T21:20:00Z"/>
              </w:rPr>
            </w:pPr>
            <w:ins w:id="147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7"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46A57C" w14:textId="0FA54931" w:rsidR="0037724D" w:rsidRPr="0053369F" w:rsidRDefault="0037724D" w:rsidP="0037724D">
            <w:pPr>
              <w:pStyle w:val="TAC"/>
              <w:rPr>
                <w:ins w:id="1478" w:author="Huawei" w:date="2022-11-04T21:20:00Z"/>
              </w:rPr>
            </w:pPr>
            <w:ins w:id="1479"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80"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475001" w14:textId="52F59A04" w:rsidR="0037724D" w:rsidRPr="0053369F" w:rsidRDefault="0037724D" w:rsidP="0037724D">
            <w:pPr>
              <w:pStyle w:val="TAC"/>
              <w:rPr>
                <w:ins w:id="1481" w:author="Huawei" w:date="2022-11-04T21:20:00Z"/>
                <w:rFonts w:eastAsia="宋体"/>
              </w:rPr>
            </w:pPr>
            <w:ins w:id="1482" w:author="Huawei" w:date="2022-11-04T21:43:00Z">
              <w:r w:rsidRPr="0010621B">
                <w:t>13</w:t>
              </w:r>
              <w:r>
                <w:t>-TT</w:t>
              </w:r>
            </w:ins>
          </w:p>
        </w:tc>
      </w:tr>
      <w:tr w:rsidR="0037724D" w:rsidRPr="0053369F" w14:paraId="3239CF76" w14:textId="77777777" w:rsidTr="00363A62">
        <w:tblPrEx>
          <w:tblW w:w="10348" w:type="dxa"/>
          <w:tblInd w:w="70" w:type="dxa"/>
          <w:tblCellMar>
            <w:left w:w="70" w:type="dxa"/>
            <w:right w:w="70" w:type="dxa"/>
          </w:tblCellMar>
          <w:tblPrExChange w:id="1483" w:author="Huawei" w:date="2022-11-04T21:43:00Z">
            <w:tblPrEx>
              <w:tblW w:w="10348" w:type="dxa"/>
              <w:tblInd w:w="70" w:type="dxa"/>
              <w:tblCellMar>
                <w:left w:w="70" w:type="dxa"/>
                <w:right w:w="70" w:type="dxa"/>
              </w:tblCellMar>
            </w:tblPrEx>
          </w:tblPrExChange>
        </w:tblPrEx>
        <w:trPr>
          <w:trHeight w:val="77"/>
          <w:ins w:id="1484" w:author="Huawei" w:date="2022-11-04T21:20:00Z"/>
          <w:trPrChange w:id="1485"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486"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B49E052" w14:textId="29997F94" w:rsidR="0037724D" w:rsidRPr="0053369F" w:rsidRDefault="0037724D" w:rsidP="0037724D">
            <w:pPr>
              <w:pStyle w:val="TAC"/>
              <w:rPr>
                <w:ins w:id="1487" w:author="Huawei" w:date="2022-11-04T21:20:00Z"/>
              </w:rPr>
            </w:pPr>
            <w:ins w:id="1488" w:author="Huawei" w:date="2022-11-04T21:50:00Z">
              <w:r w:rsidRPr="0053369F">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489"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C2F7E9C" w14:textId="7F109FED" w:rsidR="0037724D" w:rsidRPr="0053369F" w:rsidRDefault="0037724D" w:rsidP="0037724D">
            <w:pPr>
              <w:pStyle w:val="TAC"/>
              <w:rPr>
                <w:ins w:id="1490" w:author="Huawei" w:date="2022-11-04T21:20:00Z"/>
              </w:rPr>
            </w:pPr>
            <w:ins w:id="149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492"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18F1D3" w14:textId="583D99AD" w:rsidR="0037724D" w:rsidRPr="0053369F" w:rsidRDefault="0037724D" w:rsidP="0037724D">
            <w:pPr>
              <w:pStyle w:val="TAC"/>
              <w:rPr>
                <w:ins w:id="1493" w:author="Huawei" w:date="2022-11-04T21:20:00Z"/>
              </w:rPr>
            </w:pPr>
            <w:ins w:id="149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5"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020C9C" w14:textId="5192719E" w:rsidR="0037724D" w:rsidRPr="0053369F" w:rsidRDefault="0037724D" w:rsidP="0037724D">
            <w:pPr>
              <w:pStyle w:val="TAC"/>
              <w:rPr>
                <w:ins w:id="1496" w:author="Huawei" w:date="2022-11-04T21:20:00Z"/>
                <w:rFonts w:eastAsia="宋体"/>
              </w:rPr>
            </w:pPr>
            <w:ins w:id="1497"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8"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A9829" w14:textId="2BC67B22" w:rsidR="0037724D" w:rsidRPr="0053369F" w:rsidRDefault="0037724D" w:rsidP="0037724D">
            <w:pPr>
              <w:pStyle w:val="TAC"/>
              <w:rPr>
                <w:ins w:id="1499" w:author="Huawei" w:date="2022-11-04T21:20:00Z"/>
                <w:rFonts w:eastAsia="宋体"/>
              </w:rPr>
            </w:pPr>
            <w:ins w:id="1500"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C2E6B" w14:textId="3DD19AB8" w:rsidR="0037724D" w:rsidRPr="0053369F" w:rsidRDefault="0037724D" w:rsidP="0037724D">
            <w:pPr>
              <w:pStyle w:val="TAC"/>
              <w:rPr>
                <w:ins w:id="1502" w:author="Huawei" w:date="2022-11-04T21:20:00Z"/>
              </w:rPr>
            </w:pPr>
            <w:ins w:id="150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4"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D8A53" w14:textId="09D612C0" w:rsidR="0037724D" w:rsidRPr="0053369F" w:rsidRDefault="0037724D" w:rsidP="0037724D">
            <w:pPr>
              <w:pStyle w:val="TAC"/>
              <w:rPr>
                <w:ins w:id="1505" w:author="Huawei" w:date="2022-11-04T21:20:00Z"/>
                <w:rFonts w:eastAsia="宋体"/>
              </w:rPr>
            </w:pPr>
            <w:ins w:id="1506" w:author="Huawei" w:date="2022-11-04T21:43: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07"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A0689F" w14:textId="749A0BD7" w:rsidR="0037724D" w:rsidRPr="0053369F" w:rsidRDefault="0037724D" w:rsidP="0037724D">
            <w:pPr>
              <w:pStyle w:val="TAC"/>
              <w:rPr>
                <w:ins w:id="1508" w:author="Huawei" w:date="2022-11-04T21:20:00Z"/>
                <w:rFonts w:eastAsia="宋体"/>
              </w:rPr>
            </w:pPr>
            <w:ins w:id="1509"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0"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DA66C4" w14:textId="19DECE44" w:rsidR="0037724D" w:rsidRPr="0053369F" w:rsidRDefault="0037724D" w:rsidP="0037724D">
            <w:pPr>
              <w:pStyle w:val="TAC"/>
              <w:rPr>
                <w:ins w:id="1511" w:author="Huawei" w:date="2022-11-04T21:20:00Z"/>
              </w:rPr>
            </w:pPr>
            <w:ins w:id="151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3"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54039" w14:textId="332274A7" w:rsidR="0037724D" w:rsidRPr="0053369F" w:rsidRDefault="0037724D" w:rsidP="0037724D">
            <w:pPr>
              <w:pStyle w:val="TAC"/>
              <w:rPr>
                <w:ins w:id="1514" w:author="Huawei" w:date="2022-11-04T21:20:00Z"/>
              </w:rPr>
            </w:pPr>
            <w:ins w:id="1515"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6"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DAE6F" w14:textId="4BE20568" w:rsidR="0037724D" w:rsidRPr="0053369F" w:rsidRDefault="0037724D" w:rsidP="0037724D">
            <w:pPr>
              <w:pStyle w:val="TAC"/>
              <w:rPr>
                <w:ins w:id="1517" w:author="Huawei" w:date="2022-11-04T21:20:00Z"/>
                <w:rFonts w:eastAsia="宋体"/>
              </w:rPr>
            </w:pPr>
            <w:ins w:id="1518" w:author="Huawei" w:date="2022-11-04T21:43:00Z">
              <w:r w:rsidRPr="0010621B">
                <w:t>13</w:t>
              </w:r>
              <w:r>
                <w:t>-TT</w:t>
              </w:r>
            </w:ins>
          </w:p>
        </w:tc>
      </w:tr>
      <w:tr w:rsidR="0037724D" w:rsidRPr="0053369F" w14:paraId="631ED501" w14:textId="77777777" w:rsidTr="00363A62">
        <w:tblPrEx>
          <w:tblW w:w="10348" w:type="dxa"/>
          <w:tblInd w:w="70" w:type="dxa"/>
          <w:tblCellMar>
            <w:left w:w="70" w:type="dxa"/>
            <w:right w:w="70" w:type="dxa"/>
          </w:tblCellMar>
          <w:tblPrExChange w:id="1519" w:author="Huawei" w:date="2022-11-04T21:43:00Z">
            <w:tblPrEx>
              <w:tblW w:w="10348" w:type="dxa"/>
              <w:tblInd w:w="70" w:type="dxa"/>
              <w:tblCellMar>
                <w:left w:w="70" w:type="dxa"/>
                <w:right w:w="70" w:type="dxa"/>
              </w:tblCellMar>
            </w:tblPrEx>
          </w:tblPrExChange>
        </w:tblPrEx>
        <w:trPr>
          <w:trHeight w:val="77"/>
          <w:ins w:id="1520" w:author="Huawei" w:date="2022-11-04T21:20:00Z"/>
          <w:trPrChange w:id="1521"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22"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9367F10" w14:textId="00C007EB" w:rsidR="0037724D" w:rsidRPr="0053369F" w:rsidRDefault="0037724D" w:rsidP="0037724D">
            <w:pPr>
              <w:pStyle w:val="TAC"/>
              <w:rPr>
                <w:ins w:id="1523" w:author="Huawei" w:date="2022-11-04T21:20:00Z"/>
              </w:rPr>
            </w:pPr>
            <w:ins w:id="1524" w:author="Huawei" w:date="2022-11-04T21:50:00Z">
              <w:r w:rsidRPr="0053369F">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25"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AB53A0B" w14:textId="3BD43385" w:rsidR="0037724D" w:rsidRPr="0053369F" w:rsidRDefault="0037724D" w:rsidP="0037724D">
            <w:pPr>
              <w:pStyle w:val="TAC"/>
              <w:rPr>
                <w:ins w:id="1526" w:author="Huawei" w:date="2022-11-04T21:20:00Z"/>
              </w:rPr>
            </w:pPr>
            <w:ins w:id="152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528"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80786F" w14:textId="4E3D6281" w:rsidR="0037724D" w:rsidRPr="0053369F" w:rsidRDefault="0037724D" w:rsidP="0037724D">
            <w:pPr>
              <w:pStyle w:val="TAC"/>
              <w:rPr>
                <w:ins w:id="1529" w:author="Huawei" w:date="2022-11-04T21:20:00Z"/>
              </w:rPr>
            </w:pPr>
            <w:ins w:id="153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91C42" w14:textId="7A1DAE9C" w:rsidR="0037724D" w:rsidRPr="0053369F" w:rsidRDefault="0037724D" w:rsidP="0037724D">
            <w:pPr>
              <w:pStyle w:val="TAC"/>
              <w:rPr>
                <w:ins w:id="1532" w:author="Huawei" w:date="2022-11-04T21:20:00Z"/>
                <w:rFonts w:eastAsia="宋体"/>
              </w:rPr>
            </w:pPr>
            <w:ins w:id="1533"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DD2F6" w14:textId="786E82D7" w:rsidR="0037724D" w:rsidRPr="0053369F" w:rsidRDefault="0037724D" w:rsidP="0037724D">
            <w:pPr>
              <w:pStyle w:val="TAC"/>
              <w:rPr>
                <w:ins w:id="1535" w:author="Huawei" w:date="2022-11-04T21:20:00Z"/>
                <w:rFonts w:eastAsia="宋体"/>
              </w:rPr>
            </w:pPr>
            <w:ins w:id="1536"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3100B" w14:textId="2D2964AE" w:rsidR="0037724D" w:rsidRPr="0053369F" w:rsidRDefault="0037724D" w:rsidP="0037724D">
            <w:pPr>
              <w:pStyle w:val="TAC"/>
              <w:rPr>
                <w:ins w:id="1538" w:author="Huawei" w:date="2022-11-04T21:20:00Z"/>
              </w:rPr>
            </w:pPr>
            <w:ins w:id="153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0"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B4652" w14:textId="54C52ADE" w:rsidR="0037724D" w:rsidRPr="0053369F" w:rsidRDefault="0037724D" w:rsidP="0037724D">
            <w:pPr>
              <w:pStyle w:val="TAC"/>
              <w:rPr>
                <w:ins w:id="1541" w:author="Huawei" w:date="2022-11-04T21:20:00Z"/>
                <w:rFonts w:eastAsia="宋体"/>
              </w:rPr>
            </w:pPr>
            <w:ins w:id="1542" w:author="Huawei" w:date="2022-11-04T21:43:00Z">
              <w:r w:rsidRPr="0006347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3"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586D6" w14:textId="2B0A78EA" w:rsidR="0037724D" w:rsidRPr="0053369F" w:rsidRDefault="0037724D" w:rsidP="0037724D">
            <w:pPr>
              <w:pStyle w:val="TAC"/>
              <w:rPr>
                <w:ins w:id="1544" w:author="Huawei" w:date="2022-11-04T21:20:00Z"/>
                <w:rFonts w:eastAsia="宋体"/>
              </w:rPr>
            </w:pPr>
            <w:ins w:id="1545"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6"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92B1C8" w14:textId="139BC1E6" w:rsidR="0037724D" w:rsidRPr="0053369F" w:rsidRDefault="0037724D" w:rsidP="0037724D">
            <w:pPr>
              <w:pStyle w:val="TAC"/>
              <w:rPr>
                <w:ins w:id="1547" w:author="Huawei" w:date="2022-11-04T21:20:00Z"/>
              </w:rPr>
            </w:pPr>
            <w:ins w:id="154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9"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BB3108" w14:textId="38F63F59" w:rsidR="0037724D" w:rsidRPr="0053369F" w:rsidRDefault="0037724D" w:rsidP="0037724D">
            <w:pPr>
              <w:pStyle w:val="TAC"/>
              <w:rPr>
                <w:ins w:id="1550" w:author="Huawei" w:date="2022-11-04T21:20:00Z"/>
              </w:rPr>
            </w:pPr>
            <w:ins w:id="1551"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52"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54BE8D" w14:textId="59E907A1" w:rsidR="0037724D" w:rsidRPr="0053369F" w:rsidRDefault="0037724D" w:rsidP="0037724D">
            <w:pPr>
              <w:pStyle w:val="TAC"/>
              <w:rPr>
                <w:ins w:id="1553" w:author="Huawei" w:date="2022-11-04T21:20:00Z"/>
                <w:rFonts w:eastAsia="宋体"/>
              </w:rPr>
            </w:pPr>
            <w:ins w:id="1554" w:author="Huawei" w:date="2022-11-04T21:43:00Z">
              <w:r w:rsidRPr="0010621B">
                <w:t>12</w:t>
              </w:r>
              <w:r>
                <w:t>-TT</w:t>
              </w:r>
            </w:ins>
          </w:p>
        </w:tc>
      </w:tr>
      <w:tr w:rsidR="0037724D" w:rsidRPr="0053369F" w14:paraId="4FC8AFD3" w14:textId="77777777" w:rsidTr="00363A62">
        <w:tblPrEx>
          <w:tblW w:w="10348" w:type="dxa"/>
          <w:tblInd w:w="70" w:type="dxa"/>
          <w:tblCellMar>
            <w:left w:w="70" w:type="dxa"/>
            <w:right w:w="70" w:type="dxa"/>
          </w:tblCellMar>
          <w:tblPrExChange w:id="1555" w:author="Huawei" w:date="2022-11-04T21:43:00Z">
            <w:tblPrEx>
              <w:tblW w:w="10348" w:type="dxa"/>
              <w:tblInd w:w="70" w:type="dxa"/>
              <w:tblCellMar>
                <w:left w:w="70" w:type="dxa"/>
                <w:right w:w="70" w:type="dxa"/>
              </w:tblCellMar>
            </w:tblPrEx>
          </w:tblPrExChange>
        </w:tblPrEx>
        <w:trPr>
          <w:trHeight w:val="77"/>
          <w:ins w:id="1556" w:author="Huawei" w:date="2022-11-04T21:20:00Z"/>
          <w:trPrChange w:id="1557"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58"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7AAA62F" w14:textId="61FC69DB" w:rsidR="0037724D" w:rsidRPr="0053369F" w:rsidRDefault="0037724D" w:rsidP="0037724D">
            <w:pPr>
              <w:pStyle w:val="TAC"/>
              <w:rPr>
                <w:ins w:id="1559" w:author="Huawei" w:date="2022-11-04T21:20:00Z"/>
              </w:rPr>
            </w:pPr>
            <w:ins w:id="1560" w:author="Huawei" w:date="2022-11-04T21:50:00Z">
              <w:r w:rsidRPr="0053369F">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61"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61C83" w14:textId="56C948DC" w:rsidR="0037724D" w:rsidRPr="0053369F" w:rsidRDefault="0037724D" w:rsidP="0037724D">
            <w:pPr>
              <w:pStyle w:val="TAC"/>
              <w:rPr>
                <w:ins w:id="1562" w:author="Huawei" w:date="2022-11-04T21:20:00Z"/>
              </w:rPr>
            </w:pPr>
            <w:ins w:id="156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564"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709358" w14:textId="23F8D4D8" w:rsidR="0037724D" w:rsidRPr="0053369F" w:rsidRDefault="0037724D" w:rsidP="0037724D">
            <w:pPr>
              <w:pStyle w:val="TAC"/>
              <w:rPr>
                <w:ins w:id="1565" w:author="Huawei" w:date="2022-11-04T21:20:00Z"/>
              </w:rPr>
            </w:pPr>
            <w:ins w:id="156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D19B4C" w14:textId="5FC08C4F" w:rsidR="0037724D" w:rsidRPr="0053369F" w:rsidRDefault="0037724D" w:rsidP="0037724D">
            <w:pPr>
              <w:pStyle w:val="TAC"/>
              <w:rPr>
                <w:ins w:id="1568" w:author="Huawei" w:date="2022-11-04T21:20:00Z"/>
                <w:rFonts w:eastAsia="宋体"/>
              </w:rPr>
            </w:pPr>
            <w:ins w:id="1569"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F5DB2" w14:textId="429E7ADA" w:rsidR="0037724D" w:rsidRPr="0053369F" w:rsidRDefault="0037724D" w:rsidP="0037724D">
            <w:pPr>
              <w:pStyle w:val="TAC"/>
              <w:rPr>
                <w:ins w:id="1571" w:author="Huawei" w:date="2022-11-04T21:20:00Z"/>
                <w:rFonts w:eastAsia="宋体"/>
              </w:rPr>
            </w:pPr>
            <w:ins w:id="1572"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3"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A3A26" w14:textId="280826E7" w:rsidR="0037724D" w:rsidRPr="0053369F" w:rsidRDefault="0037724D" w:rsidP="0037724D">
            <w:pPr>
              <w:pStyle w:val="TAC"/>
              <w:rPr>
                <w:ins w:id="1574" w:author="Huawei" w:date="2022-11-04T21:20:00Z"/>
              </w:rPr>
            </w:pPr>
            <w:ins w:id="157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6"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59E65" w14:textId="4BCD82EC" w:rsidR="0037724D" w:rsidRPr="0053369F" w:rsidRDefault="0037724D" w:rsidP="0037724D">
            <w:pPr>
              <w:pStyle w:val="TAC"/>
              <w:rPr>
                <w:ins w:id="1577" w:author="Huawei" w:date="2022-11-04T21:20:00Z"/>
                <w:rFonts w:eastAsia="宋体"/>
              </w:rPr>
            </w:pPr>
            <w:ins w:id="1578" w:author="Huawei" w:date="2022-11-04T21:43: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79"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A5352" w14:textId="26247060" w:rsidR="0037724D" w:rsidRPr="0053369F" w:rsidRDefault="0037724D" w:rsidP="0037724D">
            <w:pPr>
              <w:pStyle w:val="TAC"/>
              <w:rPr>
                <w:ins w:id="1580" w:author="Huawei" w:date="2022-11-04T21:20:00Z"/>
                <w:rFonts w:eastAsia="宋体"/>
              </w:rPr>
            </w:pPr>
            <w:ins w:id="1581"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2"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8B4755" w14:textId="596A5B10" w:rsidR="0037724D" w:rsidRPr="0053369F" w:rsidRDefault="0037724D" w:rsidP="0037724D">
            <w:pPr>
              <w:pStyle w:val="TAC"/>
              <w:rPr>
                <w:ins w:id="1583" w:author="Huawei" w:date="2022-11-04T21:20:00Z"/>
              </w:rPr>
            </w:pPr>
            <w:ins w:id="158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5"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3C59D9" w14:textId="5BD6A492" w:rsidR="0037724D" w:rsidRPr="0053369F" w:rsidRDefault="0037724D" w:rsidP="0037724D">
            <w:pPr>
              <w:pStyle w:val="TAC"/>
              <w:rPr>
                <w:ins w:id="1586" w:author="Huawei" w:date="2022-11-04T21:20:00Z"/>
              </w:rPr>
            </w:pPr>
            <w:ins w:id="1587"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8"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4FCF18" w14:textId="54746342" w:rsidR="0037724D" w:rsidRPr="0053369F" w:rsidRDefault="0037724D" w:rsidP="0037724D">
            <w:pPr>
              <w:pStyle w:val="TAC"/>
              <w:rPr>
                <w:ins w:id="1589" w:author="Huawei" w:date="2022-11-04T21:20:00Z"/>
                <w:rFonts w:eastAsia="宋体"/>
              </w:rPr>
            </w:pPr>
            <w:ins w:id="1590" w:author="Huawei" w:date="2022-11-04T21:43:00Z">
              <w:r w:rsidRPr="0010621B">
                <w:t>8</w:t>
              </w:r>
              <w:r>
                <w:t>-TT</w:t>
              </w:r>
            </w:ins>
          </w:p>
        </w:tc>
      </w:tr>
      <w:tr w:rsidR="0037724D" w:rsidRPr="0053369F" w14:paraId="27A108C0" w14:textId="77777777" w:rsidTr="00363A62">
        <w:tblPrEx>
          <w:tblW w:w="10348" w:type="dxa"/>
          <w:tblInd w:w="70" w:type="dxa"/>
          <w:tblCellMar>
            <w:left w:w="70" w:type="dxa"/>
            <w:right w:w="70" w:type="dxa"/>
          </w:tblCellMar>
          <w:tblPrExChange w:id="1591" w:author="Huawei" w:date="2022-11-04T21:43:00Z">
            <w:tblPrEx>
              <w:tblW w:w="10348" w:type="dxa"/>
              <w:tblInd w:w="70" w:type="dxa"/>
              <w:tblCellMar>
                <w:left w:w="70" w:type="dxa"/>
                <w:right w:w="70" w:type="dxa"/>
              </w:tblCellMar>
            </w:tblPrEx>
          </w:tblPrExChange>
        </w:tblPrEx>
        <w:trPr>
          <w:trHeight w:val="77"/>
          <w:ins w:id="1592" w:author="Huawei" w:date="2022-11-04T21:20:00Z"/>
          <w:trPrChange w:id="1593" w:author="Huawei" w:date="2022-11-04T21:43: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1594" w:author="Huawei" w:date="2022-11-04T21:43: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E6AF362" w14:textId="2B75EC33" w:rsidR="0037724D" w:rsidRPr="0053369F" w:rsidRDefault="0037724D" w:rsidP="0037724D">
            <w:pPr>
              <w:pStyle w:val="TAC"/>
              <w:rPr>
                <w:ins w:id="1595" w:author="Huawei" w:date="2022-11-04T21:20:00Z"/>
              </w:rPr>
            </w:pPr>
            <w:ins w:id="1596" w:author="Huawei" w:date="2022-11-04T21:50:00Z">
              <w:r w:rsidRPr="0053369F">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597" w:author="Huawei" w:date="2022-11-04T21:43: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07C19C" w14:textId="02FD0E12" w:rsidR="0037724D" w:rsidRPr="0053369F" w:rsidRDefault="0037724D" w:rsidP="0037724D">
            <w:pPr>
              <w:pStyle w:val="TAC"/>
              <w:rPr>
                <w:ins w:id="1598" w:author="Huawei" w:date="2022-11-04T21:20:00Z"/>
              </w:rPr>
            </w:pPr>
            <w:ins w:id="159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00" w:author="Huawei" w:date="2022-11-04T21:43: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9B2A55" w14:textId="1C0A1E1D" w:rsidR="0037724D" w:rsidRPr="0053369F" w:rsidRDefault="0037724D" w:rsidP="0037724D">
            <w:pPr>
              <w:pStyle w:val="TAC"/>
              <w:rPr>
                <w:ins w:id="1601" w:author="Huawei" w:date="2022-11-04T21:20:00Z"/>
              </w:rPr>
            </w:pPr>
            <w:ins w:id="160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3" w:author="Huawei" w:date="2022-11-04T21:43: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3BC3E" w14:textId="78D3936E" w:rsidR="0037724D" w:rsidRPr="0053369F" w:rsidRDefault="0037724D" w:rsidP="0037724D">
            <w:pPr>
              <w:pStyle w:val="TAC"/>
              <w:rPr>
                <w:ins w:id="1604" w:author="Huawei" w:date="2022-11-04T21:20:00Z"/>
                <w:rFonts w:eastAsia="宋体"/>
              </w:rPr>
            </w:pPr>
            <w:ins w:id="1605" w:author="Huawei" w:date="2022-11-04T21:37:00Z">
              <w:r w:rsidRPr="0053369F">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6" w:author="Huawei" w:date="2022-11-04T21:43: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498DA9" w14:textId="54DBC3B4" w:rsidR="0037724D" w:rsidRPr="0053369F" w:rsidRDefault="0037724D" w:rsidP="0037724D">
            <w:pPr>
              <w:pStyle w:val="TAC"/>
              <w:rPr>
                <w:ins w:id="1607" w:author="Huawei" w:date="2022-11-04T21:20:00Z"/>
                <w:rFonts w:eastAsia="宋体"/>
              </w:rPr>
            </w:pPr>
            <w:ins w:id="1608"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9" w:author="Huawei" w:date="2022-11-04T21:43: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C5EE5" w14:textId="5BC92E87" w:rsidR="0037724D" w:rsidRPr="0053369F" w:rsidRDefault="0037724D" w:rsidP="0037724D">
            <w:pPr>
              <w:pStyle w:val="TAC"/>
              <w:rPr>
                <w:ins w:id="1610" w:author="Huawei" w:date="2022-11-04T21:20:00Z"/>
              </w:rPr>
            </w:pPr>
            <w:ins w:id="161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2" w:author="Huawei" w:date="2022-11-04T21:43: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612A24" w14:textId="5EF7E824" w:rsidR="0037724D" w:rsidRPr="0053369F" w:rsidRDefault="0037724D" w:rsidP="0037724D">
            <w:pPr>
              <w:pStyle w:val="TAC"/>
              <w:rPr>
                <w:ins w:id="1613" w:author="Huawei" w:date="2022-11-04T21:20:00Z"/>
                <w:rFonts w:eastAsia="宋体"/>
              </w:rPr>
            </w:pPr>
            <w:ins w:id="1614" w:author="Huawei" w:date="2022-11-04T21:43: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15" w:author="Huawei" w:date="2022-11-04T21:43: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A94B2" w14:textId="6791A20A" w:rsidR="0037724D" w:rsidRPr="0053369F" w:rsidRDefault="0037724D" w:rsidP="0037724D">
            <w:pPr>
              <w:pStyle w:val="TAC"/>
              <w:rPr>
                <w:ins w:id="1616" w:author="Huawei" w:date="2022-11-04T21:20:00Z"/>
                <w:rFonts w:eastAsia="宋体"/>
              </w:rPr>
            </w:pPr>
            <w:ins w:id="1617" w:author="Huawei" w:date="2022-11-04T21:43: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18" w:author="Huawei" w:date="2022-11-04T21:43: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766E7" w14:textId="60344BBA" w:rsidR="0037724D" w:rsidRPr="0053369F" w:rsidRDefault="0037724D" w:rsidP="0037724D">
            <w:pPr>
              <w:pStyle w:val="TAC"/>
              <w:rPr>
                <w:ins w:id="1619" w:author="Huawei" w:date="2022-11-04T21:20:00Z"/>
              </w:rPr>
            </w:pPr>
            <w:ins w:id="162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21" w:author="Huawei" w:date="2022-11-04T21:43: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4377AB" w14:textId="1010BC3D" w:rsidR="0037724D" w:rsidRPr="0053369F" w:rsidRDefault="0037724D" w:rsidP="0037724D">
            <w:pPr>
              <w:pStyle w:val="TAC"/>
              <w:rPr>
                <w:ins w:id="1622" w:author="Huawei" w:date="2022-11-04T21:20:00Z"/>
              </w:rPr>
            </w:pPr>
            <w:ins w:id="1623" w:author="Huawei" w:date="2022-11-04T21:43: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24" w:author="Huawei" w:date="2022-11-04T21:43: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52CD75" w14:textId="6D121ACB" w:rsidR="0037724D" w:rsidRPr="0053369F" w:rsidRDefault="0037724D" w:rsidP="0037724D">
            <w:pPr>
              <w:pStyle w:val="TAC"/>
              <w:rPr>
                <w:ins w:id="1625" w:author="Huawei" w:date="2022-11-04T21:20:00Z"/>
                <w:rFonts w:eastAsia="宋体"/>
              </w:rPr>
            </w:pPr>
            <w:ins w:id="1626" w:author="Huawei" w:date="2022-11-04T21:43:00Z">
              <w:r w:rsidRPr="0010621B">
                <w:t>8</w:t>
              </w:r>
              <w:r>
                <w:t>-TT</w:t>
              </w:r>
            </w:ins>
          </w:p>
        </w:tc>
      </w:tr>
      <w:tr w:rsidR="0037724D" w:rsidRPr="0053369F" w14:paraId="354C644A"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8ACED0" w14:textId="3C0DBC9C" w:rsidR="0037724D" w:rsidRPr="0053369F" w:rsidRDefault="0037724D" w:rsidP="0037724D">
            <w:pPr>
              <w:pStyle w:val="TAC"/>
            </w:pPr>
            <w:ins w:id="1627" w:author="Huawei" w:date="2022-11-04T21:50:00Z">
              <w:r w:rsidRPr="0053369F">
                <w:t>48</w:t>
              </w:r>
            </w:ins>
            <w:del w:id="1628" w:author="Huawei" w:date="2022-11-04T21:50:00Z">
              <w:r w:rsidRPr="0053369F" w:rsidDel="00D900DA">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CE9A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BF78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72F8"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8324"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B70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1F52"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966E"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EDB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C47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2FE0" w14:textId="77777777" w:rsidR="0037724D" w:rsidRPr="0053369F" w:rsidRDefault="0037724D" w:rsidP="0037724D">
            <w:pPr>
              <w:pStyle w:val="TAC"/>
            </w:pPr>
            <w:r w:rsidRPr="0053369F">
              <w:rPr>
                <w:rFonts w:eastAsia="宋体"/>
              </w:rPr>
              <w:t>14-TT</w:t>
            </w:r>
          </w:p>
        </w:tc>
      </w:tr>
      <w:tr w:rsidR="0037724D" w:rsidRPr="0053369F" w14:paraId="2F93342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04266" w14:textId="65D088E4" w:rsidR="0037724D" w:rsidRPr="0053369F" w:rsidRDefault="0037724D" w:rsidP="0037724D">
            <w:pPr>
              <w:pStyle w:val="TAC"/>
            </w:pPr>
            <w:ins w:id="1629" w:author="Huawei" w:date="2022-11-04T21:50:00Z">
              <w:r w:rsidRPr="0053369F">
                <w:t>49</w:t>
              </w:r>
            </w:ins>
            <w:del w:id="1630" w:author="Huawei" w:date="2022-11-04T21:50:00Z">
              <w:r w:rsidRPr="0053369F" w:rsidDel="00D900DA">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022E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7448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64E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C44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562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C986"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F6F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410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F84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4E9A" w14:textId="77777777" w:rsidR="0037724D" w:rsidRPr="0053369F" w:rsidRDefault="0037724D" w:rsidP="0037724D">
            <w:pPr>
              <w:pStyle w:val="TAC"/>
            </w:pPr>
            <w:r w:rsidRPr="0053369F">
              <w:rPr>
                <w:rFonts w:eastAsia="宋体"/>
              </w:rPr>
              <w:t>14-TT</w:t>
            </w:r>
          </w:p>
        </w:tc>
      </w:tr>
      <w:tr w:rsidR="0037724D" w:rsidRPr="0053369F" w14:paraId="1CEB7E37"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4382B9" w14:textId="54D89811" w:rsidR="0037724D" w:rsidRPr="0053369F" w:rsidRDefault="0037724D" w:rsidP="0037724D">
            <w:pPr>
              <w:pStyle w:val="TAC"/>
            </w:pPr>
            <w:ins w:id="1631" w:author="Huawei" w:date="2022-11-04T21:50:00Z">
              <w:r w:rsidRPr="0053369F">
                <w:t>50</w:t>
              </w:r>
            </w:ins>
            <w:del w:id="1632" w:author="Huawei" w:date="2022-11-04T21:50:00Z">
              <w:r w:rsidRPr="0053369F" w:rsidDel="00D900DA">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AB78A"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601C2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4B0AE"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AB2A5" w14:textId="77777777" w:rsidR="0037724D" w:rsidRPr="0053369F" w:rsidRDefault="0037724D" w:rsidP="0037724D">
            <w:pPr>
              <w:pStyle w:val="TAC"/>
            </w:pPr>
            <w:r w:rsidRPr="0053369F">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1697"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96F8" w14:textId="77777777" w:rsidR="0037724D" w:rsidRPr="0053369F" w:rsidRDefault="0037724D" w:rsidP="0037724D">
            <w:pPr>
              <w:pStyle w:val="TAC"/>
            </w:pPr>
            <w:r w:rsidRPr="0053369F">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6217"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D67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448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933F" w14:textId="77777777" w:rsidR="0037724D" w:rsidRPr="0053369F" w:rsidRDefault="0037724D" w:rsidP="0037724D">
            <w:pPr>
              <w:pStyle w:val="TAC"/>
            </w:pPr>
            <w:r w:rsidRPr="0053369F">
              <w:rPr>
                <w:rFonts w:eastAsia="宋体"/>
              </w:rPr>
              <w:t>12-TT</w:t>
            </w:r>
          </w:p>
        </w:tc>
      </w:tr>
      <w:tr w:rsidR="0037724D" w:rsidRPr="0053369F" w14:paraId="7F46833C"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5C729" w14:textId="26BA9502" w:rsidR="0037724D" w:rsidRPr="0053369F" w:rsidRDefault="0037724D" w:rsidP="0037724D">
            <w:pPr>
              <w:pStyle w:val="TAC"/>
            </w:pPr>
            <w:ins w:id="1633" w:author="Huawei" w:date="2022-11-04T21:50:00Z">
              <w:r w:rsidRPr="0053369F">
                <w:t>51</w:t>
              </w:r>
            </w:ins>
            <w:del w:id="1634" w:author="Huawei" w:date="2022-11-04T21:50:00Z">
              <w:r w:rsidRPr="0053369F" w:rsidDel="00D900DA">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62116"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0192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D7CD"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9645"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8BF8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7F59"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37E5"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3FB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7C65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F166" w14:textId="77777777" w:rsidR="0037724D" w:rsidRPr="0053369F" w:rsidRDefault="0037724D" w:rsidP="0037724D">
            <w:pPr>
              <w:pStyle w:val="TAC"/>
            </w:pPr>
            <w:r w:rsidRPr="0053369F">
              <w:rPr>
                <w:rFonts w:eastAsia="宋体"/>
              </w:rPr>
              <w:t>8-TT</w:t>
            </w:r>
          </w:p>
        </w:tc>
      </w:tr>
      <w:tr w:rsidR="0037724D" w:rsidRPr="0053369F" w14:paraId="0D35EC5F"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2582F1" w14:textId="31840B99" w:rsidR="0037724D" w:rsidRPr="0053369F" w:rsidRDefault="0037724D" w:rsidP="0037724D">
            <w:pPr>
              <w:pStyle w:val="TAC"/>
            </w:pPr>
            <w:ins w:id="1635" w:author="Huawei" w:date="2022-11-04T21:50:00Z">
              <w:r w:rsidRPr="0053369F">
                <w:t>52</w:t>
              </w:r>
            </w:ins>
            <w:del w:id="1636" w:author="Huawei" w:date="2022-11-04T21:50:00Z">
              <w:r w:rsidRPr="0053369F" w:rsidDel="00D900DA">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D31FD"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1399F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77AA" w14:textId="77777777" w:rsidR="0037724D" w:rsidRPr="0053369F" w:rsidRDefault="0037724D" w:rsidP="0037724D">
            <w:pPr>
              <w:pStyle w:val="TAC"/>
            </w:pPr>
            <w:r w:rsidRPr="0053369F">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93EB" w14:textId="77777777" w:rsidR="0037724D" w:rsidRPr="0053369F" w:rsidRDefault="0037724D" w:rsidP="0037724D">
            <w:pPr>
              <w:pStyle w:val="TAC"/>
            </w:pPr>
            <w:r w:rsidRPr="0053369F">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6C1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D63E" w14:textId="77777777" w:rsidR="0037724D" w:rsidRPr="0053369F" w:rsidRDefault="0037724D" w:rsidP="0037724D">
            <w:pPr>
              <w:pStyle w:val="TAC"/>
            </w:pPr>
            <w:r w:rsidRPr="0053369F">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9CAFC"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03C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7E302"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903A" w14:textId="77777777" w:rsidR="0037724D" w:rsidRPr="0053369F" w:rsidRDefault="0037724D" w:rsidP="0037724D">
            <w:pPr>
              <w:pStyle w:val="TAC"/>
            </w:pPr>
            <w:r w:rsidRPr="0053369F">
              <w:rPr>
                <w:rFonts w:eastAsia="宋体"/>
              </w:rPr>
              <w:t>8-TT</w:t>
            </w:r>
          </w:p>
        </w:tc>
      </w:tr>
      <w:tr w:rsidR="0037724D" w:rsidRPr="0053369F" w14:paraId="1482F580" w14:textId="77777777" w:rsidTr="00F0136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B9B02E" w14:textId="54EB5783" w:rsidR="0037724D" w:rsidRPr="0053369F" w:rsidRDefault="0037724D" w:rsidP="0037724D">
            <w:pPr>
              <w:pStyle w:val="TAC"/>
            </w:pPr>
            <w:ins w:id="1637" w:author="Huawei" w:date="2022-11-04T21:50:00Z">
              <w:r w:rsidRPr="0053369F">
                <w:t>53</w:t>
              </w:r>
            </w:ins>
            <w:del w:id="1638" w:author="Huawei" w:date="2022-11-04T21:50:00Z">
              <w:r w:rsidRPr="0053369F" w:rsidDel="00D900DA">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8D3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0896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CAE5"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9FE9"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9CF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6CC1"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EF99"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7F0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E23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23B1" w14:textId="77777777" w:rsidR="0037724D" w:rsidRPr="0053369F" w:rsidRDefault="0037724D" w:rsidP="0037724D">
            <w:pPr>
              <w:pStyle w:val="TAC"/>
            </w:pPr>
            <w:r w:rsidRPr="0053369F">
              <w:rPr>
                <w:rFonts w:eastAsia="宋体"/>
              </w:rPr>
              <w:t>14.5-TT</w:t>
            </w:r>
          </w:p>
        </w:tc>
      </w:tr>
      <w:tr w:rsidR="0037724D" w:rsidRPr="0053369F" w14:paraId="2E01404F" w14:textId="77777777" w:rsidTr="00D900DA">
        <w:tblPrEx>
          <w:tblW w:w="10348" w:type="dxa"/>
          <w:tblInd w:w="70" w:type="dxa"/>
          <w:tblCellMar>
            <w:left w:w="70" w:type="dxa"/>
            <w:right w:w="70" w:type="dxa"/>
          </w:tblCellMar>
          <w:tblPrExChange w:id="1639" w:author="Huawei" w:date="2022-11-04T21:50:00Z">
            <w:tblPrEx>
              <w:tblW w:w="10348" w:type="dxa"/>
              <w:tblInd w:w="70" w:type="dxa"/>
              <w:tblCellMar>
                <w:left w:w="70" w:type="dxa"/>
                <w:right w:w="70" w:type="dxa"/>
              </w:tblCellMar>
            </w:tblPrEx>
          </w:tblPrExChange>
        </w:tblPrEx>
        <w:trPr>
          <w:trHeight w:val="77"/>
          <w:trPrChange w:id="164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4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F10EBD0" w14:textId="21501C0B" w:rsidR="0037724D" w:rsidRPr="0053369F" w:rsidRDefault="0037724D" w:rsidP="0037724D">
            <w:pPr>
              <w:pStyle w:val="TAC"/>
            </w:pPr>
            <w:ins w:id="1642" w:author="Huawei" w:date="2022-11-04T21:50:00Z">
              <w:r w:rsidRPr="00F93339">
                <w:t>54</w:t>
              </w:r>
            </w:ins>
            <w:del w:id="1643" w:author="Huawei" w:date="2022-11-04T21:50:00Z">
              <w:r w:rsidRPr="0053369F" w:rsidDel="00D900DA">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64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733933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4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A4244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FF269"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D37858"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BC856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4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56E4E4"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97BDD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5A7C1F"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8640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5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022990" w14:textId="77777777" w:rsidR="0037724D" w:rsidRPr="0053369F" w:rsidRDefault="0037724D" w:rsidP="0037724D">
            <w:pPr>
              <w:pStyle w:val="TAC"/>
            </w:pPr>
            <w:r w:rsidRPr="0053369F">
              <w:rPr>
                <w:rFonts w:eastAsia="宋体"/>
              </w:rPr>
              <w:t>14.5-TT</w:t>
            </w:r>
          </w:p>
        </w:tc>
      </w:tr>
      <w:tr w:rsidR="0037724D" w:rsidRPr="0053369F" w14:paraId="0B11AACF" w14:textId="77777777" w:rsidTr="00D900DA">
        <w:tblPrEx>
          <w:tblW w:w="10348" w:type="dxa"/>
          <w:tblInd w:w="70" w:type="dxa"/>
          <w:tblCellMar>
            <w:left w:w="70" w:type="dxa"/>
            <w:right w:w="70" w:type="dxa"/>
          </w:tblCellMar>
          <w:tblPrExChange w:id="1654" w:author="Huawei" w:date="2022-11-04T21:50:00Z">
            <w:tblPrEx>
              <w:tblW w:w="10348" w:type="dxa"/>
              <w:tblInd w:w="70" w:type="dxa"/>
              <w:tblCellMar>
                <w:left w:w="70" w:type="dxa"/>
                <w:right w:w="70" w:type="dxa"/>
              </w:tblCellMar>
            </w:tblPrEx>
          </w:tblPrExChange>
        </w:tblPrEx>
        <w:trPr>
          <w:trHeight w:val="77"/>
          <w:trPrChange w:id="165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5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10CE155" w14:textId="43BDE65E" w:rsidR="0037724D" w:rsidRPr="0053369F" w:rsidRDefault="0037724D" w:rsidP="0037724D">
            <w:pPr>
              <w:pStyle w:val="TAC"/>
            </w:pPr>
            <w:ins w:id="1657" w:author="Huawei" w:date="2022-11-04T21:50:00Z">
              <w:r w:rsidRPr="00F93339">
                <w:t>55</w:t>
              </w:r>
            </w:ins>
            <w:del w:id="1658" w:author="Huawei" w:date="2022-11-04T21:50:00Z">
              <w:r w:rsidRPr="0053369F" w:rsidDel="00D900DA">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65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2D2A0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66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B3536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94309A"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1939D2"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CBF7C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ED092B"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5B733"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D1EDA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97F10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6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0536BC" w14:textId="77777777" w:rsidR="0037724D" w:rsidRPr="0053369F" w:rsidRDefault="0037724D" w:rsidP="0037724D">
            <w:pPr>
              <w:pStyle w:val="TAC"/>
            </w:pPr>
            <w:r w:rsidRPr="0053369F">
              <w:rPr>
                <w:rFonts w:eastAsia="宋体"/>
              </w:rPr>
              <w:t>14.5-TT</w:t>
            </w:r>
          </w:p>
        </w:tc>
      </w:tr>
      <w:tr w:rsidR="0037724D" w:rsidRPr="0053369F" w14:paraId="22854FDC" w14:textId="77777777" w:rsidTr="00D900DA">
        <w:tblPrEx>
          <w:tblW w:w="10348" w:type="dxa"/>
          <w:tblInd w:w="70" w:type="dxa"/>
          <w:tblCellMar>
            <w:left w:w="70" w:type="dxa"/>
            <w:right w:w="70" w:type="dxa"/>
          </w:tblCellMar>
          <w:tblPrExChange w:id="1669" w:author="Huawei" w:date="2022-11-04T21:50:00Z">
            <w:tblPrEx>
              <w:tblW w:w="10348" w:type="dxa"/>
              <w:tblInd w:w="70" w:type="dxa"/>
              <w:tblCellMar>
                <w:left w:w="70" w:type="dxa"/>
                <w:right w:w="70" w:type="dxa"/>
              </w:tblCellMar>
            </w:tblPrEx>
          </w:tblPrExChange>
        </w:tblPrEx>
        <w:trPr>
          <w:trHeight w:val="77"/>
          <w:trPrChange w:id="167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67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D278E1" w14:textId="6F82AE68" w:rsidR="0037724D" w:rsidRPr="0053369F" w:rsidRDefault="0037724D" w:rsidP="0037724D">
            <w:pPr>
              <w:pStyle w:val="TAC"/>
            </w:pPr>
            <w:ins w:id="1672" w:author="Huawei" w:date="2022-11-04T21:50:00Z">
              <w:r w:rsidRPr="00F93339">
                <w:t>56</w:t>
              </w:r>
            </w:ins>
            <w:del w:id="1673" w:author="Huawei" w:date="2022-11-04T21:50:00Z">
              <w:r w:rsidRPr="0053369F" w:rsidDel="00D900DA">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413A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1AA5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90441C"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1E015"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4E4D7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7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FF6F4D"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5DD455"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7A85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F27F0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010763" w14:textId="77777777" w:rsidR="0037724D" w:rsidRPr="0053369F" w:rsidRDefault="0037724D" w:rsidP="0037724D">
            <w:pPr>
              <w:pStyle w:val="TAC"/>
            </w:pPr>
            <w:r w:rsidRPr="0053369F">
              <w:rPr>
                <w:rFonts w:eastAsia="宋体"/>
              </w:rPr>
              <w:t>6-TT</w:t>
            </w:r>
          </w:p>
        </w:tc>
      </w:tr>
      <w:tr w:rsidR="0037724D" w:rsidRPr="0053369F" w14:paraId="7488F190" w14:textId="77777777" w:rsidTr="00D900DA">
        <w:tblPrEx>
          <w:tblW w:w="10348" w:type="dxa"/>
          <w:tblInd w:w="70" w:type="dxa"/>
          <w:tblCellMar>
            <w:left w:w="70" w:type="dxa"/>
            <w:right w:w="70" w:type="dxa"/>
          </w:tblCellMar>
          <w:tblPrExChange w:id="1684" w:author="Huawei" w:date="2022-11-04T21:50:00Z">
            <w:tblPrEx>
              <w:tblW w:w="10348" w:type="dxa"/>
              <w:tblInd w:w="70" w:type="dxa"/>
              <w:tblCellMar>
                <w:left w:w="70" w:type="dxa"/>
                <w:right w:w="70" w:type="dxa"/>
              </w:tblCellMar>
            </w:tblPrEx>
          </w:tblPrExChange>
        </w:tblPrEx>
        <w:trPr>
          <w:trHeight w:val="77"/>
          <w:trPrChange w:id="168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68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557E2A" w14:textId="0DA38A36" w:rsidR="0037724D" w:rsidRPr="0053369F" w:rsidRDefault="0037724D" w:rsidP="0037724D">
            <w:pPr>
              <w:pStyle w:val="TAC"/>
            </w:pPr>
            <w:ins w:id="1687" w:author="Huawei" w:date="2022-11-04T21:50:00Z">
              <w:r w:rsidRPr="00F93339">
                <w:t>57</w:t>
              </w:r>
            </w:ins>
            <w:del w:id="1688" w:author="Huawei" w:date="2022-11-04T21:50:00Z">
              <w:r w:rsidRPr="0053369F" w:rsidDel="00D900DA">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8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609E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5AC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4594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B2F235"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02B22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7A1070"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D552FB"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DD4D2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E5FFE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70AE0" w14:textId="77777777" w:rsidR="0037724D" w:rsidRPr="0053369F" w:rsidRDefault="0037724D" w:rsidP="0037724D">
            <w:pPr>
              <w:pStyle w:val="TAC"/>
            </w:pPr>
            <w:r w:rsidRPr="0053369F">
              <w:rPr>
                <w:rFonts w:eastAsia="宋体"/>
              </w:rPr>
              <w:t>14-TT</w:t>
            </w:r>
          </w:p>
        </w:tc>
      </w:tr>
      <w:tr w:rsidR="0037724D" w:rsidRPr="0053369F" w14:paraId="04BEAA5C" w14:textId="77777777" w:rsidTr="00D900DA">
        <w:tblPrEx>
          <w:tblW w:w="10348" w:type="dxa"/>
          <w:tblInd w:w="70" w:type="dxa"/>
          <w:tblCellMar>
            <w:left w:w="70" w:type="dxa"/>
            <w:right w:w="70" w:type="dxa"/>
          </w:tblCellMar>
          <w:tblPrExChange w:id="1699" w:author="Huawei" w:date="2022-11-04T21:50:00Z">
            <w:tblPrEx>
              <w:tblW w:w="10348" w:type="dxa"/>
              <w:tblInd w:w="70" w:type="dxa"/>
              <w:tblCellMar>
                <w:left w:w="70" w:type="dxa"/>
                <w:right w:w="70" w:type="dxa"/>
              </w:tblCellMar>
            </w:tblPrEx>
          </w:tblPrExChange>
        </w:tblPrEx>
        <w:trPr>
          <w:trHeight w:val="77"/>
          <w:trPrChange w:id="170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0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A81860" w14:textId="6ED5F13A" w:rsidR="0037724D" w:rsidRPr="0053369F" w:rsidRDefault="0037724D" w:rsidP="0037724D">
            <w:pPr>
              <w:pStyle w:val="TAC"/>
            </w:pPr>
            <w:ins w:id="1702" w:author="Huawei" w:date="2022-11-04T21:50:00Z">
              <w:r w:rsidRPr="00F93339">
                <w:t>58</w:t>
              </w:r>
            </w:ins>
            <w:del w:id="1703" w:author="Huawei" w:date="2022-11-04T21:50:00Z">
              <w:r w:rsidRPr="0053369F" w:rsidDel="00D900DA">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BBE67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5BAB9"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593455"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974A7"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CE0F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0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903E34" w14:textId="77777777" w:rsidR="0037724D" w:rsidRPr="0053369F" w:rsidRDefault="0037724D" w:rsidP="0037724D">
            <w:pPr>
              <w:pStyle w:val="TAC"/>
            </w:pPr>
            <w:r w:rsidRPr="0053369F">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AF0F2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E5493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35F11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E9E60" w14:textId="77777777" w:rsidR="0037724D" w:rsidRPr="0053369F" w:rsidRDefault="0037724D" w:rsidP="0037724D">
            <w:pPr>
              <w:pStyle w:val="TAC"/>
            </w:pPr>
            <w:r w:rsidRPr="0053369F">
              <w:rPr>
                <w:rFonts w:eastAsia="宋体"/>
              </w:rPr>
              <w:t>14.5-TT</w:t>
            </w:r>
          </w:p>
        </w:tc>
      </w:tr>
      <w:tr w:rsidR="0037724D" w:rsidRPr="0053369F" w14:paraId="7E08AF68" w14:textId="77777777" w:rsidTr="00D900DA">
        <w:tblPrEx>
          <w:tblW w:w="10348" w:type="dxa"/>
          <w:tblInd w:w="70" w:type="dxa"/>
          <w:tblCellMar>
            <w:left w:w="70" w:type="dxa"/>
            <w:right w:w="70" w:type="dxa"/>
          </w:tblCellMar>
          <w:tblPrExChange w:id="1714" w:author="Huawei" w:date="2022-11-04T21:50:00Z">
            <w:tblPrEx>
              <w:tblW w:w="10348" w:type="dxa"/>
              <w:tblInd w:w="70" w:type="dxa"/>
              <w:tblCellMar>
                <w:left w:w="70" w:type="dxa"/>
                <w:right w:w="70" w:type="dxa"/>
              </w:tblCellMar>
            </w:tblPrEx>
          </w:tblPrExChange>
        </w:tblPrEx>
        <w:trPr>
          <w:trHeight w:val="77"/>
          <w:trPrChange w:id="171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1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9A4AF7" w14:textId="6F2C1785" w:rsidR="0037724D" w:rsidRPr="0053369F" w:rsidRDefault="0037724D" w:rsidP="0037724D">
            <w:pPr>
              <w:pStyle w:val="TAC"/>
            </w:pPr>
            <w:ins w:id="1717" w:author="Huawei" w:date="2022-11-04T21:50:00Z">
              <w:r w:rsidRPr="00F93339">
                <w:t>59</w:t>
              </w:r>
            </w:ins>
            <w:del w:id="1718" w:author="Huawei" w:date="2022-11-04T21:50:00Z">
              <w:r w:rsidRPr="0053369F" w:rsidDel="00D900DA">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1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3A9A6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255D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E496BD"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77A4E2"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FD2BD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8E593" w14:textId="77777777" w:rsidR="0037724D" w:rsidRPr="0053369F" w:rsidRDefault="0037724D" w:rsidP="0037724D">
            <w:pPr>
              <w:pStyle w:val="TAC"/>
            </w:pPr>
            <w:r w:rsidRPr="0053369F">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DC110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86A84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2074E"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0F0390" w14:textId="77777777" w:rsidR="0037724D" w:rsidRPr="0053369F" w:rsidRDefault="0037724D" w:rsidP="0037724D">
            <w:pPr>
              <w:pStyle w:val="TAC"/>
            </w:pPr>
            <w:r w:rsidRPr="0053369F">
              <w:rPr>
                <w:rFonts w:eastAsia="宋体"/>
              </w:rPr>
              <w:t>12.5-TT</w:t>
            </w:r>
          </w:p>
        </w:tc>
      </w:tr>
      <w:tr w:rsidR="0037724D" w:rsidRPr="0053369F" w14:paraId="7F3C0AB8" w14:textId="77777777" w:rsidTr="00D900DA">
        <w:tblPrEx>
          <w:tblW w:w="10348" w:type="dxa"/>
          <w:tblInd w:w="70" w:type="dxa"/>
          <w:tblCellMar>
            <w:left w:w="70" w:type="dxa"/>
            <w:right w:w="70" w:type="dxa"/>
          </w:tblCellMar>
          <w:tblPrExChange w:id="1729" w:author="Huawei" w:date="2022-11-04T21:50:00Z">
            <w:tblPrEx>
              <w:tblW w:w="10348" w:type="dxa"/>
              <w:tblInd w:w="70" w:type="dxa"/>
              <w:tblCellMar>
                <w:left w:w="70" w:type="dxa"/>
                <w:right w:w="70" w:type="dxa"/>
              </w:tblCellMar>
            </w:tblPrEx>
          </w:tblPrExChange>
        </w:tblPrEx>
        <w:trPr>
          <w:trHeight w:val="77"/>
          <w:trPrChange w:id="173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3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3E31FA" w14:textId="57F8F12A" w:rsidR="0037724D" w:rsidRPr="0053369F" w:rsidRDefault="0037724D" w:rsidP="0037724D">
            <w:pPr>
              <w:pStyle w:val="TAC"/>
            </w:pPr>
            <w:ins w:id="1732" w:author="Huawei" w:date="2022-11-04T21:50:00Z">
              <w:r w:rsidRPr="00F93339">
                <w:t>60</w:t>
              </w:r>
            </w:ins>
            <w:del w:id="1733" w:author="Huawei" w:date="2022-11-04T21:50:00Z">
              <w:r w:rsidRPr="0053369F" w:rsidDel="00D900DA">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100DC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D497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8EABE"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C26CEA"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D92A7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3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3E1E4C"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D1D0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E8F9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06B692"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96D37C" w14:textId="77777777" w:rsidR="0037724D" w:rsidRPr="0053369F" w:rsidRDefault="0037724D" w:rsidP="0037724D">
            <w:pPr>
              <w:pStyle w:val="TAC"/>
            </w:pPr>
            <w:r w:rsidRPr="0053369F">
              <w:rPr>
                <w:rFonts w:eastAsia="宋体"/>
              </w:rPr>
              <w:t>11-TT</w:t>
            </w:r>
          </w:p>
        </w:tc>
      </w:tr>
      <w:tr w:rsidR="0037724D" w:rsidRPr="0053369F" w14:paraId="0C8A600B" w14:textId="77777777" w:rsidTr="00D900DA">
        <w:tblPrEx>
          <w:tblW w:w="10348" w:type="dxa"/>
          <w:tblInd w:w="70" w:type="dxa"/>
          <w:tblCellMar>
            <w:left w:w="70" w:type="dxa"/>
            <w:right w:w="70" w:type="dxa"/>
          </w:tblCellMar>
          <w:tblPrExChange w:id="1744" w:author="Huawei" w:date="2022-11-04T21:50:00Z">
            <w:tblPrEx>
              <w:tblW w:w="10348" w:type="dxa"/>
              <w:tblInd w:w="70" w:type="dxa"/>
              <w:tblCellMar>
                <w:left w:w="70" w:type="dxa"/>
                <w:right w:w="70" w:type="dxa"/>
              </w:tblCellMar>
            </w:tblPrEx>
          </w:tblPrExChange>
        </w:tblPrEx>
        <w:trPr>
          <w:trHeight w:val="77"/>
          <w:trPrChange w:id="174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4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42A68" w14:textId="75DC441E" w:rsidR="0037724D" w:rsidRPr="0053369F" w:rsidRDefault="0037724D" w:rsidP="0037724D">
            <w:pPr>
              <w:pStyle w:val="TAC"/>
            </w:pPr>
            <w:ins w:id="1747" w:author="Huawei" w:date="2022-11-04T21:50:00Z">
              <w:r w:rsidRPr="00F93339">
                <w:t>61</w:t>
              </w:r>
            </w:ins>
            <w:del w:id="1748" w:author="Huawei" w:date="2022-11-04T21:50:00Z">
              <w:r w:rsidRPr="0053369F" w:rsidDel="00D900DA">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4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BB17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432B2"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991E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04B4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59BC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5A36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3A1078"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96769A"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50D5D4"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5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27DE5C" w14:textId="77777777" w:rsidR="0037724D" w:rsidRPr="0053369F" w:rsidRDefault="0037724D" w:rsidP="0037724D">
            <w:pPr>
              <w:pStyle w:val="TAC"/>
            </w:pPr>
            <w:r w:rsidRPr="0053369F">
              <w:rPr>
                <w:rFonts w:eastAsia="宋体"/>
              </w:rPr>
              <w:t>14-TT</w:t>
            </w:r>
          </w:p>
        </w:tc>
      </w:tr>
      <w:tr w:rsidR="0037724D" w:rsidRPr="0053369F" w14:paraId="6652C119" w14:textId="77777777" w:rsidTr="00D900DA">
        <w:tblPrEx>
          <w:tblW w:w="10348" w:type="dxa"/>
          <w:tblInd w:w="70" w:type="dxa"/>
          <w:tblCellMar>
            <w:left w:w="70" w:type="dxa"/>
            <w:right w:w="70" w:type="dxa"/>
          </w:tblCellMar>
          <w:tblPrExChange w:id="1759" w:author="Huawei" w:date="2022-11-04T21:50:00Z">
            <w:tblPrEx>
              <w:tblW w:w="10348" w:type="dxa"/>
              <w:tblInd w:w="70" w:type="dxa"/>
              <w:tblCellMar>
                <w:left w:w="70" w:type="dxa"/>
                <w:right w:w="70" w:type="dxa"/>
              </w:tblCellMar>
            </w:tblPrEx>
          </w:tblPrExChange>
        </w:tblPrEx>
        <w:trPr>
          <w:trHeight w:val="77"/>
          <w:trPrChange w:id="176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6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339B3" w14:textId="6E821192" w:rsidR="0037724D" w:rsidRPr="0053369F" w:rsidRDefault="0037724D" w:rsidP="0037724D">
            <w:pPr>
              <w:pStyle w:val="TAC"/>
            </w:pPr>
            <w:ins w:id="1762" w:author="Huawei" w:date="2022-11-04T21:50:00Z">
              <w:r w:rsidRPr="00F93339">
                <w:t>62</w:t>
              </w:r>
            </w:ins>
            <w:del w:id="1763" w:author="Huawei" w:date="2022-11-04T21:50:00Z">
              <w:r w:rsidRPr="0053369F" w:rsidDel="00D900DA">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6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219483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6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F53F8E"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93D392"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286F97"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4DCEE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6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06F54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FC15E1"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0535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E950E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7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8D2494B" w14:textId="77777777" w:rsidR="0037724D" w:rsidRPr="0053369F" w:rsidRDefault="0037724D" w:rsidP="0037724D">
            <w:pPr>
              <w:pStyle w:val="TAC"/>
            </w:pPr>
            <w:r w:rsidRPr="0053369F">
              <w:rPr>
                <w:rFonts w:eastAsia="宋体"/>
              </w:rPr>
              <w:t>6-TT</w:t>
            </w:r>
          </w:p>
        </w:tc>
      </w:tr>
      <w:tr w:rsidR="0037724D" w:rsidRPr="0053369F" w14:paraId="7C1E6659" w14:textId="77777777" w:rsidTr="00D900DA">
        <w:tblPrEx>
          <w:tblW w:w="10348" w:type="dxa"/>
          <w:tblInd w:w="70" w:type="dxa"/>
          <w:tblCellMar>
            <w:left w:w="70" w:type="dxa"/>
            <w:right w:w="70" w:type="dxa"/>
          </w:tblCellMar>
          <w:tblPrExChange w:id="1774" w:author="Huawei" w:date="2022-11-04T21:50:00Z">
            <w:tblPrEx>
              <w:tblW w:w="10348" w:type="dxa"/>
              <w:tblInd w:w="70" w:type="dxa"/>
              <w:tblCellMar>
                <w:left w:w="70" w:type="dxa"/>
                <w:right w:w="70" w:type="dxa"/>
              </w:tblCellMar>
            </w:tblPrEx>
          </w:tblPrExChange>
        </w:tblPrEx>
        <w:trPr>
          <w:trHeight w:val="77"/>
          <w:trPrChange w:id="177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7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C6C9C8" w14:textId="1B58EEEE" w:rsidR="0037724D" w:rsidRPr="0053369F" w:rsidRDefault="0037724D" w:rsidP="0037724D">
            <w:pPr>
              <w:pStyle w:val="TAC"/>
            </w:pPr>
            <w:ins w:id="1777" w:author="Huawei" w:date="2022-11-04T21:50:00Z">
              <w:r w:rsidRPr="00F93339">
                <w:lastRenderedPageBreak/>
                <w:t>63</w:t>
              </w:r>
            </w:ins>
            <w:del w:id="1778" w:author="Huawei" w:date="2022-11-04T21:50:00Z">
              <w:r w:rsidRPr="0053369F" w:rsidDel="00D900DA">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7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837AE2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8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203C32"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B22EF1"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BFB93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31D29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67DF1E"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E73E96"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5905A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3A35E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8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1AF49" w14:textId="77777777" w:rsidR="0037724D" w:rsidRPr="0053369F" w:rsidRDefault="0037724D" w:rsidP="0037724D">
            <w:pPr>
              <w:pStyle w:val="TAC"/>
            </w:pPr>
            <w:r w:rsidRPr="0053369F">
              <w:rPr>
                <w:rFonts w:eastAsia="宋体"/>
              </w:rPr>
              <w:t>14-TT</w:t>
            </w:r>
          </w:p>
        </w:tc>
      </w:tr>
      <w:tr w:rsidR="0037724D" w:rsidRPr="0053369F" w14:paraId="1692BF97" w14:textId="77777777" w:rsidTr="006B7F74">
        <w:tblPrEx>
          <w:tblW w:w="10348" w:type="dxa"/>
          <w:tblInd w:w="70" w:type="dxa"/>
          <w:tblCellMar>
            <w:left w:w="70" w:type="dxa"/>
            <w:right w:w="70" w:type="dxa"/>
          </w:tblCellMar>
          <w:tblPrExChange w:id="1789" w:author="Huawei" w:date="2022-11-04T21:50:00Z">
            <w:tblPrEx>
              <w:tblW w:w="10348" w:type="dxa"/>
              <w:tblInd w:w="70" w:type="dxa"/>
              <w:tblCellMar>
                <w:left w:w="70" w:type="dxa"/>
                <w:right w:w="70" w:type="dxa"/>
              </w:tblCellMar>
            </w:tblPrEx>
          </w:tblPrExChange>
        </w:tblPrEx>
        <w:trPr>
          <w:trHeight w:val="77"/>
          <w:trPrChange w:id="179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79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495493" w14:textId="526E4735" w:rsidR="0037724D" w:rsidRPr="0053369F" w:rsidRDefault="0037724D" w:rsidP="0037724D">
            <w:pPr>
              <w:pStyle w:val="TAC"/>
              <w:rPr>
                <w:lang w:eastAsia="sv-SE"/>
              </w:rPr>
            </w:pPr>
            <w:ins w:id="1792" w:author="Huawei" w:date="2022-11-04T21:50:00Z">
              <w:r w:rsidRPr="002E78D5">
                <w:t>64</w:t>
              </w:r>
            </w:ins>
            <w:del w:id="1793" w:author="Huawei" w:date="2022-11-04T21:50:00Z">
              <w:r w:rsidRPr="0053369F" w:rsidDel="006B7F74">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79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93E6923"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79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54467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2052DF"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17F05B"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CA78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9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62CE8B" w14:textId="77777777" w:rsidR="0037724D" w:rsidRPr="0053369F" w:rsidRDefault="0037724D" w:rsidP="0037724D">
            <w:pPr>
              <w:pStyle w:val="TAC"/>
            </w:pPr>
            <w:r w:rsidRPr="0053369F">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A535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BBD7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16DE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21CAC" w14:textId="77777777" w:rsidR="0037724D" w:rsidRPr="0053369F" w:rsidRDefault="0037724D" w:rsidP="0037724D">
            <w:pPr>
              <w:pStyle w:val="TAC"/>
            </w:pPr>
            <w:r w:rsidRPr="0053369F">
              <w:rPr>
                <w:rFonts w:eastAsia="宋体"/>
              </w:rPr>
              <w:t>12.5-TT</w:t>
            </w:r>
          </w:p>
        </w:tc>
      </w:tr>
      <w:tr w:rsidR="0037724D" w:rsidRPr="0053369F" w14:paraId="4409E6A1" w14:textId="77777777" w:rsidTr="006B7F74">
        <w:tblPrEx>
          <w:tblW w:w="10348" w:type="dxa"/>
          <w:tblInd w:w="70" w:type="dxa"/>
          <w:tblCellMar>
            <w:left w:w="70" w:type="dxa"/>
            <w:right w:w="70" w:type="dxa"/>
          </w:tblCellMar>
          <w:tblPrExChange w:id="1804" w:author="Huawei" w:date="2022-11-04T21:50:00Z">
            <w:tblPrEx>
              <w:tblW w:w="10348" w:type="dxa"/>
              <w:tblInd w:w="70" w:type="dxa"/>
              <w:tblCellMar>
                <w:left w:w="70" w:type="dxa"/>
                <w:right w:w="70" w:type="dxa"/>
              </w:tblCellMar>
            </w:tblPrEx>
          </w:tblPrExChange>
        </w:tblPrEx>
        <w:trPr>
          <w:trHeight w:val="77"/>
          <w:trPrChange w:id="1805"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06"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CCB3D0" w14:textId="22AA14F0" w:rsidR="0037724D" w:rsidRPr="0053369F" w:rsidRDefault="0037724D" w:rsidP="0037724D">
            <w:pPr>
              <w:pStyle w:val="TAC"/>
            </w:pPr>
            <w:ins w:id="1807" w:author="Huawei" w:date="2022-11-04T21:50:00Z">
              <w:r w:rsidRPr="002E78D5">
                <w:t>65</w:t>
              </w:r>
            </w:ins>
            <w:del w:id="1808" w:author="Huawei" w:date="2022-11-04T21:50:00Z">
              <w:r w:rsidRPr="0053369F" w:rsidDel="006B7F74">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0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1AEFA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1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67CEC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737EBB"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1A3BF"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3D21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FB85D"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F092D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3F024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47170A"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4BABC7" w14:textId="77777777" w:rsidR="0037724D" w:rsidRPr="0053369F" w:rsidRDefault="0037724D" w:rsidP="0037724D">
            <w:pPr>
              <w:pStyle w:val="TAC"/>
            </w:pPr>
            <w:r w:rsidRPr="0053369F">
              <w:rPr>
                <w:rFonts w:eastAsia="宋体"/>
              </w:rPr>
              <w:t>11-TT</w:t>
            </w:r>
          </w:p>
        </w:tc>
      </w:tr>
      <w:tr w:rsidR="0037724D" w:rsidRPr="0053369F" w14:paraId="61E5F4E9" w14:textId="77777777" w:rsidTr="006B7F74">
        <w:tblPrEx>
          <w:tblW w:w="10348" w:type="dxa"/>
          <w:tblInd w:w="70" w:type="dxa"/>
          <w:tblCellMar>
            <w:left w:w="70" w:type="dxa"/>
            <w:right w:w="70" w:type="dxa"/>
          </w:tblCellMar>
          <w:tblPrExChange w:id="1819" w:author="Huawei" w:date="2022-11-04T21:50:00Z">
            <w:tblPrEx>
              <w:tblW w:w="10348" w:type="dxa"/>
              <w:tblInd w:w="70" w:type="dxa"/>
              <w:tblCellMar>
                <w:left w:w="70" w:type="dxa"/>
                <w:right w:w="70" w:type="dxa"/>
              </w:tblCellMar>
            </w:tblPrEx>
          </w:tblPrExChange>
        </w:tblPrEx>
        <w:trPr>
          <w:trHeight w:val="77"/>
          <w:trPrChange w:id="1820" w:author="Huawei" w:date="2022-11-04T21:50: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21" w:author="Huawei" w:date="2022-11-04T21:50: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E199B6" w14:textId="6BB96645" w:rsidR="0037724D" w:rsidRPr="0053369F" w:rsidRDefault="0037724D" w:rsidP="0037724D">
            <w:pPr>
              <w:pStyle w:val="TAC"/>
            </w:pPr>
            <w:ins w:id="1822" w:author="Huawei" w:date="2022-11-04T21:50:00Z">
              <w:r w:rsidRPr="002E78D5">
                <w:t>66</w:t>
              </w:r>
            </w:ins>
            <w:del w:id="1823" w:author="Huawei" w:date="2022-11-04T21:50:00Z">
              <w:r w:rsidRPr="0053369F" w:rsidDel="006B7F74">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2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BD2B22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2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0A917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7B3448"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9194E3"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097D10"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0FBC49"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B6FE75"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4CA25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D13F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F49ADE" w14:textId="77777777" w:rsidR="0037724D" w:rsidRPr="0053369F" w:rsidRDefault="0037724D" w:rsidP="0037724D">
            <w:pPr>
              <w:pStyle w:val="TAC"/>
            </w:pPr>
            <w:r w:rsidRPr="0053369F">
              <w:rPr>
                <w:rFonts w:eastAsia="宋体"/>
              </w:rPr>
              <w:t>14-TT</w:t>
            </w:r>
          </w:p>
        </w:tc>
      </w:tr>
      <w:tr w:rsidR="0037724D" w:rsidRPr="0053369F" w14:paraId="3869412A" w14:textId="77777777" w:rsidTr="006B7F74">
        <w:tblPrEx>
          <w:tblW w:w="10348" w:type="dxa"/>
          <w:tblInd w:w="70" w:type="dxa"/>
          <w:tblCellMar>
            <w:left w:w="70" w:type="dxa"/>
            <w:right w:w="70" w:type="dxa"/>
          </w:tblCellMar>
          <w:tblPrExChange w:id="1834" w:author="Huawei" w:date="2022-11-04T21:50:00Z">
            <w:tblPrEx>
              <w:tblW w:w="10348" w:type="dxa"/>
              <w:tblInd w:w="70" w:type="dxa"/>
              <w:tblCellMar>
                <w:left w:w="70" w:type="dxa"/>
                <w:right w:w="70" w:type="dxa"/>
              </w:tblCellMar>
            </w:tblPrEx>
          </w:tblPrExChange>
        </w:tblPrEx>
        <w:trPr>
          <w:trHeight w:val="77"/>
          <w:trPrChange w:id="183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3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DF18CAC" w14:textId="75137F93" w:rsidR="0037724D" w:rsidRPr="0053369F" w:rsidRDefault="0037724D" w:rsidP="0037724D">
            <w:pPr>
              <w:pStyle w:val="TAC"/>
            </w:pPr>
            <w:ins w:id="1837" w:author="Huawei" w:date="2022-11-04T21:50:00Z">
              <w:r w:rsidRPr="002E78D5">
                <w:t>67</w:t>
              </w:r>
            </w:ins>
            <w:del w:id="1838" w:author="Huawei" w:date="2022-11-04T21:50:00Z">
              <w:r w:rsidRPr="0053369F" w:rsidDel="006B7F74">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3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6AE904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4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0EB6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477F6"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6AD728"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CFB9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DD86F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8F456F"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7AAC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EC2F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5B877B" w14:textId="77777777" w:rsidR="0037724D" w:rsidRPr="0053369F" w:rsidRDefault="0037724D" w:rsidP="0037724D">
            <w:pPr>
              <w:pStyle w:val="TAC"/>
            </w:pPr>
            <w:r w:rsidRPr="0053369F">
              <w:rPr>
                <w:rFonts w:eastAsia="宋体"/>
              </w:rPr>
              <w:t>6-TT</w:t>
            </w:r>
          </w:p>
        </w:tc>
      </w:tr>
      <w:tr w:rsidR="0037724D" w:rsidRPr="0053369F" w14:paraId="4185CF16" w14:textId="77777777" w:rsidTr="006B7F74">
        <w:tblPrEx>
          <w:tblW w:w="10348" w:type="dxa"/>
          <w:tblInd w:w="70" w:type="dxa"/>
          <w:tblCellMar>
            <w:left w:w="70" w:type="dxa"/>
            <w:right w:w="70" w:type="dxa"/>
          </w:tblCellMar>
          <w:tblPrExChange w:id="1849" w:author="Huawei" w:date="2022-11-04T21:50:00Z">
            <w:tblPrEx>
              <w:tblW w:w="10348" w:type="dxa"/>
              <w:tblInd w:w="70" w:type="dxa"/>
              <w:tblCellMar>
                <w:left w:w="70" w:type="dxa"/>
                <w:right w:w="70" w:type="dxa"/>
              </w:tblCellMar>
            </w:tblPrEx>
          </w:tblPrExChange>
        </w:tblPrEx>
        <w:trPr>
          <w:trHeight w:val="77"/>
          <w:trPrChange w:id="185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5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8F5CD0A" w14:textId="39500CC8" w:rsidR="0037724D" w:rsidRPr="0053369F" w:rsidRDefault="0037724D" w:rsidP="0037724D">
            <w:pPr>
              <w:pStyle w:val="TAC"/>
            </w:pPr>
            <w:ins w:id="1852" w:author="Huawei" w:date="2022-11-04T21:50:00Z">
              <w:r w:rsidRPr="002E78D5">
                <w:t>68</w:t>
              </w:r>
            </w:ins>
            <w:del w:id="1853" w:author="Huawei" w:date="2022-11-04T21:50:00Z">
              <w:r w:rsidRPr="0053369F" w:rsidDel="006B7F74">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5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8C7B7D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5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E5CB8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BE4BB0"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6AA7FB"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BB2A91"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5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5CC32F"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B8B8FE"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9DB6B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7B7D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D57F6A" w14:textId="77777777" w:rsidR="0037724D" w:rsidRPr="0053369F" w:rsidRDefault="0037724D" w:rsidP="0037724D">
            <w:pPr>
              <w:pStyle w:val="TAC"/>
            </w:pPr>
            <w:r w:rsidRPr="0053369F">
              <w:rPr>
                <w:rFonts w:eastAsia="宋体"/>
              </w:rPr>
              <w:t>6-TT</w:t>
            </w:r>
          </w:p>
        </w:tc>
      </w:tr>
      <w:tr w:rsidR="0037724D" w:rsidRPr="0053369F" w14:paraId="55124B84" w14:textId="77777777" w:rsidTr="006B7F74">
        <w:tblPrEx>
          <w:tblW w:w="10348" w:type="dxa"/>
          <w:tblInd w:w="70" w:type="dxa"/>
          <w:tblCellMar>
            <w:left w:w="70" w:type="dxa"/>
            <w:right w:w="70" w:type="dxa"/>
          </w:tblCellMar>
          <w:tblPrExChange w:id="1864" w:author="Huawei" w:date="2022-11-04T21:50:00Z">
            <w:tblPrEx>
              <w:tblW w:w="10348" w:type="dxa"/>
              <w:tblInd w:w="70" w:type="dxa"/>
              <w:tblCellMar>
                <w:left w:w="70" w:type="dxa"/>
                <w:right w:w="70" w:type="dxa"/>
              </w:tblCellMar>
            </w:tblPrEx>
          </w:tblPrExChange>
        </w:tblPrEx>
        <w:trPr>
          <w:trHeight w:val="77"/>
          <w:ins w:id="1865" w:author="Huawei" w:date="2022-11-04T21:20:00Z"/>
          <w:trPrChange w:id="1866"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867"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65427D3" w14:textId="4F07273A" w:rsidR="0037724D" w:rsidRPr="0053369F" w:rsidRDefault="0037724D" w:rsidP="0037724D">
            <w:pPr>
              <w:pStyle w:val="TAC"/>
              <w:rPr>
                <w:ins w:id="1868" w:author="Huawei" w:date="2022-11-04T21:20:00Z"/>
              </w:rPr>
            </w:pPr>
            <w:ins w:id="1869" w:author="Huawei" w:date="2022-11-04T21:50:00Z">
              <w:r w:rsidRPr="002E78D5">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870"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588BBEA" w14:textId="1136329D" w:rsidR="0037724D" w:rsidRPr="0053369F" w:rsidRDefault="0037724D" w:rsidP="0037724D">
            <w:pPr>
              <w:pStyle w:val="TAC"/>
              <w:rPr>
                <w:ins w:id="1871" w:author="Huawei" w:date="2022-11-04T21:20:00Z"/>
              </w:rPr>
            </w:pPr>
            <w:ins w:id="1872"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873"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9E004A" w14:textId="6AD67AD8" w:rsidR="0037724D" w:rsidRPr="0053369F" w:rsidRDefault="0037724D" w:rsidP="0037724D">
            <w:pPr>
              <w:pStyle w:val="TAC"/>
              <w:rPr>
                <w:ins w:id="1874" w:author="Huawei" w:date="2022-11-04T21:20:00Z"/>
              </w:rPr>
            </w:pPr>
            <w:ins w:id="1875"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6"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7DC929" w14:textId="672FCB17" w:rsidR="0037724D" w:rsidRPr="0053369F" w:rsidRDefault="0037724D" w:rsidP="0037724D">
            <w:pPr>
              <w:pStyle w:val="TAC"/>
              <w:rPr>
                <w:ins w:id="1877" w:author="Huawei" w:date="2022-11-04T21:20:00Z"/>
                <w:rFonts w:eastAsia="宋体"/>
                <w:lang w:eastAsia="zh-CN"/>
              </w:rPr>
            </w:pPr>
            <w:ins w:id="1878" w:author="Huawei" w:date="2022-11-04T21:38:00Z">
              <w:r>
                <w:rPr>
                  <w:rFonts w:eastAsia="宋体" w:hint="eastAsia"/>
                  <w:lang w:eastAsia="zh-CN"/>
                </w:rPr>
                <w:t>1</w:t>
              </w:r>
              <w:r>
                <w:rPr>
                  <w:rFonts w:eastAsia="宋体"/>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9"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9AFF2A" w14:textId="73785137" w:rsidR="0037724D" w:rsidRPr="0053369F" w:rsidRDefault="0037724D" w:rsidP="0037724D">
            <w:pPr>
              <w:pStyle w:val="TAC"/>
              <w:rPr>
                <w:ins w:id="1880" w:author="Huawei" w:date="2022-11-04T21:20:00Z"/>
                <w:rFonts w:eastAsia="宋体"/>
              </w:rPr>
            </w:pPr>
            <w:ins w:id="1881"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82"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3BBCDB" w14:textId="25F2FCB0" w:rsidR="0037724D" w:rsidRPr="0053369F" w:rsidRDefault="0037724D" w:rsidP="0037724D">
            <w:pPr>
              <w:pStyle w:val="TAC"/>
              <w:rPr>
                <w:ins w:id="1883" w:author="Huawei" w:date="2022-11-04T21:20:00Z"/>
              </w:rPr>
            </w:pPr>
            <w:ins w:id="1884"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5"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C90C27" w14:textId="11FD5760" w:rsidR="0037724D" w:rsidRPr="0053369F" w:rsidRDefault="0037724D" w:rsidP="0037724D">
            <w:pPr>
              <w:pStyle w:val="TAC"/>
              <w:rPr>
                <w:ins w:id="1886" w:author="Huawei" w:date="2022-11-04T21:20:00Z"/>
                <w:rFonts w:eastAsia="宋体"/>
              </w:rPr>
            </w:pPr>
            <w:ins w:id="1887" w:author="Huawei" w:date="2022-11-04T21:44: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88"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E411E7" w14:textId="3F0DAA75" w:rsidR="0037724D" w:rsidRPr="0053369F" w:rsidRDefault="0037724D" w:rsidP="0037724D">
            <w:pPr>
              <w:pStyle w:val="TAC"/>
              <w:rPr>
                <w:ins w:id="1889" w:author="Huawei" w:date="2022-11-04T21:20:00Z"/>
                <w:rFonts w:eastAsia="宋体"/>
              </w:rPr>
            </w:pPr>
            <w:ins w:id="1890"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1"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FADAD" w14:textId="2C793843" w:rsidR="0037724D" w:rsidRPr="0053369F" w:rsidRDefault="0037724D" w:rsidP="0037724D">
            <w:pPr>
              <w:pStyle w:val="TAC"/>
              <w:rPr>
                <w:ins w:id="1892" w:author="Huawei" w:date="2022-11-04T21:20:00Z"/>
              </w:rPr>
            </w:pPr>
            <w:ins w:id="1893"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94"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688C2" w14:textId="2D4669BF" w:rsidR="0037724D" w:rsidRPr="0053369F" w:rsidRDefault="0037724D" w:rsidP="0037724D">
            <w:pPr>
              <w:pStyle w:val="TAC"/>
              <w:rPr>
                <w:ins w:id="1895" w:author="Huawei" w:date="2022-11-04T21:20:00Z"/>
              </w:rPr>
            </w:pPr>
            <w:ins w:id="1896"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897"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FB95C30" w14:textId="0153879A" w:rsidR="0037724D" w:rsidRPr="0053369F" w:rsidRDefault="0037724D" w:rsidP="0037724D">
            <w:pPr>
              <w:pStyle w:val="TAC"/>
              <w:rPr>
                <w:ins w:id="1898" w:author="Huawei" w:date="2022-11-04T21:20:00Z"/>
                <w:rFonts w:eastAsia="宋体"/>
              </w:rPr>
            </w:pPr>
            <w:ins w:id="1899" w:author="Huawei" w:date="2022-11-04T21:44:00Z">
              <w:r w:rsidRPr="0010621B">
                <w:t>13</w:t>
              </w:r>
              <w:r>
                <w:t>-TT</w:t>
              </w:r>
            </w:ins>
          </w:p>
        </w:tc>
      </w:tr>
      <w:tr w:rsidR="0037724D" w:rsidRPr="0053369F" w14:paraId="3B07921C" w14:textId="77777777" w:rsidTr="006B7F74">
        <w:tblPrEx>
          <w:tblW w:w="10348" w:type="dxa"/>
          <w:tblInd w:w="70" w:type="dxa"/>
          <w:tblCellMar>
            <w:left w:w="70" w:type="dxa"/>
            <w:right w:w="70" w:type="dxa"/>
          </w:tblCellMar>
          <w:tblPrExChange w:id="1900" w:author="Huawei" w:date="2022-11-04T21:50:00Z">
            <w:tblPrEx>
              <w:tblW w:w="10348" w:type="dxa"/>
              <w:tblInd w:w="70" w:type="dxa"/>
              <w:tblCellMar>
                <w:left w:w="70" w:type="dxa"/>
                <w:right w:w="70" w:type="dxa"/>
              </w:tblCellMar>
            </w:tblPrEx>
          </w:tblPrExChange>
        </w:tblPrEx>
        <w:trPr>
          <w:trHeight w:val="77"/>
          <w:ins w:id="1901" w:author="Huawei" w:date="2022-11-04T21:20:00Z"/>
          <w:trPrChange w:id="1902"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03"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867005" w14:textId="6078BC5A" w:rsidR="0037724D" w:rsidRPr="0053369F" w:rsidRDefault="0037724D" w:rsidP="0037724D">
            <w:pPr>
              <w:pStyle w:val="TAC"/>
              <w:rPr>
                <w:ins w:id="1904" w:author="Huawei" w:date="2022-11-04T21:20:00Z"/>
              </w:rPr>
            </w:pPr>
            <w:ins w:id="1905" w:author="Huawei" w:date="2022-11-04T21:50:00Z">
              <w:r w:rsidRPr="002E78D5">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06"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D846ED2" w14:textId="67407465" w:rsidR="0037724D" w:rsidRPr="0053369F" w:rsidRDefault="0037724D" w:rsidP="0037724D">
            <w:pPr>
              <w:pStyle w:val="TAC"/>
              <w:rPr>
                <w:ins w:id="1907" w:author="Huawei" w:date="2022-11-04T21:20:00Z"/>
              </w:rPr>
            </w:pPr>
            <w:ins w:id="1908"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09"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9C43A1" w14:textId="41339DB7" w:rsidR="0037724D" w:rsidRPr="0053369F" w:rsidRDefault="0037724D" w:rsidP="0037724D">
            <w:pPr>
              <w:pStyle w:val="TAC"/>
              <w:rPr>
                <w:ins w:id="1910" w:author="Huawei" w:date="2022-11-04T21:20:00Z"/>
              </w:rPr>
            </w:pPr>
            <w:ins w:id="1911"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2"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DB736B" w14:textId="635E5F5A" w:rsidR="0037724D" w:rsidRPr="0053369F" w:rsidRDefault="0037724D" w:rsidP="0037724D">
            <w:pPr>
              <w:pStyle w:val="TAC"/>
              <w:rPr>
                <w:ins w:id="1913" w:author="Huawei" w:date="2022-11-04T21:20:00Z"/>
                <w:rFonts w:eastAsia="宋体"/>
                <w:lang w:eastAsia="zh-CN"/>
              </w:rPr>
            </w:pPr>
            <w:ins w:id="1914" w:author="Huawei" w:date="2022-11-04T21:38:00Z">
              <w:r>
                <w:rPr>
                  <w:rFonts w:eastAsia="宋体" w:hint="eastAsia"/>
                  <w:lang w:eastAsia="zh-CN"/>
                </w:rPr>
                <w:t>1</w:t>
              </w:r>
              <w:r>
                <w:rPr>
                  <w:rFonts w:eastAsia="宋体"/>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5"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E7BA7F" w14:textId="69D09CA5" w:rsidR="0037724D" w:rsidRPr="0053369F" w:rsidRDefault="0037724D" w:rsidP="0037724D">
            <w:pPr>
              <w:pStyle w:val="TAC"/>
              <w:rPr>
                <w:ins w:id="1916" w:author="Huawei" w:date="2022-11-04T21:20:00Z"/>
                <w:rFonts w:eastAsia="宋体"/>
              </w:rPr>
            </w:pPr>
            <w:ins w:id="1917"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18"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EA5FD2" w14:textId="75D4A82D" w:rsidR="0037724D" w:rsidRPr="0053369F" w:rsidRDefault="0037724D" w:rsidP="0037724D">
            <w:pPr>
              <w:pStyle w:val="TAC"/>
              <w:rPr>
                <w:ins w:id="1919" w:author="Huawei" w:date="2022-11-04T21:20:00Z"/>
              </w:rPr>
            </w:pPr>
            <w:ins w:id="1920"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1"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6AD248" w14:textId="0A512745" w:rsidR="0037724D" w:rsidRPr="0053369F" w:rsidRDefault="0037724D" w:rsidP="0037724D">
            <w:pPr>
              <w:pStyle w:val="TAC"/>
              <w:rPr>
                <w:ins w:id="1922" w:author="Huawei" w:date="2022-11-04T21:20:00Z"/>
                <w:rFonts w:eastAsia="宋体"/>
              </w:rPr>
            </w:pPr>
            <w:ins w:id="1923" w:author="Huawei" w:date="2022-11-04T21:44:00Z">
              <w:r w:rsidRPr="00063479">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24"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1E994" w14:textId="665C3098" w:rsidR="0037724D" w:rsidRPr="0053369F" w:rsidRDefault="0037724D" w:rsidP="0037724D">
            <w:pPr>
              <w:pStyle w:val="TAC"/>
              <w:rPr>
                <w:ins w:id="1925" w:author="Huawei" w:date="2022-11-04T21:20:00Z"/>
                <w:rFonts w:eastAsia="宋体"/>
              </w:rPr>
            </w:pPr>
            <w:ins w:id="1926"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27"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3A88F0" w14:textId="41702088" w:rsidR="0037724D" w:rsidRPr="0053369F" w:rsidRDefault="0037724D" w:rsidP="0037724D">
            <w:pPr>
              <w:pStyle w:val="TAC"/>
              <w:rPr>
                <w:ins w:id="1928" w:author="Huawei" w:date="2022-11-04T21:20:00Z"/>
              </w:rPr>
            </w:pPr>
            <w:ins w:id="1929"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30"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A4458A" w14:textId="7C85CFCC" w:rsidR="0037724D" w:rsidRPr="0053369F" w:rsidRDefault="0037724D" w:rsidP="0037724D">
            <w:pPr>
              <w:pStyle w:val="TAC"/>
              <w:rPr>
                <w:ins w:id="1931" w:author="Huawei" w:date="2022-11-04T21:20:00Z"/>
              </w:rPr>
            </w:pPr>
            <w:ins w:id="1932"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33"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C9D9D" w14:textId="3481AF6F" w:rsidR="0037724D" w:rsidRPr="0053369F" w:rsidRDefault="0037724D" w:rsidP="0037724D">
            <w:pPr>
              <w:pStyle w:val="TAC"/>
              <w:rPr>
                <w:ins w:id="1934" w:author="Huawei" w:date="2022-11-04T21:20:00Z"/>
                <w:rFonts w:eastAsia="宋体"/>
              </w:rPr>
            </w:pPr>
            <w:ins w:id="1935" w:author="Huawei" w:date="2022-11-04T21:44:00Z">
              <w:r w:rsidRPr="0010621B">
                <w:t>13</w:t>
              </w:r>
              <w:r>
                <w:t>-TT</w:t>
              </w:r>
            </w:ins>
          </w:p>
        </w:tc>
      </w:tr>
      <w:tr w:rsidR="0037724D" w:rsidRPr="0053369F" w14:paraId="6681DA6A" w14:textId="77777777" w:rsidTr="006B7F74">
        <w:tblPrEx>
          <w:tblW w:w="10348" w:type="dxa"/>
          <w:tblInd w:w="70" w:type="dxa"/>
          <w:tblCellMar>
            <w:left w:w="70" w:type="dxa"/>
            <w:right w:w="70" w:type="dxa"/>
          </w:tblCellMar>
          <w:tblPrExChange w:id="1936" w:author="Huawei" w:date="2022-11-04T21:50:00Z">
            <w:tblPrEx>
              <w:tblW w:w="10348" w:type="dxa"/>
              <w:tblInd w:w="70" w:type="dxa"/>
              <w:tblCellMar>
                <w:left w:w="70" w:type="dxa"/>
                <w:right w:w="70" w:type="dxa"/>
              </w:tblCellMar>
            </w:tblPrEx>
          </w:tblPrExChange>
        </w:tblPrEx>
        <w:trPr>
          <w:trHeight w:val="77"/>
          <w:ins w:id="1937" w:author="Huawei" w:date="2022-11-04T21:20:00Z"/>
          <w:trPrChange w:id="1938"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39"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984C973" w14:textId="12DEB233" w:rsidR="0037724D" w:rsidRPr="0053369F" w:rsidRDefault="0037724D" w:rsidP="0037724D">
            <w:pPr>
              <w:pStyle w:val="TAC"/>
              <w:rPr>
                <w:ins w:id="1940" w:author="Huawei" w:date="2022-11-04T21:20:00Z"/>
              </w:rPr>
            </w:pPr>
            <w:ins w:id="1941" w:author="Huawei" w:date="2022-11-04T21:50:00Z">
              <w:r w:rsidRPr="002E78D5">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42"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630F23C" w14:textId="2EBE2BD9" w:rsidR="0037724D" w:rsidRPr="0053369F" w:rsidRDefault="0037724D" w:rsidP="0037724D">
            <w:pPr>
              <w:pStyle w:val="TAC"/>
              <w:rPr>
                <w:ins w:id="1943" w:author="Huawei" w:date="2022-11-04T21:20:00Z"/>
              </w:rPr>
            </w:pPr>
            <w:ins w:id="1944"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45"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996C6" w14:textId="74364906" w:rsidR="0037724D" w:rsidRPr="0053369F" w:rsidRDefault="0037724D" w:rsidP="0037724D">
            <w:pPr>
              <w:pStyle w:val="TAC"/>
              <w:rPr>
                <w:ins w:id="1946" w:author="Huawei" w:date="2022-11-04T21:20:00Z"/>
              </w:rPr>
            </w:pPr>
            <w:ins w:id="1947"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48"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AA25DC" w14:textId="367CFD20" w:rsidR="0037724D" w:rsidRPr="0053369F" w:rsidRDefault="0037724D" w:rsidP="0037724D">
            <w:pPr>
              <w:pStyle w:val="TAC"/>
              <w:rPr>
                <w:ins w:id="1949" w:author="Huawei" w:date="2022-11-04T21:20:00Z"/>
                <w:rFonts w:eastAsia="宋体"/>
                <w:lang w:eastAsia="zh-CN"/>
              </w:rPr>
            </w:pPr>
            <w:ins w:id="1950"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1"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B538C" w14:textId="031654EA" w:rsidR="0037724D" w:rsidRPr="0053369F" w:rsidRDefault="0037724D" w:rsidP="0037724D">
            <w:pPr>
              <w:pStyle w:val="TAC"/>
              <w:rPr>
                <w:ins w:id="1952" w:author="Huawei" w:date="2022-11-04T21:20:00Z"/>
                <w:rFonts w:eastAsia="宋体"/>
              </w:rPr>
            </w:pPr>
            <w:ins w:id="1953"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54"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40E78A" w14:textId="7A44C80C" w:rsidR="0037724D" w:rsidRPr="0053369F" w:rsidRDefault="0037724D" w:rsidP="0037724D">
            <w:pPr>
              <w:pStyle w:val="TAC"/>
              <w:rPr>
                <w:ins w:id="1955" w:author="Huawei" w:date="2022-11-04T21:20:00Z"/>
              </w:rPr>
            </w:pPr>
            <w:ins w:id="1956"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57"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FF967E" w14:textId="79C12FB3" w:rsidR="0037724D" w:rsidRPr="0053369F" w:rsidRDefault="0037724D" w:rsidP="0037724D">
            <w:pPr>
              <w:pStyle w:val="TAC"/>
              <w:rPr>
                <w:ins w:id="1958" w:author="Huawei" w:date="2022-11-04T21:20:00Z"/>
                <w:rFonts w:eastAsia="宋体"/>
              </w:rPr>
            </w:pPr>
            <w:ins w:id="1959" w:author="Huawei" w:date="2022-11-04T21:44:00Z">
              <w:r w:rsidRPr="00063479">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0"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3D0EE7" w14:textId="034FE93B" w:rsidR="0037724D" w:rsidRPr="0053369F" w:rsidRDefault="0037724D" w:rsidP="0037724D">
            <w:pPr>
              <w:pStyle w:val="TAC"/>
              <w:rPr>
                <w:ins w:id="1961" w:author="Huawei" w:date="2022-11-04T21:20:00Z"/>
                <w:rFonts w:eastAsia="宋体"/>
              </w:rPr>
            </w:pPr>
            <w:ins w:id="1962"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3"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71976C" w14:textId="059CD21C" w:rsidR="0037724D" w:rsidRPr="0053369F" w:rsidRDefault="0037724D" w:rsidP="0037724D">
            <w:pPr>
              <w:pStyle w:val="TAC"/>
              <w:rPr>
                <w:ins w:id="1964" w:author="Huawei" w:date="2022-11-04T21:20:00Z"/>
              </w:rPr>
            </w:pPr>
            <w:ins w:id="1965"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66"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AEC77" w14:textId="6E34111C" w:rsidR="0037724D" w:rsidRPr="0053369F" w:rsidRDefault="0037724D" w:rsidP="0037724D">
            <w:pPr>
              <w:pStyle w:val="TAC"/>
              <w:rPr>
                <w:ins w:id="1967" w:author="Huawei" w:date="2022-11-04T21:20:00Z"/>
              </w:rPr>
            </w:pPr>
            <w:ins w:id="1968"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69"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E7029" w14:textId="5E814C91" w:rsidR="0037724D" w:rsidRPr="0053369F" w:rsidRDefault="0037724D" w:rsidP="0037724D">
            <w:pPr>
              <w:pStyle w:val="TAC"/>
              <w:rPr>
                <w:ins w:id="1970" w:author="Huawei" w:date="2022-11-04T21:20:00Z"/>
                <w:rFonts w:eastAsia="宋体"/>
              </w:rPr>
            </w:pPr>
            <w:ins w:id="1971" w:author="Huawei" w:date="2022-11-04T21:44:00Z">
              <w:r w:rsidRPr="0010621B">
                <w:t>12</w:t>
              </w:r>
              <w:r>
                <w:t>-TT</w:t>
              </w:r>
            </w:ins>
          </w:p>
        </w:tc>
      </w:tr>
      <w:tr w:rsidR="0037724D" w:rsidRPr="0053369F" w14:paraId="16D25686" w14:textId="77777777" w:rsidTr="006B7F74">
        <w:tblPrEx>
          <w:tblW w:w="10348" w:type="dxa"/>
          <w:tblInd w:w="70" w:type="dxa"/>
          <w:tblCellMar>
            <w:left w:w="70" w:type="dxa"/>
            <w:right w:w="70" w:type="dxa"/>
          </w:tblCellMar>
          <w:tblPrExChange w:id="1972" w:author="Huawei" w:date="2022-11-04T21:50:00Z">
            <w:tblPrEx>
              <w:tblW w:w="10348" w:type="dxa"/>
              <w:tblInd w:w="70" w:type="dxa"/>
              <w:tblCellMar>
                <w:left w:w="70" w:type="dxa"/>
                <w:right w:w="70" w:type="dxa"/>
              </w:tblCellMar>
            </w:tblPrEx>
          </w:tblPrExChange>
        </w:tblPrEx>
        <w:trPr>
          <w:trHeight w:val="77"/>
          <w:ins w:id="1973" w:author="Huawei" w:date="2022-11-04T21:20:00Z"/>
          <w:trPrChange w:id="1974"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1975"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6F038C9" w14:textId="0466F86B" w:rsidR="0037724D" w:rsidRPr="0053369F" w:rsidRDefault="0037724D" w:rsidP="0037724D">
            <w:pPr>
              <w:pStyle w:val="TAC"/>
              <w:rPr>
                <w:ins w:id="1976" w:author="Huawei" w:date="2022-11-04T21:20:00Z"/>
              </w:rPr>
            </w:pPr>
            <w:ins w:id="1977" w:author="Huawei" w:date="2022-11-04T21:50:00Z">
              <w:r w:rsidRPr="002E78D5">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1978"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BF628B" w14:textId="50A4DF8D" w:rsidR="0037724D" w:rsidRPr="0053369F" w:rsidRDefault="0037724D" w:rsidP="0037724D">
            <w:pPr>
              <w:pStyle w:val="TAC"/>
              <w:rPr>
                <w:ins w:id="1979" w:author="Huawei" w:date="2022-11-04T21:20:00Z"/>
              </w:rPr>
            </w:pPr>
            <w:ins w:id="1980"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1981"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43B12" w14:textId="619C5953" w:rsidR="0037724D" w:rsidRPr="0053369F" w:rsidRDefault="0037724D" w:rsidP="0037724D">
            <w:pPr>
              <w:pStyle w:val="TAC"/>
              <w:rPr>
                <w:ins w:id="1982" w:author="Huawei" w:date="2022-11-04T21:20:00Z"/>
              </w:rPr>
            </w:pPr>
            <w:ins w:id="1983"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4"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CB13CE" w14:textId="74079102" w:rsidR="0037724D" w:rsidRPr="0053369F" w:rsidRDefault="0037724D" w:rsidP="0037724D">
            <w:pPr>
              <w:pStyle w:val="TAC"/>
              <w:rPr>
                <w:ins w:id="1985" w:author="Huawei" w:date="2022-11-04T21:20:00Z"/>
                <w:rFonts w:eastAsia="宋体"/>
                <w:lang w:eastAsia="zh-CN"/>
              </w:rPr>
            </w:pPr>
            <w:ins w:id="1986"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87"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C39FC1" w14:textId="0AC448DD" w:rsidR="0037724D" w:rsidRPr="0053369F" w:rsidRDefault="0037724D" w:rsidP="0037724D">
            <w:pPr>
              <w:pStyle w:val="TAC"/>
              <w:rPr>
                <w:ins w:id="1988" w:author="Huawei" w:date="2022-11-04T21:20:00Z"/>
                <w:rFonts w:eastAsia="宋体"/>
              </w:rPr>
            </w:pPr>
            <w:ins w:id="1989"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0"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46164" w14:textId="3BBB5E62" w:rsidR="0037724D" w:rsidRPr="0053369F" w:rsidRDefault="0037724D" w:rsidP="0037724D">
            <w:pPr>
              <w:pStyle w:val="TAC"/>
              <w:rPr>
                <w:ins w:id="1991" w:author="Huawei" w:date="2022-11-04T21:20:00Z"/>
              </w:rPr>
            </w:pPr>
            <w:ins w:id="1992"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3"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A90E99" w14:textId="2BB33202" w:rsidR="0037724D" w:rsidRPr="0053369F" w:rsidRDefault="0037724D" w:rsidP="0037724D">
            <w:pPr>
              <w:pStyle w:val="TAC"/>
              <w:rPr>
                <w:ins w:id="1994" w:author="Huawei" w:date="2022-11-04T21:20:00Z"/>
                <w:rFonts w:eastAsia="宋体"/>
              </w:rPr>
            </w:pPr>
            <w:ins w:id="1995" w:author="Huawei" w:date="2022-11-04T21:44: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996"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1D22E" w14:textId="14924BB3" w:rsidR="0037724D" w:rsidRPr="0053369F" w:rsidRDefault="0037724D" w:rsidP="0037724D">
            <w:pPr>
              <w:pStyle w:val="TAC"/>
              <w:rPr>
                <w:ins w:id="1997" w:author="Huawei" w:date="2022-11-04T21:20:00Z"/>
                <w:rFonts w:eastAsia="宋体"/>
              </w:rPr>
            </w:pPr>
            <w:ins w:id="1998"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999"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091D4F" w14:textId="6C352155" w:rsidR="0037724D" w:rsidRPr="0053369F" w:rsidRDefault="0037724D" w:rsidP="0037724D">
            <w:pPr>
              <w:pStyle w:val="TAC"/>
              <w:rPr>
                <w:ins w:id="2000" w:author="Huawei" w:date="2022-11-04T21:20:00Z"/>
              </w:rPr>
            </w:pPr>
            <w:ins w:id="2001"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02"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B61713" w14:textId="21633803" w:rsidR="0037724D" w:rsidRPr="0053369F" w:rsidRDefault="0037724D" w:rsidP="0037724D">
            <w:pPr>
              <w:pStyle w:val="TAC"/>
              <w:rPr>
                <w:ins w:id="2003" w:author="Huawei" w:date="2022-11-04T21:20:00Z"/>
              </w:rPr>
            </w:pPr>
            <w:ins w:id="2004"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05"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FF04B" w14:textId="76687CB0" w:rsidR="0037724D" w:rsidRPr="0053369F" w:rsidRDefault="0037724D" w:rsidP="0037724D">
            <w:pPr>
              <w:pStyle w:val="TAC"/>
              <w:rPr>
                <w:ins w:id="2006" w:author="Huawei" w:date="2022-11-04T21:20:00Z"/>
                <w:rFonts w:eastAsia="宋体"/>
              </w:rPr>
            </w:pPr>
            <w:ins w:id="2007" w:author="Huawei" w:date="2022-11-04T21:44:00Z">
              <w:r w:rsidRPr="0010621B">
                <w:t>8</w:t>
              </w:r>
              <w:r>
                <w:t>-TT</w:t>
              </w:r>
            </w:ins>
          </w:p>
        </w:tc>
      </w:tr>
      <w:tr w:rsidR="0037724D" w:rsidRPr="0053369F" w14:paraId="2CCC4379" w14:textId="77777777" w:rsidTr="006B7F74">
        <w:tblPrEx>
          <w:tblW w:w="10348" w:type="dxa"/>
          <w:tblInd w:w="70" w:type="dxa"/>
          <w:tblCellMar>
            <w:left w:w="70" w:type="dxa"/>
            <w:right w:w="70" w:type="dxa"/>
          </w:tblCellMar>
          <w:tblPrExChange w:id="2008" w:author="Huawei" w:date="2022-11-04T21:50:00Z">
            <w:tblPrEx>
              <w:tblW w:w="10348" w:type="dxa"/>
              <w:tblInd w:w="70" w:type="dxa"/>
              <w:tblCellMar>
                <w:left w:w="70" w:type="dxa"/>
                <w:right w:w="70" w:type="dxa"/>
              </w:tblCellMar>
            </w:tblPrEx>
          </w:tblPrExChange>
        </w:tblPrEx>
        <w:trPr>
          <w:trHeight w:val="77"/>
          <w:ins w:id="2009" w:author="Huawei" w:date="2022-11-04T21:20:00Z"/>
          <w:trPrChange w:id="2010"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11"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7943251" w14:textId="7D54C296" w:rsidR="0037724D" w:rsidRPr="0053369F" w:rsidRDefault="0037724D" w:rsidP="0037724D">
            <w:pPr>
              <w:pStyle w:val="TAC"/>
              <w:rPr>
                <w:ins w:id="2012" w:author="Huawei" w:date="2022-11-04T21:20:00Z"/>
              </w:rPr>
            </w:pPr>
            <w:ins w:id="2013" w:author="Huawei" w:date="2022-11-04T21:50:00Z">
              <w:r w:rsidRPr="002E78D5">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14"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B5B0565" w14:textId="6020F525" w:rsidR="0037724D" w:rsidRPr="0053369F" w:rsidRDefault="0037724D" w:rsidP="0037724D">
            <w:pPr>
              <w:pStyle w:val="TAC"/>
              <w:rPr>
                <w:ins w:id="2015" w:author="Huawei" w:date="2022-11-04T21:20:00Z"/>
              </w:rPr>
            </w:pPr>
            <w:ins w:id="2016"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17"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EAE7D4" w14:textId="461B9F97" w:rsidR="0037724D" w:rsidRPr="0053369F" w:rsidRDefault="0037724D" w:rsidP="0037724D">
            <w:pPr>
              <w:pStyle w:val="TAC"/>
              <w:rPr>
                <w:ins w:id="2018" w:author="Huawei" w:date="2022-11-04T21:20:00Z"/>
              </w:rPr>
            </w:pPr>
            <w:ins w:id="2019"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0"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C9ED5" w14:textId="6152F881" w:rsidR="0037724D" w:rsidRPr="0053369F" w:rsidRDefault="0037724D" w:rsidP="0037724D">
            <w:pPr>
              <w:pStyle w:val="TAC"/>
              <w:rPr>
                <w:ins w:id="2021" w:author="Huawei" w:date="2022-11-04T21:20:00Z"/>
                <w:rFonts w:eastAsia="宋体"/>
                <w:lang w:eastAsia="zh-CN"/>
              </w:rPr>
            </w:pPr>
            <w:ins w:id="2022" w:author="Huawei" w:date="2022-11-04T21:38:00Z">
              <w:r>
                <w:rPr>
                  <w:rFonts w:eastAsia="宋体"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3"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F64418" w14:textId="272BEE14" w:rsidR="0037724D" w:rsidRPr="0053369F" w:rsidRDefault="0037724D" w:rsidP="0037724D">
            <w:pPr>
              <w:pStyle w:val="TAC"/>
              <w:rPr>
                <w:ins w:id="2024" w:author="Huawei" w:date="2022-11-04T21:20:00Z"/>
                <w:rFonts w:eastAsia="宋体"/>
              </w:rPr>
            </w:pPr>
            <w:ins w:id="2025"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26"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F2A15" w14:textId="1E20B058" w:rsidR="0037724D" w:rsidRPr="0053369F" w:rsidRDefault="0037724D" w:rsidP="0037724D">
            <w:pPr>
              <w:pStyle w:val="TAC"/>
              <w:rPr>
                <w:ins w:id="2027" w:author="Huawei" w:date="2022-11-04T21:20:00Z"/>
              </w:rPr>
            </w:pPr>
            <w:ins w:id="2028"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29"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1E278C" w14:textId="4B6EDBC2" w:rsidR="0037724D" w:rsidRPr="0053369F" w:rsidRDefault="0037724D" w:rsidP="0037724D">
            <w:pPr>
              <w:pStyle w:val="TAC"/>
              <w:rPr>
                <w:ins w:id="2030" w:author="Huawei" w:date="2022-11-04T21:20:00Z"/>
                <w:rFonts w:eastAsia="宋体"/>
              </w:rPr>
            </w:pPr>
            <w:ins w:id="2031" w:author="Huawei" w:date="2022-11-04T21:44:00Z">
              <w:r w:rsidRPr="00063479">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32"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FD704" w14:textId="76F1711F" w:rsidR="0037724D" w:rsidRPr="0053369F" w:rsidRDefault="0037724D" w:rsidP="0037724D">
            <w:pPr>
              <w:pStyle w:val="TAC"/>
              <w:rPr>
                <w:ins w:id="2033" w:author="Huawei" w:date="2022-11-04T21:20:00Z"/>
                <w:rFonts w:eastAsia="宋体"/>
              </w:rPr>
            </w:pPr>
            <w:ins w:id="2034" w:author="Huawei" w:date="2022-11-04T21:44:00Z">
              <w:r w:rsidRPr="00063479">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5"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486DED" w14:textId="4D4CBDAD" w:rsidR="0037724D" w:rsidRPr="0053369F" w:rsidRDefault="0037724D" w:rsidP="0037724D">
            <w:pPr>
              <w:pStyle w:val="TAC"/>
              <w:rPr>
                <w:ins w:id="2036" w:author="Huawei" w:date="2022-11-04T21:20:00Z"/>
              </w:rPr>
            </w:pPr>
            <w:ins w:id="2037"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38"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ADDCCA" w14:textId="21847595" w:rsidR="0037724D" w:rsidRPr="0053369F" w:rsidRDefault="0037724D" w:rsidP="0037724D">
            <w:pPr>
              <w:pStyle w:val="TAC"/>
              <w:rPr>
                <w:ins w:id="2039" w:author="Huawei" w:date="2022-11-04T21:20:00Z"/>
              </w:rPr>
            </w:pPr>
            <w:ins w:id="2040" w:author="Huawei" w:date="2022-11-04T21:44: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041"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FBF3FF" w14:textId="719FA287" w:rsidR="0037724D" w:rsidRPr="0053369F" w:rsidRDefault="0037724D" w:rsidP="0037724D">
            <w:pPr>
              <w:pStyle w:val="TAC"/>
              <w:rPr>
                <w:ins w:id="2042" w:author="Huawei" w:date="2022-11-04T21:20:00Z"/>
                <w:rFonts w:eastAsia="宋体"/>
              </w:rPr>
            </w:pPr>
            <w:ins w:id="2043" w:author="Huawei" w:date="2022-11-04T21:44:00Z">
              <w:r w:rsidRPr="0010621B">
                <w:t>8</w:t>
              </w:r>
              <w:r>
                <w:t>-TT</w:t>
              </w:r>
            </w:ins>
          </w:p>
        </w:tc>
      </w:tr>
      <w:tr w:rsidR="0037724D" w:rsidRPr="0053369F" w14:paraId="4F7CDAC9" w14:textId="77777777" w:rsidTr="006B7F74">
        <w:tblPrEx>
          <w:tblW w:w="10348" w:type="dxa"/>
          <w:tblInd w:w="70" w:type="dxa"/>
          <w:tblCellMar>
            <w:left w:w="70" w:type="dxa"/>
            <w:right w:w="70" w:type="dxa"/>
          </w:tblCellMar>
          <w:tblPrExChange w:id="2044" w:author="Huawei" w:date="2022-11-04T21:50:00Z">
            <w:tblPrEx>
              <w:tblW w:w="10348" w:type="dxa"/>
              <w:tblInd w:w="70" w:type="dxa"/>
              <w:tblCellMar>
                <w:left w:w="70" w:type="dxa"/>
                <w:right w:w="70" w:type="dxa"/>
              </w:tblCellMar>
            </w:tblPrEx>
          </w:tblPrExChange>
        </w:tblPrEx>
        <w:trPr>
          <w:trHeight w:val="77"/>
          <w:trPrChange w:id="2045" w:author="Huawei" w:date="2022-11-04T21:50: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46" w:author="Huawei" w:date="2022-11-04T21:50: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5666711" w14:textId="07D5FB95" w:rsidR="0037724D" w:rsidRPr="0053369F" w:rsidRDefault="0037724D" w:rsidP="0037724D">
            <w:pPr>
              <w:pStyle w:val="TAC"/>
            </w:pPr>
            <w:ins w:id="2047" w:author="Huawei" w:date="2022-11-04T21:51:00Z">
              <w:r>
                <w:t>74</w:t>
              </w:r>
            </w:ins>
            <w:del w:id="2048" w:author="Huawei" w:date="2022-11-04T21:50:00Z">
              <w:r w:rsidRPr="0053369F" w:rsidDel="006B7F74">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49" w:author="Huawei" w:date="2022-11-04T21:50: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48CDC7C"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50" w:author="Huawei" w:date="2022-11-04T21:50: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F3245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1" w:author="Huawei" w:date="2022-11-04T21:50: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C5E649"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2" w:author="Huawei" w:date="2022-11-04T21:50: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205FB3"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3" w:author="Huawei" w:date="2022-11-04T21:50: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04466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4" w:author="Huawei" w:date="2022-11-04T21:50: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0E6264"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5" w:author="Huawei" w:date="2022-11-04T21:50: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E18957"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6" w:author="Huawei" w:date="2022-11-04T21:50: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5EC7D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7" w:author="Huawei" w:date="2022-11-04T21:50: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2558E6"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58" w:author="Huawei" w:date="2022-11-04T21:50: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D04893" w14:textId="77777777" w:rsidR="0037724D" w:rsidRPr="0053369F" w:rsidRDefault="0037724D" w:rsidP="0037724D">
            <w:pPr>
              <w:pStyle w:val="TAC"/>
            </w:pPr>
            <w:r w:rsidRPr="0053369F">
              <w:rPr>
                <w:rFonts w:eastAsia="宋体"/>
              </w:rPr>
              <w:t>14-TT</w:t>
            </w:r>
          </w:p>
        </w:tc>
      </w:tr>
    </w:tbl>
    <w:p w14:paraId="03E23162" w14:textId="77777777" w:rsidR="001E0236" w:rsidRPr="0053369F" w:rsidRDefault="001E0236" w:rsidP="001E0236">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2059">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1E0236" w:rsidRPr="0053369F" w14:paraId="1E3B618E" w14:textId="77777777" w:rsidTr="00F0136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2058" w14:textId="77777777" w:rsidR="001E0236" w:rsidRPr="0053369F" w:rsidRDefault="001E0236" w:rsidP="00F01368">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1E9C19" w14:textId="77777777" w:rsidR="001E0236" w:rsidRPr="0053369F" w:rsidRDefault="001E0236" w:rsidP="00F01368">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w:t>
            </w:r>
            <w:proofErr w:type="spellStart"/>
            <w:r w:rsidRPr="0053369F">
              <w:t>dBm</w:t>
            </w:r>
            <w:proofErr w:type="spellEnd"/>
            <w:r w:rsidRPr="0053369F">
              <w:t>)</w:t>
            </w:r>
          </w:p>
        </w:tc>
        <w:tc>
          <w:tcPr>
            <w:tcW w:w="1051" w:type="dxa"/>
            <w:tcBorders>
              <w:top w:val="single" w:sz="4" w:space="0" w:color="auto"/>
              <w:left w:val="single" w:sz="4" w:space="0" w:color="auto"/>
              <w:bottom w:val="single" w:sz="4" w:space="0" w:color="auto"/>
              <w:right w:val="single" w:sz="4" w:space="0" w:color="auto"/>
            </w:tcBorders>
            <w:vAlign w:val="center"/>
          </w:tcPr>
          <w:p w14:paraId="5D573389" w14:textId="77777777" w:rsidR="001E0236" w:rsidRPr="0053369F" w:rsidRDefault="001E0236" w:rsidP="00F01368">
            <w:pPr>
              <w:pStyle w:val="TAH"/>
            </w:pPr>
            <w:r w:rsidRPr="0053369F">
              <w:rPr>
                <w:rFonts w:ascii="Calibri Light" w:hAnsi="Calibri Light"/>
              </w:rPr>
              <w:t></w:t>
            </w:r>
            <w:proofErr w:type="spellStart"/>
            <w:r w:rsidRPr="0053369F">
              <w:t>P</w:t>
            </w:r>
            <w:r w:rsidRPr="0053369F">
              <w:rPr>
                <w:vertAlign w:val="subscript"/>
              </w:rPr>
              <w:t>PowerClass</w:t>
            </w:r>
            <w:proofErr w:type="spellEnd"/>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10168" w14:textId="77777777" w:rsidR="001E0236" w:rsidRPr="0053369F" w:rsidRDefault="001E0236" w:rsidP="00F01368">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FEF8A" w14:textId="77777777" w:rsidR="001E0236" w:rsidRPr="0053369F" w:rsidRDefault="001E0236" w:rsidP="00F01368">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5453E" w14:textId="77777777" w:rsidR="001E0236" w:rsidRPr="0053369F" w:rsidRDefault="001E0236" w:rsidP="00F01368">
            <w:pPr>
              <w:pStyle w:val="TAH"/>
            </w:pPr>
            <w:proofErr w:type="spellStart"/>
            <w:r w:rsidRPr="0053369F">
              <w:t>ΔT</w:t>
            </w:r>
            <w:r w:rsidRPr="0053369F">
              <w:rPr>
                <w:vertAlign w:val="subscript"/>
              </w:rPr>
              <w:t>C,c</w:t>
            </w:r>
            <w:proofErr w:type="spellEnd"/>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39A3" w14:textId="77777777" w:rsidR="001E0236" w:rsidRPr="0053369F" w:rsidRDefault="001E0236" w:rsidP="00F01368">
            <w:pPr>
              <w:pStyle w:val="TAH"/>
            </w:pPr>
            <w:proofErr w:type="spellStart"/>
            <w:r w:rsidRPr="0053369F">
              <w:t>P</w:t>
            </w:r>
            <w:r w:rsidRPr="0053369F">
              <w:rPr>
                <w:vertAlign w:val="subscript"/>
              </w:rPr>
              <w:t>CMAX_L,c</w:t>
            </w:r>
            <w:proofErr w:type="spellEnd"/>
            <w:r w:rsidRPr="0053369F">
              <w:t xml:space="preserve"> (</w:t>
            </w:r>
            <w:proofErr w:type="spellStart"/>
            <w:r w:rsidRPr="0053369F">
              <w:t>dBm</w:t>
            </w:r>
            <w:proofErr w:type="spellEnd"/>
            <w:r w:rsidRPr="0053369F">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5DB15" w14:textId="77777777" w:rsidR="001E0236" w:rsidRPr="0053369F" w:rsidRDefault="001E0236" w:rsidP="00F01368">
            <w:pPr>
              <w:pStyle w:val="TAH"/>
            </w:pPr>
            <w:r w:rsidRPr="0053369F">
              <w:t>T(</w:t>
            </w:r>
            <w:proofErr w:type="spellStart"/>
            <w:r w:rsidRPr="0053369F">
              <w:t>P</w:t>
            </w:r>
            <w:r w:rsidRPr="0053369F">
              <w:rPr>
                <w:vertAlign w:val="subscript"/>
              </w:rPr>
              <w:t>CMAX_L,c</w:t>
            </w:r>
            <w:proofErr w:type="spellEnd"/>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72AFAA" w14:textId="77777777" w:rsidR="001E0236" w:rsidRPr="0053369F" w:rsidRDefault="001E0236" w:rsidP="00F01368">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9CA20" w14:textId="77777777" w:rsidR="001E0236" w:rsidRPr="0053369F" w:rsidRDefault="001E0236" w:rsidP="00F01368">
            <w:pPr>
              <w:pStyle w:val="TAH"/>
            </w:pPr>
            <w:r w:rsidRPr="0053369F">
              <w:t>Upper limit (</w:t>
            </w:r>
            <w:proofErr w:type="spellStart"/>
            <w:r w:rsidRPr="0053369F">
              <w:t>dBm</w:t>
            </w:r>
            <w:proofErr w:type="spellEnd"/>
            <w:r w:rsidRPr="0053369F">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FE67" w14:textId="77777777" w:rsidR="001E0236" w:rsidRPr="0053369F" w:rsidRDefault="001E0236" w:rsidP="00F01368">
            <w:pPr>
              <w:pStyle w:val="TAH"/>
            </w:pPr>
            <w:r w:rsidRPr="0053369F">
              <w:t>Lower limit (</w:t>
            </w:r>
            <w:proofErr w:type="spellStart"/>
            <w:r w:rsidRPr="0053369F">
              <w:t>dBm</w:t>
            </w:r>
            <w:proofErr w:type="spellEnd"/>
            <w:r w:rsidRPr="0053369F">
              <w:t>)</w:t>
            </w:r>
          </w:p>
        </w:tc>
      </w:tr>
      <w:tr w:rsidR="0037724D" w:rsidRPr="0053369F" w14:paraId="20F1A700" w14:textId="77777777" w:rsidTr="005A60AF">
        <w:tblPrEx>
          <w:tblW w:w="10348" w:type="dxa"/>
          <w:tblInd w:w="70" w:type="dxa"/>
          <w:tblCellMar>
            <w:left w:w="70" w:type="dxa"/>
            <w:right w:w="70" w:type="dxa"/>
          </w:tblCellMar>
          <w:tblPrExChange w:id="2060" w:author="Huawei" w:date="2022-11-04T21:51:00Z">
            <w:tblPrEx>
              <w:tblW w:w="10348" w:type="dxa"/>
              <w:tblInd w:w="70" w:type="dxa"/>
              <w:tblCellMar>
                <w:left w:w="70" w:type="dxa"/>
                <w:right w:w="70" w:type="dxa"/>
              </w:tblCellMar>
            </w:tblPrEx>
          </w:tblPrExChange>
        </w:tblPrEx>
        <w:trPr>
          <w:trHeight w:val="77"/>
          <w:trPrChange w:id="206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6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1A378A" w14:textId="49FFF4A4" w:rsidR="0037724D" w:rsidRPr="0053369F" w:rsidRDefault="0037724D" w:rsidP="0037724D">
            <w:pPr>
              <w:pStyle w:val="TAC"/>
            </w:pPr>
            <w:ins w:id="2063" w:author="Huawei" w:date="2022-11-04T21:51:00Z">
              <w:r w:rsidRPr="002E78D5">
                <w:t>75</w:t>
              </w:r>
            </w:ins>
            <w:del w:id="2064" w:author="Huawei" w:date="2022-11-04T21:51:00Z">
              <w:r w:rsidRPr="0053369F" w:rsidDel="005A60AF">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6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3D1876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6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43F48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079F00" w14:textId="77777777" w:rsidR="0037724D" w:rsidRPr="0053369F" w:rsidRDefault="0037724D" w:rsidP="0037724D">
            <w:pPr>
              <w:pStyle w:val="TAC"/>
            </w:pPr>
            <w:r w:rsidRPr="0053369F">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6BAE4D"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6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77A5"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CCD35" w14:textId="77777777" w:rsidR="0037724D" w:rsidRPr="0053369F" w:rsidRDefault="0037724D" w:rsidP="0037724D">
            <w:pPr>
              <w:pStyle w:val="TAC"/>
            </w:pPr>
            <w:r w:rsidRPr="0053369F">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79430C" w14:textId="77777777" w:rsidR="0037724D" w:rsidRPr="0053369F" w:rsidRDefault="0037724D" w:rsidP="0037724D">
            <w:pPr>
              <w:pStyle w:val="TAC"/>
            </w:pPr>
            <w:r w:rsidRPr="0053369F">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0DE03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EF13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7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59ED4D" w14:textId="77777777" w:rsidR="0037724D" w:rsidRPr="0053369F" w:rsidRDefault="0037724D" w:rsidP="0037724D">
            <w:pPr>
              <w:pStyle w:val="TAC"/>
            </w:pPr>
            <w:r w:rsidRPr="0053369F">
              <w:rPr>
                <w:rFonts w:eastAsia="宋体"/>
              </w:rPr>
              <w:t>14-TT</w:t>
            </w:r>
          </w:p>
        </w:tc>
      </w:tr>
      <w:tr w:rsidR="0037724D" w:rsidRPr="0053369F" w14:paraId="102F1E10" w14:textId="77777777" w:rsidTr="005A60AF">
        <w:tblPrEx>
          <w:tblW w:w="10348" w:type="dxa"/>
          <w:tblInd w:w="70" w:type="dxa"/>
          <w:tblCellMar>
            <w:left w:w="70" w:type="dxa"/>
            <w:right w:w="70" w:type="dxa"/>
          </w:tblCellMar>
          <w:tblPrExChange w:id="2075" w:author="Huawei" w:date="2022-11-04T21:51:00Z">
            <w:tblPrEx>
              <w:tblW w:w="10348" w:type="dxa"/>
              <w:tblInd w:w="70" w:type="dxa"/>
              <w:tblCellMar>
                <w:left w:w="70" w:type="dxa"/>
                <w:right w:w="70" w:type="dxa"/>
              </w:tblCellMar>
            </w:tblPrEx>
          </w:tblPrExChange>
        </w:tblPrEx>
        <w:trPr>
          <w:trHeight w:val="77"/>
          <w:trPrChange w:id="207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7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1A06092" w14:textId="24AD3425" w:rsidR="0037724D" w:rsidRPr="0053369F" w:rsidRDefault="0037724D" w:rsidP="0037724D">
            <w:pPr>
              <w:pStyle w:val="TAC"/>
            </w:pPr>
            <w:ins w:id="2078" w:author="Huawei" w:date="2022-11-04T21:51:00Z">
              <w:r w:rsidRPr="002E78D5">
                <w:t>76</w:t>
              </w:r>
            </w:ins>
            <w:del w:id="2079" w:author="Huawei" w:date="2022-11-04T21:51:00Z">
              <w:r w:rsidRPr="0053369F" w:rsidDel="005A60AF">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8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30A5BC5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8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3861C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0AE967"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A8E869"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E8F5B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281538"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6C3032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5CA1A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B3074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8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2BB0EB" w14:textId="77777777" w:rsidR="0037724D" w:rsidRPr="0053369F" w:rsidRDefault="0037724D" w:rsidP="0037724D">
            <w:pPr>
              <w:pStyle w:val="TAC"/>
            </w:pPr>
            <w:r w:rsidRPr="0053369F">
              <w:rPr>
                <w:rFonts w:eastAsia="宋体"/>
              </w:rPr>
              <w:t>11-TT</w:t>
            </w:r>
          </w:p>
        </w:tc>
      </w:tr>
      <w:tr w:rsidR="0037724D" w:rsidRPr="0053369F" w14:paraId="128DDC34" w14:textId="77777777" w:rsidTr="005A60AF">
        <w:tblPrEx>
          <w:tblW w:w="10348" w:type="dxa"/>
          <w:tblInd w:w="70" w:type="dxa"/>
          <w:tblCellMar>
            <w:left w:w="70" w:type="dxa"/>
            <w:right w:w="70" w:type="dxa"/>
          </w:tblCellMar>
          <w:tblPrExChange w:id="2090" w:author="Huawei" w:date="2022-11-04T21:51:00Z">
            <w:tblPrEx>
              <w:tblW w:w="10348" w:type="dxa"/>
              <w:tblInd w:w="70" w:type="dxa"/>
              <w:tblCellMar>
                <w:left w:w="70" w:type="dxa"/>
                <w:right w:w="70" w:type="dxa"/>
              </w:tblCellMar>
            </w:tblPrEx>
          </w:tblPrExChange>
        </w:tblPrEx>
        <w:trPr>
          <w:trHeight w:val="77"/>
          <w:trPrChange w:id="209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09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A0F47F" w14:textId="226E291B" w:rsidR="0037724D" w:rsidRPr="0053369F" w:rsidRDefault="0037724D" w:rsidP="0037724D">
            <w:pPr>
              <w:pStyle w:val="TAC"/>
            </w:pPr>
            <w:ins w:id="2093" w:author="Huawei" w:date="2022-11-04T21:51:00Z">
              <w:r w:rsidRPr="002E78D5">
                <w:t>77</w:t>
              </w:r>
            </w:ins>
            <w:del w:id="2094" w:author="Huawei" w:date="2022-11-04T21:51:00Z">
              <w:r w:rsidRPr="0053369F" w:rsidDel="005A60AF">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09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BD09E2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09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10FDE"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AAA98"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CF2EC3"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09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1A26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FFAEF7"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E8355C"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53FF6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794144"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0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C9D8C6" w14:textId="77777777" w:rsidR="0037724D" w:rsidRPr="0053369F" w:rsidRDefault="0037724D" w:rsidP="0037724D">
            <w:pPr>
              <w:pStyle w:val="TAC"/>
            </w:pPr>
            <w:r w:rsidRPr="0053369F">
              <w:rPr>
                <w:rFonts w:eastAsia="宋体"/>
              </w:rPr>
              <w:t>6-TT</w:t>
            </w:r>
          </w:p>
        </w:tc>
      </w:tr>
      <w:tr w:rsidR="0037724D" w:rsidRPr="0053369F" w14:paraId="30BD12E2" w14:textId="77777777" w:rsidTr="005A60AF">
        <w:tblPrEx>
          <w:tblW w:w="10348" w:type="dxa"/>
          <w:tblInd w:w="70" w:type="dxa"/>
          <w:tblCellMar>
            <w:left w:w="70" w:type="dxa"/>
            <w:right w:w="70" w:type="dxa"/>
          </w:tblCellMar>
          <w:tblPrExChange w:id="2105" w:author="Huawei" w:date="2022-11-04T21:51:00Z">
            <w:tblPrEx>
              <w:tblW w:w="10348" w:type="dxa"/>
              <w:tblInd w:w="70" w:type="dxa"/>
              <w:tblCellMar>
                <w:left w:w="70" w:type="dxa"/>
                <w:right w:w="70" w:type="dxa"/>
              </w:tblCellMar>
            </w:tblPrEx>
          </w:tblPrExChange>
        </w:tblPrEx>
        <w:trPr>
          <w:trHeight w:val="77"/>
          <w:trPrChange w:id="210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0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7457A2D" w14:textId="6540DD07" w:rsidR="0037724D" w:rsidRPr="0053369F" w:rsidRDefault="0037724D" w:rsidP="0037724D">
            <w:pPr>
              <w:pStyle w:val="TAC"/>
            </w:pPr>
            <w:ins w:id="2108" w:author="Huawei" w:date="2022-11-04T21:51:00Z">
              <w:r w:rsidRPr="002E78D5">
                <w:t>78</w:t>
              </w:r>
            </w:ins>
            <w:del w:id="2109" w:author="Huawei" w:date="2022-11-04T21:51:00Z">
              <w:r w:rsidRPr="0053369F" w:rsidDel="005A60AF">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1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F6CEE8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1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07BD9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01DA38" w14:textId="77777777" w:rsidR="0037724D" w:rsidRPr="0053369F" w:rsidRDefault="0037724D" w:rsidP="0037724D">
            <w:pPr>
              <w:pStyle w:val="TAC"/>
            </w:pPr>
            <w:r w:rsidRPr="0053369F">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1D7A4D"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E99B4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F72C04"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06FE4"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B160E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DE9CE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1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581B0" w14:textId="77777777" w:rsidR="0037724D" w:rsidRPr="0053369F" w:rsidRDefault="0037724D" w:rsidP="0037724D">
            <w:pPr>
              <w:pStyle w:val="TAC"/>
            </w:pPr>
            <w:r w:rsidRPr="0053369F">
              <w:rPr>
                <w:rFonts w:eastAsia="宋体"/>
              </w:rPr>
              <w:t>6-TT</w:t>
            </w:r>
          </w:p>
        </w:tc>
      </w:tr>
      <w:tr w:rsidR="0037724D" w:rsidRPr="0053369F" w14:paraId="03D2668F" w14:textId="77777777" w:rsidTr="005A60AF">
        <w:tblPrEx>
          <w:tblW w:w="10348" w:type="dxa"/>
          <w:tblInd w:w="70" w:type="dxa"/>
          <w:tblCellMar>
            <w:left w:w="70" w:type="dxa"/>
            <w:right w:w="70" w:type="dxa"/>
          </w:tblCellMar>
          <w:tblPrExChange w:id="2120" w:author="Huawei" w:date="2022-11-04T21:51:00Z">
            <w:tblPrEx>
              <w:tblW w:w="10348" w:type="dxa"/>
              <w:tblInd w:w="70" w:type="dxa"/>
              <w:tblCellMar>
                <w:left w:w="70" w:type="dxa"/>
                <w:right w:w="70" w:type="dxa"/>
              </w:tblCellMar>
            </w:tblPrEx>
          </w:tblPrExChange>
        </w:tblPrEx>
        <w:trPr>
          <w:trHeight w:val="77"/>
          <w:trPrChange w:id="212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2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08A28B0" w14:textId="484DF2A6" w:rsidR="0037724D" w:rsidRPr="0053369F" w:rsidRDefault="0037724D" w:rsidP="0037724D">
            <w:pPr>
              <w:pStyle w:val="TAC"/>
            </w:pPr>
            <w:ins w:id="2123" w:author="Huawei" w:date="2022-11-04T21:51:00Z">
              <w:r w:rsidRPr="002E78D5">
                <w:t>79</w:t>
              </w:r>
            </w:ins>
            <w:del w:id="2124" w:author="Huawei" w:date="2022-11-04T21:51:00Z">
              <w:r w:rsidRPr="0053369F" w:rsidDel="005A60AF">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12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F47D7C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12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2EDAF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9238F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0982D"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2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FAC984"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11BE9F"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CAA25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C3CA5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371FE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3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D0FEFA" w14:textId="77777777" w:rsidR="0037724D" w:rsidRPr="0053369F" w:rsidRDefault="0037724D" w:rsidP="0037724D">
            <w:pPr>
              <w:pStyle w:val="TAC"/>
            </w:pPr>
            <w:r w:rsidRPr="0053369F">
              <w:rPr>
                <w:rFonts w:eastAsia="宋体"/>
              </w:rPr>
              <w:t>11.5-TT</w:t>
            </w:r>
          </w:p>
        </w:tc>
      </w:tr>
      <w:tr w:rsidR="0037724D" w:rsidRPr="0053369F" w14:paraId="57C445F0" w14:textId="77777777" w:rsidTr="005A60AF">
        <w:tblPrEx>
          <w:tblW w:w="10348" w:type="dxa"/>
          <w:tblInd w:w="70" w:type="dxa"/>
          <w:tblCellMar>
            <w:left w:w="70" w:type="dxa"/>
            <w:right w:w="70" w:type="dxa"/>
          </w:tblCellMar>
          <w:tblPrExChange w:id="2135" w:author="Huawei" w:date="2022-11-04T21:51:00Z">
            <w:tblPrEx>
              <w:tblW w:w="10348" w:type="dxa"/>
              <w:tblInd w:w="70" w:type="dxa"/>
              <w:tblCellMar>
                <w:left w:w="70" w:type="dxa"/>
                <w:right w:w="70" w:type="dxa"/>
              </w:tblCellMar>
            </w:tblPrEx>
          </w:tblPrExChange>
        </w:tblPrEx>
        <w:trPr>
          <w:trHeight w:val="77"/>
          <w:trPrChange w:id="2136"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137"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9B53618" w14:textId="70962D3B" w:rsidR="0037724D" w:rsidRPr="0053369F" w:rsidRDefault="0037724D" w:rsidP="0037724D">
            <w:pPr>
              <w:pStyle w:val="TAC"/>
            </w:pPr>
            <w:ins w:id="2138" w:author="Huawei" w:date="2022-11-04T21:51:00Z">
              <w:r w:rsidRPr="002E78D5">
                <w:t>80</w:t>
              </w:r>
            </w:ins>
            <w:del w:id="2139" w:author="Huawei" w:date="2022-11-04T21:51:00Z">
              <w:r w:rsidRPr="0053369F" w:rsidDel="005A60AF">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E90EC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812B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2332EC"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658144"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1CFF5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7DA80B"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A4813E"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EF9C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C1CB8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4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980F0" w14:textId="77777777" w:rsidR="0037724D" w:rsidRPr="0053369F" w:rsidRDefault="0037724D" w:rsidP="0037724D">
            <w:pPr>
              <w:pStyle w:val="TAC"/>
            </w:pPr>
            <w:r w:rsidRPr="0053369F">
              <w:rPr>
                <w:rFonts w:eastAsia="宋体"/>
              </w:rPr>
              <w:t>11.5-TT</w:t>
            </w:r>
          </w:p>
        </w:tc>
      </w:tr>
      <w:tr w:rsidR="0037724D" w:rsidRPr="0053369F" w14:paraId="75BDC2D0" w14:textId="77777777" w:rsidTr="005A60AF">
        <w:tblPrEx>
          <w:tblW w:w="10348" w:type="dxa"/>
          <w:tblInd w:w="70" w:type="dxa"/>
          <w:tblCellMar>
            <w:left w:w="70" w:type="dxa"/>
            <w:right w:w="70" w:type="dxa"/>
          </w:tblCellMar>
          <w:tblPrExChange w:id="2150" w:author="Huawei" w:date="2022-11-04T21:51:00Z">
            <w:tblPrEx>
              <w:tblW w:w="10348" w:type="dxa"/>
              <w:tblInd w:w="70" w:type="dxa"/>
              <w:tblCellMar>
                <w:left w:w="70" w:type="dxa"/>
                <w:right w:w="70" w:type="dxa"/>
              </w:tblCellMar>
            </w:tblPrEx>
          </w:tblPrExChange>
        </w:tblPrEx>
        <w:trPr>
          <w:trHeight w:val="77"/>
          <w:trPrChange w:id="215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5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BBDE5B" w14:textId="06C7BE7C" w:rsidR="0037724D" w:rsidRPr="0053369F" w:rsidRDefault="0037724D" w:rsidP="0037724D">
            <w:pPr>
              <w:pStyle w:val="TAC"/>
            </w:pPr>
            <w:ins w:id="2153" w:author="Huawei" w:date="2022-11-04T21:51:00Z">
              <w:r w:rsidRPr="002E78D5">
                <w:t>81</w:t>
              </w:r>
            </w:ins>
            <w:del w:id="2154" w:author="Huawei" w:date="2022-11-04T21:51:00Z">
              <w:r w:rsidRPr="0053369F" w:rsidDel="005A60AF">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4E1E8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6EAB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97C3CD"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F6E55"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5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788B12"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7C035C"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99C7C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D6B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8AB6C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6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939B67" w14:textId="77777777" w:rsidR="0037724D" w:rsidRPr="0053369F" w:rsidRDefault="0037724D" w:rsidP="0037724D">
            <w:pPr>
              <w:pStyle w:val="TAC"/>
            </w:pPr>
            <w:r w:rsidRPr="0053369F">
              <w:rPr>
                <w:rFonts w:eastAsia="宋体"/>
              </w:rPr>
              <w:t>11.5-TT</w:t>
            </w:r>
          </w:p>
        </w:tc>
      </w:tr>
      <w:tr w:rsidR="0037724D" w:rsidRPr="0053369F" w14:paraId="2F131357" w14:textId="77777777" w:rsidTr="005A60AF">
        <w:tblPrEx>
          <w:tblW w:w="10348" w:type="dxa"/>
          <w:tblInd w:w="70" w:type="dxa"/>
          <w:tblCellMar>
            <w:left w:w="70" w:type="dxa"/>
            <w:right w:w="70" w:type="dxa"/>
          </w:tblCellMar>
          <w:tblPrExChange w:id="2165" w:author="Huawei" w:date="2022-11-04T21:51:00Z">
            <w:tblPrEx>
              <w:tblW w:w="10348" w:type="dxa"/>
              <w:tblInd w:w="70" w:type="dxa"/>
              <w:tblCellMar>
                <w:left w:w="70" w:type="dxa"/>
                <w:right w:w="70" w:type="dxa"/>
              </w:tblCellMar>
            </w:tblPrEx>
          </w:tblPrExChange>
        </w:tblPrEx>
        <w:trPr>
          <w:trHeight w:val="77"/>
          <w:trPrChange w:id="216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6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7A445" w14:textId="26A15858" w:rsidR="0037724D" w:rsidRPr="0053369F" w:rsidRDefault="0037724D" w:rsidP="0037724D">
            <w:pPr>
              <w:pStyle w:val="TAC"/>
            </w:pPr>
            <w:ins w:id="2168" w:author="Huawei" w:date="2022-11-04T21:51:00Z">
              <w:r w:rsidRPr="002E78D5">
                <w:t>82</w:t>
              </w:r>
            </w:ins>
            <w:del w:id="2169" w:author="Huawei" w:date="2022-11-04T21:51:00Z">
              <w:r w:rsidRPr="0053369F" w:rsidDel="005A60AF">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95A48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601D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10BE44"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5FFC8A"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67F8B3"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BCB83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3802D"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F891DA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4391AB"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7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382C95" w14:textId="77777777" w:rsidR="0037724D" w:rsidRPr="0053369F" w:rsidRDefault="0037724D" w:rsidP="0037724D">
            <w:pPr>
              <w:pStyle w:val="TAC"/>
            </w:pPr>
            <w:r w:rsidRPr="0053369F">
              <w:rPr>
                <w:rFonts w:eastAsia="宋体"/>
              </w:rPr>
              <w:t>6-TT</w:t>
            </w:r>
          </w:p>
        </w:tc>
      </w:tr>
      <w:tr w:rsidR="0037724D" w:rsidRPr="0053369F" w14:paraId="752EAD44" w14:textId="77777777" w:rsidTr="005A60AF">
        <w:tblPrEx>
          <w:tblW w:w="10348" w:type="dxa"/>
          <w:tblInd w:w="70" w:type="dxa"/>
          <w:tblCellMar>
            <w:left w:w="70" w:type="dxa"/>
            <w:right w:w="70" w:type="dxa"/>
          </w:tblCellMar>
          <w:tblPrExChange w:id="2180" w:author="Huawei" w:date="2022-11-04T21:51:00Z">
            <w:tblPrEx>
              <w:tblW w:w="10348" w:type="dxa"/>
              <w:tblInd w:w="70" w:type="dxa"/>
              <w:tblCellMar>
                <w:left w:w="70" w:type="dxa"/>
                <w:right w:w="70" w:type="dxa"/>
              </w:tblCellMar>
            </w:tblPrEx>
          </w:tblPrExChange>
        </w:tblPrEx>
        <w:trPr>
          <w:trHeight w:val="77"/>
          <w:trPrChange w:id="218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8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D9C7D3" w14:textId="69A62A80" w:rsidR="0037724D" w:rsidRPr="0053369F" w:rsidRDefault="0037724D" w:rsidP="0037724D">
            <w:pPr>
              <w:pStyle w:val="TAC"/>
            </w:pPr>
            <w:ins w:id="2183" w:author="Huawei" w:date="2022-11-04T21:51:00Z">
              <w:r w:rsidRPr="002E78D5">
                <w:t>83</w:t>
              </w:r>
            </w:ins>
            <w:del w:id="2184" w:author="Huawei" w:date="2022-11-04T21:51:00Z">
              <w:r w:rsidRPr="0053369F" w:rsidDel="005A60AF">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D3AD9E"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8303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1E48BB"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D918DC"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8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9B6B31"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6C0448"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CEA9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F071AE"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45FD5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19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1510B4" w14:textId="77777777" w:rsidR="0037724D" w:rsidRPr="0053369F" w:rsidRDefault="0037724D" w:rsidP="0037724D">
            <w:pPr>
              <w:pStyle w:val="TAC"/>
            </w:pPr>
            <w:r w:rsidRPr="0053369F">
              <w:rPr>
                <w:rFonts w:eastAsia="宋体"/>
              </w:rPr>
              <w:t>11.5-TT</w:t>
            </w:r>
          </w:p>
        </w:tc>
      </w:tr>
      <w:tr w:rsidR="0037724D" w:rsidRPr="0053369F" w14:paraId="6B33ADBF" w14:textId="77777777" w:rsidTr="005A60AF">
        <w:tblPrEx>
          <w:tblW w:w="10348" w:type="dxa"/>
          <w:tblInd w:w="70" w:type="dxa"/>
          <w:tblCellMar>
            <w:left w:w="70" w:type="dxa"/>
            <w:right w:w="70" w:type="dxa"/>
          </w:tblCellMar>
          <w:tblPrExChange w:id="2195" w:author="Huawei" w:date="2022-11-04T21:51:00Z">
            <w:tblPrEx>
              <w:tblW w:w="10348" w:type="dxa"/>
              <w:tblInd w:w="70" w:type="dxa"/>
              <w:tblCellMar>
                <w:left w:w="70" w:type="dxa"/>
                <w:right w:w="70" w:type="dxa"/>
              </w:tblCellMar>
            </w:tblPrEx>
          </w:tblPrExChange>
        </w:tblPrEx>
        <w:trPr>
          <w:trHeight w:val="77"/>
          <w:trPrChange w:id="219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19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BA0EC7" w14:textId="31EC2929" w:rsidR="0037724D" w:rsidRPr="0053369F" w:rsidRDefault="0037724D" w:rsidP="0037724D">
            <w:pPr>
              <w:pStyle w:val="TAC"/>
            </w:pPr>
            <w:ins w:id="2198" w:author="Huawei" w:date="2022-11-04T21:51:00Z">
              <w:r w:rsidRPr="002E78D5">
                <w:t>84</w:t>
              </w:r>
            </w:ins>
            <w:del w:id="2199" w:author="Huawei" w:date="2022-11-04T21:51:00Z">
              <w:r w:rsidRPr="0053369F" w:rsidDel="005A60AF">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D5B28B"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F7EED"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250A77"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F2BD4" w14:textId="77777777" w:rsidR="0037724D" w:rsidRPr="0053369F" w:rsidRDefault="0037724D" w:rsidP="0037724D">
            <w:pPr>
              <w:pStyle w:val="TAC"/>
            </w:pPr>
            <w:r w:rsidRPr="0053369F">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11517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6FEA6C"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810C0D"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B807E4"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13A65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0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E25DC2" w14:textId="77777777" w:rsidR="0037724D" w:rsidRPr="0053369F" w:rsidRDefault="0037724D" w:rsidP="0037724D">
            <w:pPr>
              <w:pStyle w:val="TAC"/>
            </w:pPr>
            <w:r w:rsidRPr="0053369F">
              <w:rPr>
                <w:rFonts w:eastAsia="宋体"/>
              </w:rPr>
              <w:t>11.5-TT</w:t>
            </w:r>
          </w:p>
        </w:tc>
      </w:tr>
      <w:tr w:rsidR="0037724D" w:rsidRPr="0053369F" w14:paraId="71500671" w14:textId="77777777" w:rsidTr="005A60AF">
        <w:tblPrEx>
          <w:tblW w:w="10348" w:type="dxa"/>
          <w:tblInd w:w="70" w:type="dxa"/>
          <w:tblCellMar>
            <w:left w:w="70" w:type="dxa"/>
            <w:right w:w="70" w:type="dxa"/>
          </w:tblCellMar>
          <w:tblPrExChange w:id="2210" w:author="Huawei" w:date="2022-11-04T21:51:00Z">
            <w:tblPrEx>
              <w:tblW w:w="10348" w:type="dxa"/>
              <w:tblInd w:w="70" w:type="dxa"/>
              <w:tblCellMar>
                <w:left w:w="70" w:type="dxa"/>
                <w:right w:w="70" w:type="dxa"/>
              </w:tblCellMar>
            </w:tblPrEx>
          </w:tblPrExChange>
        </w:tblPrEx>
        <w:trPr>
          <w:trHeight w:val="77"/>
          <w:trPrChange w:id="221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1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9D6329" w14:textId="64B6E903" w:rsidR="0037724D" w:rsidRPr="0053369F" w:rsidRDefault="0037724D" w:rsidP="0037724D">
            <w:pPr>
              <w:pStyle w:val="TAC"/>
            </w:pPr>
            <w:ins w:id="2213" w:author="Huawei" w:date="2022-11-04T21:51:00Z">
              <w:r w:rsidRPr="002E78D5">
                <w:t>85</w:t>
              </w:r>
            </w:ins>
            <w:del w:id="2214" w:author="Huawei" w:date="2022-11-04T21:51:00Z">
              <w:r w:rsidRPr="0053369F" w:rsidDel="005A60AF">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F1EF98"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14993"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F05E7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437A5"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1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B794E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D915B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33AF1"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98F622"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A27543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2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D7727C" w14:textId="77777777" w:rsidR="0037724D" w:rsidRPr="0053369F" w:rsidRDefault="0037724D" w:rsidP="0037724D">
            <w:pPr>
              <w:pStyle w:val="TAC"/>
            </w:pPr>
            <w:r w:rsidRPr="0053369F">
              <w:rPr>
                <w:rFonts w:eastAsia="宋体"/>
              </w:rPr>
              <w:t>11.5-TT</w:t>
            </w:r>
          </w:p>
        </w:tc>
      </w:tr>
      <w:tr w:rsidR="0037724D" w:rsidRPr="0053369F" w14:paraId="42C9A305" w14:textId="77777777" w:rsidTr="005A60AF">
        <w:tblPrEx>
          <w:tblW w:w="10348" w:type="dxa"/>
          <w:tblInd w:w="70" w:type="dxa"/>
          <w:tblCellMar>
            <w:left w:w="70" w:type="dxa"/>
            <w:right w:w="70" w:type="dxa"/>
          </w:tblCellMar>
          <w:tblPrExChange w:id="2225" w:author="Huawei" w:date="2022-11-04T21:51:00Z">
            <w:tblPrEx>
              <w:tblW w:w="10348" w:type="dxa"/>
              <w:tblInd w:w="70" w:type="dxa"/>
              <w:tblCellMar>
                <w:left w:w="70" w:type="dxa"/>
                <w:right w:w="70" w:type="dxa"/>
              </w:tblCellMar>
            </w:tblPrEx>
          </w:tblPrExChange>
        </w:tblPrEx>
        <w:trPr>
          <w:trHeight w:val="77"/>
          <w:trPrChange w:id="222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2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13FF95" w14:textId="609AFED7" w:rsidR="0037724D" w:rsidRPr="0053369F" w:rsidRDefault="0037724D" w:rsidP="0037724D">
            <w:pPr>
              <w:pStyle w:val="TAC"/>
            </w:pPr>
            <w:ins w:id="2228" w:author="Huawei" w:date="2022-11-04T21:51:00Z">
              <w:r w:rsidRPr="002E78D5">
                <w:t>86</w:t>
              </w:r>
            </w:ins>
            <w:del w:id="2229" w:author="Huawei" w:date="2022-11-04T21:51:00Z">
              <w:r w:rsidRPr="0053369F" w:rsidDel="005A60AF">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3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840CB92"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3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CE9514"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39EF77"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A481D8"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161E9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A0B969"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F5C538"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9BA12D"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831F2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3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EF2E8" w14:textId="77777777" w:rsidR="0037724D" w:rsidRPr="0053369F" w:rsidRDefault="0037724D" w:rsidP="0037724D">
            <w:pPr>
              <w:pStyle w:val="TAC"/>
            </w:pPr>
            <w:r w:rsidRPr="0053369F">
              <w:rPr>
                <w:rFonts w:eastAsia="宋体"/>
              </w:rPr>
              <w:t>11-TT</w:t>
            </w:r>
          </w:p>
        </w:tc>
      </w:tr>
      <w:tr w:rsidR="0037724D" w:rsidRPr="0053369F" w14:paraId="1235F3A3" w14:textId="77777777" w:rsidTr="005A60AF">
        <w:tblPrEx>
          <w:tblW w:w="10348" w:type="dxa"/>
          <w:tblInd w:w="70" w:type="dxa"/>
          <w:tblCellMar>
            <w:left w:w="70" w:type="dxa"/>
            <w:right w:w="70" w:type="dxa"/>
          </w:tblCellMar>
          <w:tblPrExChange w:id="2240" w:author="Huawei" w:date="2022-11-04T21:51:00Z">
            <w:tblPrEx>
              <w:tblW w:w="10348" w:type="dxa"/>
              <w:tblInd w:w="70" w:type="dxa"/>
              <w:tblCellMar>
                <w:left w:w="70" w:type="dxa"/>
                <w:right w:w="70" w:type="dxa"/>
              </w:tblCellMar>
            </w:tblPrEx>
          </w:tblPrExChange>
        </w:tblPrEx>
        <w:trPr>
          <w:trHeight w:val="77"/>
          <w:trPrChange w:id="224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4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7FD0A8" w14:textId="7941578D" w:rsidR="0037724D" w:rsidRPr="0053369F" w:rsidRDefault="0037724D" w:rsidP="0037724D">
            <w:pPr>
              <w:pStyle w:val="TAC"/>
            </w:pPr>
            <w:ins w:id="2243" w:author="Huawei" w:date="2022-11-04T21:51:00Z">
              <w:r w:rsidRPr="002E78D5">
                <w:t>87</w:t>
              </w:r>
            </w:ins>
            <w:del w:id="2244" w:author="Huawei" w:date="2022-11-04T21:51:00Z">
              <w:r w:rsidRPr="0053369F" w:rsidDel="005A60AF">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4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E748EB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4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9368C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A278EE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A13FD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4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1B808A"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1EE8A7"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02330"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E2BE15"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A2F6B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5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DF57BF" w14:textId="77777777" w:rsidR="0037724D" w:rsidRPr="0053369F" w:rsidRDefault="0037724D" w:rsidP="0037724D">
            <w:pPr>
              <w:pStyle w:val="TAC"/>
            </w:pPr>
            <w:r w:rsidRPr="0053369F">
              <w:rPr>
                <w:rFonts w:eastAsia="宋体"/>
              </w:rPr>
              <w:t>11.5-TT</w:t>
            </w:r>
          </w:p>
        </w:tc>
      </w:tr>
      <w:tr w:rsidR="0037724D" w:rsidRPr="0053369F" w14:paraId="021DE1A7" w14:textId="77777777" w:rsidTr="005A60AF">
        <w:tblPrEx>
          <w:tblW w:w="10348" w:type="dxa"/>
          <w:tblInd w:w="70" w:type="dxa"/>
          <w:tblCellMar>
            <w:left w:w="70" w:type="dxa"/>
            <w:right w:w="70" w:type="dxa"/>
          </w:tblCellMar>
          <w:tblPrExChange w:id="2255" w:author="Huawei" w:date="2022-11-04T21:51:00Z">
            <w:tblPrEx>
              <w:tblW w:w="10348" w:type="dxa"/>
              <w:tblInd w:w="70" w:type="dxa"/>
              <w:tblCellMar>
                <w:left w:w="70" w:type="dxa"/>
                <w:right w:w="70" w:type="dxa"/>
              </w:tblCellMar>
            </w:tblPrEx>
          </w:tblPrExChange>
        </w:tblPrEx>
        <w:trPr>
          <w:trHeight w:val="77"/>
          <w:trPrChange w:id="225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5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05F00" w14:textId="5FBB2CE5" w:rsidR="0037724D" w:rsidRPr="0053369F" w:rsidRDefault="0037724D" w:rsidP="0037724D">
            <w:pPr>
              <w:pStyle w:val="TAC"/>
              <w:rPr>
                <w:lang w:eastAsia="sv-SE"/>
              </w:rPr>
            </w:pPr>
            <w:ins w:id="2258" w:author="Huawei" w:date="2022-11-04T21:51:00Z">
              <w:r w:rsidRPr="002E78D5">
                <w:t>88</w:t>
              </w:r>
            </w:ins>
            <w:del w:id="2259" w:author="Huawei" w:date="2022-11-04T21:51:00Z">
              <w:r w:rsidRPr="0053369F" w:rsidDel="005A60AF">
                <w:delText>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6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6D951F9"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6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2AA888"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90328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EF9665"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699EB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FAE69D"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6DF2EC"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0D1210"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7AD0D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6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AD0ED" w14:textId="77777777" w:rsidR="0037724D" w:rsidRPr="0053369F" w:rsidRDefault="0037724D" w:rsidP="0037724D">
            <w:pPr>
              <w:pStyle w:val="TAC"/>
            </w:pPr>
            <w:r w:rsidRPr="0053369F">
              <w:rPr>
                <w:rFonts w:eastAsia="宋体"/>
              </w:rPr>
              <w:t>6-TT</w:t>
            </w:r>
          </w:p>
        </w:tc>
      </w:tr>
      <w:tr w:rsidR="0037724D" w:rsidRPr="0053369F" w14:paraId="00048EC1" w14:textId="77777777" w:rsidTr="005A60AF">
        <w:tblPrEx>
          <w:tblW w:w="10348" w:type="dxa"/>
          <w:tblInd w:w="70" w:type="dxa"/>
          <w:tblCellMar>
            <w:left w:w="70" w:type="dxa"/>
            <w:right w:w="70" w:type="dxa"/>
          </w:tblCellMar>
          <w:tblPrExChange w:id="2270" w:author="Huawei" w:date="2022-11-04T21:51:00Z">
            <w:tblPrEx>
              <w:tblW w:w="10348" w:type="dxa"/>
              <w:tblInd w:w="70" w:type="dxa"/>
              <w:tblCellMar>
                <w:left w:w="70" w:type="dxa"/>
                <w:right w:w="70" w:type="dxa"/>
              </w:tblCellMar>
            </w:tblPrEx>
          </w:tblPrExChange>
        </w:tblPrEx>
        <w:trPr>
          <w:trHeight w:val="77"/>
          <w:trPrChange w:id="227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7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667711" w14:textId="2BF82D91" w:rsidR="0037724D" w:rsidRPr="0053369F" w:rsidRDefault="0037724D" w:rsidP="0037724D">
            <w:pPr>
              <w:pStyle w:val="TAC"/>
            </w:pPr>
            <w:ins w:id="2273" w:author="Huawei" w:date="2022-11-04T21:51:00Z">
              <w:r w:rsidRPr="002E78D5">
                <w:t>89</w:t>
              </w:r>
            </w:ins>
            <w:del w:id="2274" w:author="Huawei" w:date="2022-11-04T21:51:00Z">
              <w:r w:rsidRPr="0053369F" w:rsidDel="005A60AF">
                <w:delText>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7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8F2B83F"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7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93170A"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79F6A"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B9BF9"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7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FB709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1BB94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9FEA3B"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E9A291"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0E52F1"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8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90BF38" w14:textId="77777777" w:rsidR="0037724D" w:rsidRPr="0053369F" w:rsidRDefault="0037724D" w:rsidP="0037724D">
            <w:pPr>
              <w:pStyle w:val="TAC"/>
            </w:pPr>
            <w:r w:rsidRPr="0053369F">
              <w:rPr>
                <w:rFonts w:eastAsia="宋体"/>
              </w:rPr>
              <w:t>11.5-TT</w:t>
            </w:r>
          </w:p>
        </w:tc>
      </w:tr>
      <w:tr w:rsidR="0037724D" w:rsidRPr="0053369F" w14:paraId="09BF8F0A" w14:textId="77777777" w:rsidTr="005A60AF">
        <w:tblPrEx>
          <w:tblW w:w="10348" w:type="dxa"/>
          <w:tblInd w:w="70" w:type="dxa"/>
          <w:tblCellMar>
            <w:left w:w="70" w:type="dxa"/>
            <w:right w:w="70" w:type="dxa"/>
          </w:tblCellMar>
          <w:tblPrExChange w:id="2285" w:author="Huawei" w:date="2022-11-04T21:51:00Z">
            <w:tblPrEx>
              <w:tblW w:w="10348" w:type="dxa"/>
              <w:tblInd w:w="70" w:type="dxa"/>
              <w:tblCellMar>
                <w:left w:w="70" w:type="dxa"/>
                <w:right w:w="70" w:type="dxa"/>
              </w:tblCellMar>
            </w:tblPrEx>
          </w:tblPrExChange>
        </w:tblPrEx>
        <w:trPr>
          <w:trHeight w:val="77"/>
          <w:trPrChange w:id="228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28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E5398F" w14:textId="6938A415" w:rsidR="0037724D" w:rsidRPr="0053369F" w:rsidRDefault="0037724D" w:rsidP="0037724D">
            <w:pPr>
              <w:pStyle w:val="TAC"/>
            </w:pPr>
            <w:ins w:id="2288" w:author="Huawei" w:date="2022-11-04T21:51:00Z">
              <w:r w:rsidRPr="002E78D5">
                <w:t>90</w:t>
              </w:r>
            </w:ins>
            <w:del w:id="2289" w:author="Huawei" w:date="2022-11-04T21:51:00Z">
              <w:r w:rsidRPr="0053369F" w:rsidDel="005A60AF">
                <w:delText>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290"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9DE0CAC"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291"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991580"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2"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AA272"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3"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96CC2C" w14:textId="77777777" w:rsidR="0037724D" w:rsidRPr="0053369F" w:rsidRDefault="0037724D" w:rsidP="0037724D">
            <w:pPr>
              <w:pStyle w:val="TAC"/>
            </w:pPr>
            <w:r w:rsidRPr="0053369F">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4"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23AF3E"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5"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06AFA6"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6"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D29C8"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7"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889327"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8"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823389"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299"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FFDCA0" w14:textId="77777777" w:rsidR="0037724D" w:rsidRPr="0053369F" w:rsidRDefault="0037724D" w:rsidP="0037724D">
            <w:pPr>
              <w:pStyle w:val="TAC"/>
            </w:pPr>
            <w:r w:rsidRPr="0053369F">
              <w:rPr>
                <w:rFonts w:eastAsia="宋体"/>
              </w:rPr>
              <w:t>11.5-TT</w:t>
            </w:r>
          </w:p>
        </w:tc>
      </w:tr>
      <w:tr w:rsidR="0037724D" w:rsidRPr="0053369F" w14:paraId="699F801B" w14:textId="77777777" w:rsidTr="005A60AF">
        <w:tblPrEx>
          <w:tblW w:w="10348" w:type="dxa"/>
          <w:tblInd w:w="70" w:type="dxa"/>
          <w:tblCellMar>
            <w:left w:w="70" w:type="dxa"/>
            <w:right w:w="70" w:type="dxa"/>
          </w:tblCellMar>
          <w:tblPrExChange w:id="2300" w:author="Huawei" w:date="2022-11-04T21:51:00Z">
            <w:tblPrEx>
              <w:tblW w:w="10348" w:type="dxa"/>
              <w:tblInd w:w="70" w:type="dxa"/>
              <w:tblCellMar>
                <w:left w:w="70" w:type="dxa"/>
                <w:right w:w="70" w:type="dxa"/>
              </w:tblCellMar>
            </w:tblPrEx>
          </w:tblPrExChange>
        </w:tblPrEx>
        <w:trPr>
          <w:trHeight w:val="77"/>
          <w:trPrChange w:id="2301" w:author="Huawei" w:date="2022-11-04T21:5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tcPrChange w:id="2302" w:author="Huawei" w:date="2022-11-04T21:5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4DF2CDB" w14:textId="1D2993AE" w:rsidR="0037724D" w:rsidRPr="0053369F" w:rsidRDefault="0037724D" w:rsidP="0037724D">
            <w:pPr>
              <w:pStyle w:val="TAC"/>
            </w:pPr>
            <w:ins w:id="2303" w:author="Huawei" w:date="2022-11-04T21:51:00Z">
              <w:r w:rsidRPr="002E78D5">
                <w:t>91</w:t>
              </w:r>
            </w:ins>
            <w:del w:id="2304" w:author="Huawei" w:date="2022-11-04T21:51:00Z">
              <w:r w:rsidRPr="0053369F" w:rsidDel="005A60AF">
                <w:delText>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8863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15F0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6370C65"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E366C4"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0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EA5296"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6EEEC0"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CA26AC"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A760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F4A80"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1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6A0DC7" w14:textId="77777777" w:rsidR="0037724D" w:rsidRPr="0053369F" w:rsidRDefault="0037724D" w:rsidP="0037724D">
            <w:pPr>
              <w:pStyle w:val="TAC"/>
            </w:pPr>
            <w:r w:rsidRPr="0053369F">
              <w:rPr>
                <w:rFonts w:eastAsia="宋体"/>
              </w:rPr>
              <w:t>11-TT</w:t>
            </w:r>
          </w:p>
        </w:tc>
      </w:tr>
      <w:tr w:rsidR="0037724D" w:rsidRPr="0053369F" w14:paraId="61B186E6" w14:textId="77777777" w:rsidTr="005A60AF">
        <w:tblPrEx>
          <w:tblW w:w="10348" w:type="dxa"/>
          <w:tblInd w:w="70" w:type="dxa"/>
          <w:tblCellMar>
            <w:left w:w="70" w:type="dxa"/>
            <w:right w:w="70" w:type="dxa"/>
          </w:tblCellMar>
          <w:tblPrExChange w:id="2315" w:author="Huawei" w:date="2022-11-04T21:51:00Z">
            <w:tblPrEx>
              <w:tblW w:w="10348" w:type="dxa"/>
              <w:tblInd w:w="70" w:type="dxa"/>
              <w:tblCellMar>
                <w:left w:w="70" w:type="dxa"/>
                <w:right w:w="70" w:type="dxa"/>
              </w:tblCellMar>
            </w:tblPrEx>
          </w:tblPrExChange>
        </w:tblPrEx>
        <w:trPr>
          <w:trHeight w:val="77"/>
          <w:trPrChange w:id="2316"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17"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026C8B" w14:textId="7D53D00A" w:rsidR="0037724D" w:rsidRPr="0053369F" w:rsidRDefault="0037724D" w:rsidP="0037724D">
            <w:pPr>
              <w:pStyle w:val="TAC"/>
            </w:pPr>
            <w:ins w:id="2318" w:author="Huawei" w:date="2022-11-04T21:51:00Z">
              <w:r w:rsidRPr="002E78D5">
                <w:t>92</w:t>
              </w:r>
            </w:ins>
            <w:del w:id="2319" w:author="Huawei" w:date="2022-11-04T21:20:00Z">
              <w:r w:rsidRPr="0053369F" w:rsidDel="0037724D">
                <w:delText>s</w:delText>
              </w:r>
            </w:del>
            <w:del w:id="2320" w:author="Huawei" w:date="2022-11-04T21:51:00Z">
              <w:r w:rsidRPr="0053369F" w:rsidDel="005A60AF">
                <w:delText>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D715"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9F82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E1BA7F"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C7B2B"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CE0313"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58E3AB"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2E30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6C371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2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8A6C5D"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6BDAB1" w14:textId="77777777" w:rsidR="0037724D" w:rsidRPr="0053369F" w:rsidRDefault="0037724D" w:rsidP="0037724D">
            <w:pPr>
              <w:pStyle w:val="TAC"/>
            </w:pPr>
            <w:r w:rsidRPr="0053369F">
              <w:rPr>
                <w:rFonts w:eastAsia="宋体"/>
              </w:rPr>
              <w:t>11.5-TT</w:t>
            </w:r>
          </w:p>
        </w:tc>
      </w:tr>
      <w:tr w:rsidR="0037724D" w:rsidRPr="0053369F" w14:paraId="39E2CCAD" w14:textId="77777777" w:rsidTr="005A60AF">
        <w:tblPrEx>
          <w:tblW w:w="10348" w:type="dxa"/>
          <w:tblInd w:w="70" w:type="dxa"/>
          <w:tblCellMar>
            <w:left w:w="70" w:type="dxa"/>
            <w:right w:w="70" w:type="dxa"/>
          </w:tblCellMar>
          <w:tblPrExChange w:id="2331" w:author="Huawei" w:date="2022-11-04T21:51:00Z">
            <w:tblPrEx>
              <w:tblW w:w="10348" w:type="dxa"/>
              <w:tblInd w:w="70" w:type="dxa"/>
              <w:tblCellMar>
                <w:left w:w="70" w:type="dxa"/>
                <w:right w:w="70" w:type="dxa"/>
              </w:tblCellMar>
            </w:tblPrEx>
          </w:tblPrExChange>
        </w:tblPrEx>
        <w:trPr>
          <w:trHeight w:val="77"/>
          <w:trPrChange w:id="233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3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911425" w14:textId="0AC9779A" w:rsidR="0037724D" w:rsidRPr="0053369F" w:rsidRDefault="0037724D" w:rsidP="0037724D">
            <w:pPr>
              <w:pStyle w:val="TAC"/>
            </w:pPr>
            <w:ins w:id="2334" w:author="Huawei" w:date="2022-11-04T21:51:00Z">
              <w:r w:rsidRPr="002E78D5">
                <w:t>93</w:t>
              </w:r>
            </w:ins>
            <w:del w:id="2335" w:author="Huawei" w:date="2022-11-04T21:51:00Z">
              <w:r w:rsidRPr="0053369F" w:rsidDel="005A60AF">
                <w:delText>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BED38A"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637F7"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5DC89D"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3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5E642"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BF46C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0BCB44"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81AA5F"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71E0F8"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D0577F"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4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B96EF7" w14:textId="77777777" w:rsidR="0037724D" w:rsidRPr="0053369F" w:rsidRDefault="0037724D" w:rsidP="0037724D">
            <w:pPr>
              <w:pStyle w:val="TAC"/>
            </w:pPr>
            <w:r w:rsidRPr="0053369F">
              <w:rPr>
                <w:rFonts w:eastAsia="宋体"/>
              </w:rPr>
              <w:t>6-TT</w:t>
            </w:r>
          </w:p>
        </w:tc>
      </w:tr>
      <w:tr w:rsidR="0037724D" w:rsidRPr="0053369F" w14:paraId="76BEE129" w14:textId="77777777" w:rsidTr="005A60AF">
        <w:tblPrEx>
          <w:tblW w:w="10348" w:type="dxa"/>
          <w:tblInd w:w="70" w:type="dxa"/>
          <w:tblCellMar>
            <w:left w:w="70" w:type="dxa"/>
            <w:right w:w="70" w:type="dxa"/>
          </w:tblCellMar>
          <w:tblPrExChange w:id="2346" w:author="Huawei" w:date="2022-11-04T21:51:00Z">
            <w:tblPrEx>
              <w:tblW w:w="10348" w:type="dxa"/>
              <w:tblInd w:w="70" w:type="dxa"/>
              <w:tblCellMar>
                <w:left w:w="70" w:type="dxa"/>
                <w:right w:w="70" w:type="dxa"/>
              </w:tblCellMar>
            </w:tblPrEx>
          </w:tblPrExChange>
        </w:tblPrEx>
        <w:trPr>
          <w:trHeight w:val="77"/>
          <w:trPrChange w:id="234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4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D2E59C" w14:textId="42C9F0C3" w:rsidR="0037724D" w:rsidRPr="0053369F" w:rsidRDefault="0037724D" w:rsidP="0037724D">
            <w:pPr>
              <w:pStyle w:val="TAC"/>
            </w:pPr>
            <w:ins w:id="2349" w:author="Huawei" w:date="2022-11-04T21:51:00Z">
              <w:r w:rsidRPr="002E78D5">
                <w:t>94</w:t>
              </w:r>
            </w:ins>
            <w:del w:id="2350" w:author="Huawei" w:date="2022-11-04T21:51:00Z">
              <w:r w:rsidRPr="0053369F" w:rsidDel="005A60AF">
                <w:delText>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F6691"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E9AC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1560F2"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34FFC6"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45434C"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337175"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946DD8"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46D73B"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5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BBAB27"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6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A1E443" w14:textId="77777777" w:rsidR="0037724D" w:rsidRPr="0053369F" w:rsidRDefault="0037724D" w:rsidP="0037724D">
            <w:pPr>
              <w:pStyle w:val="TAC"/>
            </w:pPr>
            <w:r w:rsidRPr="0053369F">
              <w:rPr>
                <w:rFonts w:eastAsia="宋体"/>
              </w:rPr>
              <w:t>6-TT</w:t>
            </w:r>
          </w:p>
        </w:tc>
      </w:tr>
      <w:tr w:rsidR="0037724D" w:rsidRPr="0053369F" w14:paraId="005C3C92" w14:textId="77777777" w:rsidTr="005A60AF">
        <w:tblPrEx>
          <w:tblW w:w="10348" w:type="dxa"/>
          <w:tblInd w:w="70" w:type="dxa"/>
          <w:tblCellMar>
            <w:left w:w="70" w:type="dxa"/>
            <w:right w:w="70" w:type="dxa"/>
          </w:tblCellMar>
          <w:tblPrExChange w:id="2361" w:author="Huawei" w:date="2022-11-04T21:51:00Z">
            <w:tblPrEx>
              <w:tblW w:w="10348" w:type="dxa"/>
              <w:tblInd w:w="70" w:type="dxa"/>
              <w:tblCellMar>
                <w:left w:w="70" w:type="dxa"/>
                <w:right w:w="70" w:type="dxa"/>
              </w:tblCellMar>
            </w:tblPrEx>
          </w:tblPrExChange>
        </w:tblPrEx>
        <w:trPr>
          <w:trHeight w:val="77"/>
          <w:ins w:id="2362" w:author="Huawei" w:date="2022-11-04T21:20:00Z"/>
          <w:trPrChange w:id="2363"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64"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E388BE" w14:textId="58264839" w:rsidR="0037724D" w:rsidRPr="0053369F" w:rsidRDefault="0037724D" w:rsidP="0037724D">
            <w:pPr>
              <w:pStyle w:val="TAC"/>
              <w:rPr>
                <w:ins w:id="2365" w:author="Huawei" w:date="2022-11-04T21:20:00Z"/>
              </w:rPr>
            </w:pPr>
            <w:ins w:id="2366" w:author="Huawei" w:date="2022-11-04T21:51:00Z">
              <w:r w:rsidRPr="002E78D5">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367"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F01A37C" w14:textId="0A5EA3BC" w:rsidR="0037724D" w:rsidRPr="0053369F" w:rsidRDefault="0037724D" w:rsidP="0037724D">
            <w:pPr>
              <w:pStyle w:val="TAC"/>
              <w:rPr>
                <w:ins w:id="2368" w:author="Huawei" w:date="2022-11-04T21:20:00Z"/>
              </w:rPr>
            </w:pPr>
            <w:ins w:id="2369"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370"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9AA4F" w14:textId="5F86C567" w:rsidR="0037724D" w:rsidRPr="0053369F" w:rsidRDefault="0037724D" w:rsidP="0037724D">
            <w:pPr>
              <w:pStyle w:val="TAC"/>
              <w:rPr>
                <w:ins w:id="2371" w:author="Huawei" w:date="2022-11-04T21:20:00Z"/>
              </w:rPr>
            </w:pPr>
            <w:ins w:id="2372"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375F81" w14:textId="62056D2C" w:rsidR="0037724D" w:rsidRPr="0053369F" w:rsidRDefault="0037724D" w:rsidP="0037724D">
            <w:pPr>
              <w:pStyle w:val="TAC"/>
              <w:rPr>
                <w:ins w:id="2374" w:author="Huawei" w:date="2022-11-04T21:20:00Z"/>
                <w:rFonts w:eastAsia="宋体"/>
              </w:rPr>
            </w:pPr>
            <w:ins w:id="2375"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6"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57CAA7" w14:textId="58DB3679" w:rsidR="0037724D" w:rsidRPr="0053369F" w:rsidRDefault="0037724D" w:rsidP="0037724D">
            <w:pPr>
              <w:pStyle w:val="TAC"/>
              <w:rPr>
                <w:ins w:id="2377" w:author="Huawei" w:date="2022-11-04T21:20:00Z"/>
                <w:rFonts w:eastAsia="宋体"/>
              </w:rPr>
            </w:pPr>
            <w:ins w:id="2378"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79"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064D00" w14:textId="170E7F7F" w:rsidR="0037724D" w:rsidRPr="0053369F" w:rsidRDefault="0037724D" w:rsidP="0037724D">
            <w:pPr>
              <w:pStyle w:val="TAC"/>
              <w:rPr>
                <w:ins w:id="2380" w:author="Huawei" w:date="2022-11-04T21:20:00Z"/>
              </w:rPr>
            </w:pPr>
            <w:ins w:id="2381"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2"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C4B4CB" w14:textId="2DDF7550" w:rsidR="0037724D" w:rsidRPr="0053369F" w:rsidRDefault="0037724D" w:rsidP="0037724D">
            <w:pPr>
              <w:pStyle w:val="TAC"/>
              <w:rPr>
                <w:ins w:id="2383" w:author="Huawei" w:date="2022-11-04T21:20:00Z"/>
                <w:rFonts w:eastAsia="宋体"/>
              </w:rPr>
            </w:pPr>
            <w:ins w:id="2384"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85"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58A7A2" w14:textId="07EBCE03" w:rsidR="0037724D" w:rsidRPr="0053369F" w:rsidRDefault="0037724D" w:rsidP="0037724D">
            <w:pPr>
              <w:pStyle w:val="TAC"/>
              <w:rPr>
                <w:ins w:id="2386" w:author="Huawei" w:date="2022-11-04T21:20:00Z"/>
                <w:rFonts w:eastAsia="宋体"/>
              </w:rPr>
            </w:pPr>
            <w:ins w:id="2387"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8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23F486" w14:textId="2F1F0953" w:rsidR="0037724D" w:rsidRPr="0053369F" w:rsidRDefault="0037724D" w:rsidP="0037724D">
            <w:pPr>
              <w:pStyle w:val="TAC"/>
              <w:rPr>
                <w:ins w:id="2389" w:author="Huawei" w:date="2022-11-04T21:20:00Z"/>
              </w:rPr>
            </w:pPr>
            <w:ins w:id="2390"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391"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68B07E" w14:textId="55566E9F" w:rsidR="0037724D" w:rsidRPr="0053369F" w:rsidRDefault="0037724D" w:rsidP="0037724D">
            <w:pPr>
              <w:pStyle w:val="TAC"/>
              <w:rPr>
                <w:ins w:id="2392" w:author="Huawei" w:date="2022-11-04T21:20:00Z"/>
              </w:rPr>
            </w:pPr>
            <w:ins w:id="2393"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394"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479642" w14:textId="2B47DE83" w:rsidR="0037724D" w:rsidRPr="0053369F" w:rsidRDefault="0037724D" w:rsidP="0037724D">
            <w:pPr>
              <w:pStyle w:val="TAC"/>
              <w:rPr>
                <w:ins w:id="2395" w:author="Huawei" w:date="2022-11-04T21:20:00Z"/>
                <w:rFonts w:eastAsia="宋体"/>
              </w:rPr>
            </w:pPr>
            <w:ins w:id="2396" w:author="Huawei" w:date="2022-11-04T21:45:00Z">
              <w:r w:rsidRPr="00092503">
                <w:t>11.5</w:t>
              </w:r>
              <w:r>
                <w:t>-TT</w:t>
              </w:r>
            </w:ins>
          </w:p>
        </w:tc>
      </w:tr>
      <w:tr w:rsidR="0037724D" w:rsidRPr="0053369F" w14:paraId="648888DD" w14:textId="77777777" w:rsidTr="005A60AF">
        <w:tblPrEx>
          <w:tblW w:w="10348" w:type="dxa"/>
          <w:tblInd w:w="70" w:type="dxa"/>
          <w:tblCellMar>
            <w:left w:w="70" w:type="dxa"/>
            <w:right w:w="70" w:type="dxa"/>
          </w:tblCellMar>
          <w:tblPrExChange w:id="2397" w:author="Huawei" w:date="2022-11-04T21:51:00Z">
            <w:tblPrEx>
              <w:tblW w:w="10348" w:type="dxa"/>
              <w:tblInd w:w="70" w:type="dxa"/>
              <w:tblCellMar>
                <w:left w:w="70" w:type="dxa"/>
                <w:right w:w="70" w:type="dxa"/>
              </w:tblCellMar>
            </w:tblPrEx>
          </w:tblPrExChange>
        </w:tblPrEx>
        <w:trPr>
          <w:trHeight w:val="77"/>
          <w:ins w:id="2398" w:author="Huawei" w:date="2022-11-04T21:20:00Z"/>
          <w:trPrChange w:id="2399"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00"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CF08F0" w14:textId="4FAD9550" w:rsidR="0037724D" w:rsidRPr="0053369F" w:rsidRDefault="0037724D" w:rsidP="0037724D">
            <w:pPr>
              <w:pStyle w:val="TAC"/>
              <w:rPr>
                <w:ins w:id="2401" w:author="Huawei" w:date="2022-11-04T21:20:00Z"/>
              </w:rPr>
            </w:pPr>
            <w:ins w:id="2402" w:author="Huawei" w:date="2022-11-04T21:51:00Z">
              <w:r w:rsidRPr="002E78D5">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03"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C96D4AE" w14:textId="6BBC25D5" w:rsidR="0037724D" w:rsidRPr="0053369F" w:rsidRDefault="0037724D" w:rsidP="0037724D">
            <w:pPr>
              <w:pStyle w:val="TAC"/>
              <w:rPr>
                <w:ins w:id="2404" w:author="Huawei" w:date="2022-11-04T21:20:00Z"/>
              </w:rPr>
            </w:pPr>
            <w:ins w:id="2405"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06"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9C37F" w14:textId="504FF049" w:rsidR="0037724D" w:rsidRPr="0053369F" w:rsidRDefault="0037724D" w:rsidP="0037724D">
            <w:pPr>
              <w:pStyle w:val="TAC"/>
              <w:rPr>
                <w:ins w:id="2407" w:author="Huawei" w:date="2022-11-04T21:20:00Z"/>
              </w:rPr>
            </w:pPr>
            <w:ins w:id="2408"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09"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17DA007" w14:textId="053A11CC" w:rsidR="0037724D" w:rsidRPr="0053369F" w:rsidRDefault="0037724D" w:rsidP="0037724D">
            <w:pPr>
              <w:pStyle w:val="TAC"/>
              <w:rPr>
                <w:ins w:id="2410" w:author="Huawei" w:date="2022-11-04T21:20:00Z"/>
                <w:rFonts w:eastAsia="宋体"/>
              </w:rPr>
            </w:pPr>
            <w:ins w:id="2411"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2"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70EB8E" w14:textId="6CC5B046" w:rsidR="0037724D" w:rsidRPr="0053369F" w:rsidRDefault="0037724D" w:rsidP="0037724D">
            <w:pPr>
              <w:pStyle w:val="TAC"/>
              <w:rPr>
                <w:ins w:id="2413" w:author="Huawei" w:date="2022-11-04T21:20:00Z"/>
                <w:rFonts w:eastAsia="宋体"/>
              </w:rPr>
            </w:pPr>
            <w:ins w:id="2414" w:author="Huawei" w:date="2022-11-04T21:22:00Z">
              <w:r>
                <w:rPr>
                  <w:rFonts w:eastAsia="宋体"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1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099D92" w14:textId="223DFC49" w:rsidR="0037724D" w:rsidRPr="0053369F" w:rsidRDefault="0037724D" w:rsidP="0037724D">
            <w:pPr>
              <w:pStyle w:val="TAC"/>
              <w:rPr>
                <w:ins w:id="2416" w:author="Huawei" w:date="2022-11-04T21:20:00Z"/>
              </w:rPr>
            </w:pPr>
            <w:ins w:id="2417"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18"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EED4F7" w14:textId="70A43BBA" w:rsidR="0037724D" w:rsidRPr="0053369F" w:rsidRDefault="0037724D" w:rsidP="0037724D">
            <w:pPr>
              <w:pStyle w:val="TAC"/>
              <w:rPr>
                <w:ins w:id="2419" w:author="Huawei" w:date="2022-11-04T21:20:00Z"/>
                <w:rFonts w:eastAsia="宋体"/>
              </w:rPr>
            </w:pPr>
            <w:ins w:id="2420"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21"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A6CC2EC" w14:textId="7C4B08DA" w:rsidR="0037724D" w:rsidRPr="0053369F" w:rsidRDefault="0037724D" w:rsidP="0037724D">
            <w:pPr>
              <w:pStyle w:val="TAC"/>
              <w:rPr>
                <w:ins w:id="2422" w:author="Huawei" w:date="2022-11-04T21:20:00Z"/>
                <w:rFonts w:eastAsia="宋体"/>
              </w:rPr>
            </w:pPr>
            <w:ins w:id="2423"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4"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7EC49B" w14:textId="54B58E9E" w:rsidR="0037724D" w:rsidRPr="0053369F" w:rsidRDefault="0037724D" w:rsidP="0037724D">
            <w:pPr>
              <w:pStyle w:val="TAC"/>
              <w:rPr>
                <w:ins w:id="2425" w:author="Huawei" w:date="2022-11-04T21:20:00Z"/>
              </w:rPr>
            </w:pPr>
            <w:ins w:id="2426"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27"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49454D" w14:textId="6FDE9A75" w:rsidR="0037724D" w:rsidRPr="0053369F" w:rsidRDefault="0037724D" w:rsidP="0037724D">
            <w:pPr>
              <w:pStyle w:val="TAC"/>
              <w:rPr>
                <w:ins w:id="2428" w:author="Huawei" w:date="2022-11-04T21:20:00Z"/>
              </w:rPr>
            </w:pPr>
            <w:ins w:id="2429"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3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47064" w14:textId="5113AFC9" w:rsidR="0037724D" w:rsidRPr="0053369F" w:rsidRDefault="0037724D" w:rsidP="0037724D">
            <w:pPr>
              <w:pStyle w:val="TAC"/>
              <w:rPr>
                <w:ins w:id="2431" w:author="Huawei" w:date="2022-11-04T21:20:00Z"/>
                <w:rFonts w:eastAsia="宋体"/>
              </w:rPr>
            </w:pPr>
            <w:ins w:id="2432" w:author="Huawei" w:date="2022-11-04T21:45:00Z">
              <w:r w:rsidRPr="00092503">
                <w:t>11.5</w:t>
              </w:r>
              <w:r>
                <w:t>-TT</w:t>
              </w:r>
            </w:ins>
          </w:p>
        </w:tc>
      </w:tr>
      <w:tr w:rsidR="0037724D" w:rsidRPr="0053369F" w14:paraId="0097CA35" w14:textId="77777777" w:rsidTr="005A60AF">
        <w:tblPrEx>
          <w:tblW w:w="10348" w:type="dxa"/>
          <w:tblInd w:w="70" w:type="dxa"/>
          <w:tblCellMar>
            <w:left w:w="70" w:type="dxa"/>
            <w:right w:w="70" w:type="dxa"/>
          </w:tblCellMar>
          <w:tblPrExChange w:id="2433" w:author="Huawei" w:date="2022-11-04T21:51:00Z">
            <w:tblPrEx>
              <w:tblW w:w="10348" w:type="dxa"/>
              <w:tblInd w:w="70" w:type="dxa"/>
              <w:tblCellMar>
                <w:left w:w="70" w:type="dxa"/>
                <w:right w:w="70" w:type="dxa"/>
              </w:tblCellMar>
            </w:tblPrEx>
          </w:tblPrExChange>
        </w:tblPrEx>
        <w:trPr>
          <w:trHeight w:val="77"/>
          <w:ins w:id="2434" w:author="Huawei" w:date="2022-11-04T21:20:00Z"/>
          <w:trPrChange w:id="2435"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36"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69F4E" w14:textId="5145F966" w:rsidR="0037724D" w:rsidRPr="0053369F" w:rsidRDefault="0037724D" w:rsidP="0037724D">
            <w:pPr>
              <w:pStyle w:val="TAC"/>
              <w:rPr>
                <w:ins w:id="2437" w:author="Huawei" w:date="2022-11-04T21:20:00Z"/>
              </w:rPr>
            </w:pPr>
            <w:ins w:id="2438" w:author="Huawei" w:date="2022-11-04T21:51:00Z">
              <w:r w:rsidRPr="002E78D5">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39"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6A647A" w14:textId="2C04419C" w:rsidR="0037724D" w:rsidRPr="0053369F" w:rsidRDefault="0037724D" w:rsidP="0037724D">
            <w:pPr>
              <w:pStyle w:val="TAC"/>
              <w:rPr>
                <w:ins w:id="2440" w:author="Huawei" w:date="2022-11-04T21:20:00Z"/>
              </w:rPr>
            </w:pPr>
            <w:ins w:id="2441"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4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D80CD" w14:textId="25C201A1" w:rsidR="0037724D" w:rsidRPr="0053369F" w:rsidRDefault="0037724D" w:rsidP="0037724D">
            <w:pPr>
              <w:pStyle w:val="TAC"/>
              <w:rPr>
                <w:ins w:id="2443" w:author="Huawei" w:date="2022-11-04T21:20:00Z"/>
              </w:rPr>
            </w:pPr>
            <w:ins w:id="2444"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5"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630235" w14:textId="1FC9664D" w:rsidR="0037724D" w:rsidRPr="0053369F" w:rsidRDefault="0037724D" w:rsidP="0037724D">
            <w:pPr>
              <w:pStyle w:val="TAC"/>
              <w:rPr>
                <w:ins w:id="2446" w:author="Huawei" w:date="2022-11-04T21:20:00Z"/>
                <w:rFonts w:eastAsia="宋体"/>
              </w:rPr>
            </w:pPr>
            <w:ins w:id="2447"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48"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58548A" w14:textId="770851FB" w:rsidR="0037724D" w:rsidRPr="0053369F" w:rsidRDefault="0037724D" w:rsidP="0037724D">
            <w:pPr>
              <w:pStyle w:val="TAC"/>
              <w:rPr>
                <w:ins w:id="2449" w:author="Huawei" w:date="2022-11-04T21:20:00Z"/>
                <w:rFonts w:eastAsia="宋体"/>
              </w:rPr>
            </w:pPr>
            <w:ins w:id="2450" w:author="Huawei" w:date="2022-11-04T21:22:00Z">
              <w:r>
                <w:rPr>
                  <w:rFonts w:eastAsia="宋体"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51"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00F31" w14:textId="3F044B7F" w:rsidR="0037724D" w:rsidRPr="0053369F" w:rsidRDefault="0037724D" w:rsidP="0037724D">
            <w:pPr>
              <w:pStyle w:val="TAC"/>
              <w:rPr>
                <w:ins w:id="2452" w:author="Huawei" w:date="2022-11-04T21:20:00Z"/>
              </w:rPr>
            </w:pPr>
            <w:ins w:id="2453"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4"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A43BB91" w14:textId="67943B37" w:rsidR="0037724D" w:rsidRPr="0053369F" w:rsidRDefault="0037724D" w:rsidP="0037724D">
            <w:pPr>
              <w:pStyle w:val="TAC"/>
              <w:rPr>
                <w:ins w:id="2455" w:author="Huawei" w:date="2022-11-04T21:20:00Z"/>
                <w:rFonts w:eastAsia="宋体"/>
              </w:rPr>
            </w:pPr>
            <w:ins w:id="2456" w:author="Huawei" w:date="2022-11-04T21:44:00Z">
              <w:r w:rsidRPr="004B5C4A">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5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7F91AD" w14:textId="659F8323" w:rsidR="0037724D" w:rsidRPr="0053369F" w:rsidRDefault="0037724D" w:rsidP="0037724D">
            <w:pPr>
              <w:pStyle w:val="TAC"/>
              <w:rPr>
                <w:ins w:id="2458" w:author="Huawei" w:date="2022-11-04T21:20:00Z"/>
                <w:rFonts w:eastAsia="宋体"/>
              </w:rPr>
            </w:pPr>
            <w:ins w:id="2459"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0"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047830" w14:textId="542D1897" w:rsidR="0037724D" w:rsidRPr="0053369F" w:rsidRDefault="0037724D" w:rsidP="0037724D">
            <w:pPr>
              <w:pStyle w:val="TAC"/>
              <w:rPr>
                <w:ins w:id="2461" w:author="Huawei" w:date="2022-11-04T21:20:00Z"/>
              </w:rPr>
            </w:pPr>
            <w:ins w:id="2462"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63"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8370DA" w14:textId="49D86C65" w:rsidR="0037724D" w:rsidRPr="0053369F" w:rsidRDefault="0037724D" w:rsidP="0037724D">
            <w:pPr>
              <w:pStyle w:val="TAC"/>
              <w:rPr>
                <w:ins w:id="2464" w:author="Huawei" w:date="2022-11-04T21:20:00Z"/>
              </w:rPr>
            </w:pPr>
            <w:ins w:id="2465"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66"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8D2380" w14:textId="759A10B5" w:rsidR="0037724D" w:rsidRPr="0053369F" w:rsidRDefault="0037724D" w:rsidP="0037724D">
            <w:pPr>
              <w:pStyle w:val="TAC"/>
              <w:rPr>
                <w:ins w:id="2467" w:author="Huawei" w:date="2022-11-04T21:20:00Z"/>
                <w:rFonts w:eastAsia="宋体"/>
              </w:rPr>
            </w:pPr>
            <w:ins w:id="2468" w:author="Huawei" w:date="2022-11-04T21:45:00Z">
              <w:r w:rsidRPr="00092503">
                <w:t>11.5</w:t>
              </w:r>
              <w:r>
                <w:t>-TT</w:t>
              </w:r>
            </w:ins>
          </w:p>
        </w:tc>
      </w:tr>
      <w:tr w:rsidR="0037724D" w:rsidRPr="0053369F" w14:paraId="65D3EFDE" w14:textId="77777777" w:rsidTr="005A60AF">
        <w:tblPrEx>
          <w:tblW w:w="10348" w:type="dxa"/>
          <w:tblInd w:w="70" w:type="dxa"/>
          <w:tblCellMar>
            <w:left w:w="70" w:type="dxa"/>
            <w:right w:w="70" w:type="dxa"/>
          </w:tblCellMar>
          <w:tblPrExChange w:id="2469" w:author="Huawei" w:date="2022-11-04T21:51:00Z">
            <w:tblPrEx>
              <w:tblW w:w="10348" w:type="dxa"/>
              <w:tblInd w:w="70" w:type="dxa"/>
              <w:tblCellMar>
                <w:left w:w="70" w:type="dxa"/>
                <w:right w:w="70" w:type="dxa"/>
              </w:tblCellMar>
            </w:tblPrEx>
          </w:tblPrExChange>
        </w:tblPrEx>
        <w:trPr>
          <w:trHeight w:val="77"/>
          <w:ins w:id="2470" w:author="Huawei" w:date="2022-11-04T21:20:00Z"/>
          <w:trPrChange w:id="2471"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72"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A96865" w14:textId="047DA802" w:rsidR="0037724D" w:rsidRPr="0053369F" w:rsidRDefault="0037724D" w:rsidP="0037724D">
            <w:pPr>
              <w:pStyle w:val="TAC"/>
              <w:rPr>
                <w:ins w:id="2473" w:author="Huawei" w:date="2022-11-04T21:20:00Z"/>
              </w:rPr>
            </w:pPr>
            <w:ins w:id="2474" w:author="Huawei" w:date="2022-11-04T21:51:00Z">
              <w:r w:rsidRPr="002E78D5">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475"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16D487" w14:textId="3A55C06F" w:rsidR="0037724D" w:rsidRPr="0053369F" w:rsidRDefault="0037724D" w:rsidP="0037724D">
            <w:pPr>
              <w:pStyle w:val="TAC"/>
              <w:rPr>
                <w:ins w:id="2476" w:author="Huawei" w:date="2022-11-04T21:20:00Z"/>
              </w:rPr>
            </w:pPr>
            <w:ins w:id="2477"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478"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1B82" w14:textId="1EC5408D" w:rsidR="0037724D" w:rsidRPr="0053369F" w:rsidRDefault="0037724D" w:rsidP="0037724D">
            <w:pPr>
              <w:pStyle w:val="TAC"/>
              <w:rPr>
                <w:ins w:id="2479" w:author="Huawei" w:date="2022-11-04T21:20:00Z"/>
              </w:rPr>
            </w:pPr>
            <w:ins w:id="2480"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1"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00033F" w14:textId="0C664B60" w:rsidR="0037724D" w:rsidRPr="0053369F" w:rsidRDefault="0037724D" w:rsidP="0037724D">
            <w:pPr>
              <w:pStyle w:val="TAC"/>
              <w:rPr>
                <w:ins w:id="2482" w:author="Huawei" w:date="2022-11-04T21:20:00Z"/>
                <w:rFonts w:eastAsia="宋体"/>
              </w:rPr>
            </w:pPr>
            <w:ins w:id="2483"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896A7E" w14:textId="153E0166" w:rsidR="0037724D" w:rsidRPr="0053369F" w:rsidRDefault="0037724D" w:rsidP="0037724D">
            <w:pPr>
              <w:pStyle w:val="TAC"/>
              <w:rPr>
                <w:ins w:id="2485" w:author="Huawei" w:date="2022-11-04T21:20:00Z"/>
                <w:rFonts w:eastAsia="宋体"/>
              </w:rPr>
            </w:pPr>
            <w:ins w:id="2486"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87"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C73F1C" w14:textId="22D10BD9" w:rsidR="0037724D" w:rsidRPr="0053369F" w:rsidRDefault="0037724D" w:rsidP="0037724D">
            <w:pPr>
              <w:pStyle w:val="TAC"/>
              <w:rPr>
                <w:ins w:id="2488" w:author="Huawei" w:date="2022-11-04T21:20:00Z"/>
              </w:rPr>
            </w:pPr>
            <w:ins w:id="2489"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0"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CCFF1E" w14:textId="3CB09582" w:rsidR="0037724D" w:rsidRPr="0053369F" w:rsidRDefault="0037724D" w:rsidP="0037724D">
            <w:pPr>
              <w:pStyle w:val="TAC"/>
              <w:rPr>
                <w:ins w:id="2491" w:author="Huawei" w:date="2022-11-04T21:20:00Z"/>
                <w:rFonts w:eastAsia="宋体"/>
              </w:rPr>
            </w:pPr>
            <w:ins w:id="2492" w:author="Huawei" w:date="2022-11-04T21:44:00Z">
              <w:r w:rsidRPr="004B5C4A">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493"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641BF5" w14:textId="3376BDF1" w:rsidR="0037724D" w:rsidRPr="0053369F" w:rsidRDefault="0037724D" w:rsidP="0037724D">
            <w:pPr>
              <w:pStyle w:val="TAC"/>
              <w:rPr>
                <w:ins w:id="2494" w:author="Huawei" w:date="2022-11-04T21:20:00Z"/>
                <w:rFonts w:eastAsia="宋体"/>
              </w:rPr>
            </w:pPr>
            <w:ins w:id="2495"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6"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915BCB" w14:textId="611546D9" w:rsidR="0037724D" w:rsidRPr="0053369F" w:rsidRDefault="0037724D" w:rsidP="0037724D">
            <w:pPr>
              <w:pStyle w:val="TAC"/>
              <w:rPr>
                <w:ins w:id="2497" w:author="Huawei" w:date="2022-11-04T21:20:00Z"/>
              </w:rPr>
            </w:pPr>
            <w:ins w:id="2498"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49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B7A21" w14:textId="0EC33C21" w:rsidR="0037724D" w:rsidRPr="0053369F" w:rsidRDefault="0037724D" w:rsidP="0037724D">
            <w:pPr>
              <w:pStyle w:val="TAC"/>
              <w:rPr>
                <w:ins w:id="2500" w:author="Huawei" w:date="2022-11-04T21:20:00Z"/>
              </w:rPr>
            </w:pPr>
            <w:ins w:id="2501"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2"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08EF60" w14:textId="61435063" w:rsidR="0037724D" w:rsidRPr="0053369F" w:rsidRDefault="0037724D" w:rsidP="0037724D">
            <w:pPr>
              <w:pStyle w:val="TAC"/>
              <w:rPr>
                <w:ins w:id="2503" w:author="Huawei" w:date="2022-11-04T21:20:00Z"/>
                <w:rFonts w:eastAsia="宋体"/>
              </w:rPr>
            </w:pPr>
            <w:ins w:id="2504" w:author="Huawei" w:date="2022-11-04T21:45:00Z">
              <w:r w:rsidRPr="00092503">
                <w:t>8</w:t>
              </w:r>
              <w:r>
                <w:t>-TT</w:t>
              </w:r>
            </w:ins>
          </w:p>
        </w:tc>
      </w:tr>
      <w:tr w:rsidR="0037724D" w:rsidRPr="0053369F" w14:paraId="626F0A51" w14:textId="77777777" w:rsidTr="005A60AF">
        <w:tblPrEx>
          <w:tblW w:w="10348" w:type="dxa"/>
          <w:tblInd w:w="70" w:type="dxa"/>
          <w:tblCellMar>
            <w:left w:w="70" w:type="dxa"/>
            <w:right w:w="70" w:type="dxa"/>
          </w:tblCellMar>
          <w:tblPrExChange w:id="2505" w:author="Huawei" w:date="2022-11-04T21:51:00Z">
            <w:tblPrEx>
              <w:tblW w:w="10348" w:type="dxa"/>
              <w:tblInd w:w="70" w:type="dxa"/>
              <w:tblCellMar>
                <w:left w:w="70" w:type="dxa"/>
                <w:right w:w="70" w:type="dxa"/>
              </w:tblCellMar>
            </w:tblPrEx>
          </w:tblPrExChange>
        </w:tblPrEx>
        <w:trPr>
          <w:trHeight w:val="77"/>
          <w:ins w:id="2506" w:author="Huawei" w:date="2022-11-04T21:20:00Z"/>
          <w:trPrChange w:id="250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0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FEE878" w14:textId="63A3020E" w:rsidR="0037724D" w:rsidRPr="0053369F" w:rsidRDefault="0037724D" w:rsidP="0037724D">
            <w:pPr>
              <w:pStyle w:val="TAC"/>
              <w:rPr>
                <w:ins w:id="2509" w:author="Huawei" w:date="2022-11-04T21:20:00Z"/>
              </w:rPr>
            </w:pPr>
            <w:ins w:id="2510" w:author="Huawei" w:date="2022-11-04T21:51:00Z">
              <w:r w:rsidRPr="002E78D5">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1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293854" w14:textId="06C43619" w:rsidR="0037724D" w:rsidRPr="0053369F" w:rsidRDefault="0037724D" w:rsidP="0037724D">
            <w:pPr>
              <w:pStyle w:val="TAC"/>
              <w:rPr>
                <w:ins w:id="2512" w:author="Huawei" w:date="2022-11-04T21:20:00Z"/>
              </w:rPr>
            </w:pPr>
            <w:ins w:id="2513" w:author="Huawei" w:date="2022-11-04T21:21:00Z">
              <w:r w:rsidRPr="0053369F">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14"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2EEB8" w14:textId="104A2A81" w:rsidR="0037724D" w:rsidRPr="0053369F" w:rsidRDefault="0037724D" w:rsidP="0037724D">
            <w:pPr>
              <w:pStyle w:val="TAC"/>
              <w:rPr>
                <w:ins w:id="2515" w:author="Huawei" w:date="2022-11-04T21:20:00Z"/>
              </w:rPr>
            </w:pPr>
            <w:ins w:id="2516" w:author="Huawei" w:date="2022-11-04T21:21: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17"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86CDA98" w14:textId="4B666C94" w:rsidR="0037724D" w:rsidRPr="0053369F" w:rsidRDefault="0037724D" w:rsidP="0037724D">
            <w:pPr>
              <w:pStyle w:val="TAC"/>
              <w:rPr>
                <w:ins w:id="2518" w:author="Huawei" w:date="2022-11-04T21:20:00Z"/>
                <w:rFonts w:eastAsia="宋体"/>
              </w:rPr>
            </w:pPr>
            <w:ins w:id="2519" w:author="Huawei" w:date="2022-11-04T21:38:00Z">
              <w:r w:rsidRPr="0053369F">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0"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0AB337" w14:textId="06C8593C" w:rsidR="0037724D" w:rsidRPr="0053369F" w:rsidRDefault="0037724D" w:rsidP="0037724D">
            <w:pPr>
              <w:pStyle w:val="TAC"/>
              <w:rPr>
                <w:ins w:id="2521" w:author="Huawei" w:date="2022-11-04T21:20:00Z"/>
                <w:rFonts w:eastAsia="宋体"/>
              </w:rPr>
            </w:pPr>
            <w:ins w:id="2522" w:author="Huawei" w:date="2022-11-04T21:22:00Z">
              <w:r>
                <w:rPr>
                  <w:rFonts w:eastAsia="宋体" w:hint="eastAsia"/>
                  <w:lang w:eastAsia="zh-CN"/>
                </w:rPr>
                <w:t>1</w:t>
              </w:r>
              <w:r>
                <w:rPr>
                  <w:rFonts w:eastAsia="宋体"/>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23"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8A0F15" w14:textId="48C04CF6" w:rsidR="0037724D" w:rsidRPr="0053369F" w:rsidRDefault="0037724D" w:rsidP="0037724D">
            <w:pPr>
              <w:pStyle w:val="TAC"/>
              <w:rPr>
                <w:ins w:id="2524" w:author="Huawei" w:date="2022-11-04T21:20:00Z"/>
              </w:rPr>
            </w:pPr>
            <w:ins w:id="2525" w:author="Huawei" w:date="2022-11-04T21:23:00Z">
              <w:r w:rsidRPr="0053369F">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7718B20" w14:textId="5D645E9D" w:rsidR="0037724D" w:rsidRPr="0053369F" w:rsidRDefault="0037724D" w:rsidP="0037724D">
            <w:pPr>
              <w:pStyle w:val="TAC"/>
              <w:rPr>
                <w:ins w:id="2527" w:author="Huawei" w:date="2022-11-04T21:20:00Z"/>
                <w:rFonts w:eastAsia="宋体"/>
              </w:rPr>
            </w:pPr>
            <w:ins w:id="2528" w:author="Huawei" w:date="2022-11-04T21:44:00Z">
              <w:r w:rsidRPr="004B5C4A">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29"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F2ECB8" w14:textId="6D61936D" w:rsidR="0037724D" w:rsidRPr="0053369F" w:rsidRDefault="0037724D" w:rsidP="0037724D">
            <w:pPr>
              <w:pStyle w:val="TAC"/>
              <w:rPr>
                <w:ins w:id="2530" w:author="Huawei" w:date="2022-11-04T21:20:00Z"/>
                <w:rFonts w:eastAsia="宋体"/>
              </w:rPr>
            </w:pPr>
            <w:ins w:id="2531" w:author="Huawei" w:date="2022-11-04T21:45:00Z">
              <w:r w:rsidRPr="003232B5">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2"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701B1E" w14:textId="084BE58D" w:rsidR="0037724D" w:rsidRPr="0053369F" w:rsidRDefault="0037724D" w:rsidP="0037724D">
            <w:pPr>
              <w:pStyle w:val="TAC"/>
              <w:rPr>
                <w:ins w:id="2533" w:author="Huawei" w:date="2022-11-04T21:20:00Z"/>
              </w:rPr>
            </w:pPr>
            <w:ins w:id="2534" w:author="Huawei" w:date="2022-11-04T21:24:00Z">
              <w:r w:rsidRPr="0053369F">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35"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CD4AA7" w14:textId="72E684DE" w:rsidR="0037724D" w:rsidRPr="0053369F" w:rsidRDefault="0037724D" w:rsidP="0037724D">
            <w:pPr>
              <w:pStyle w:val="TAC"/>
              <w:rPr>
                <w:ins w:id="2536" w:author="Huawei" w:date="2022-11-04T21:20:00Z"/>
              </w:rPr>
            </w:pPr>
            <w:ins w:id="2537" w:author="Huawei" w:date="2022-11-04T21:45:00Z">
              <w:r w:rsidRPr="0053369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38"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8B5D311" w14:textId="35E53BA9" w:rsidR="0037724D" w:rsidRPr="0053369F" w:rsidRDefault="0037724D" w:rsidP="0037724D">
            <w:pPr>
              <w:pStyle w:val="TAC"/>
              <w:rPr>
                <w:ins w:id="2539" w:author="Huawei" w:date="2022-11-04T21:20:00Z"/>
                <w:rFonts w:eastAsia="宋体"/>
              </w:rPr>
            </w:pPr>
            <w:ins w:id="2540" w:author="Huawei" w:date="2022-11-04T21:45:00Z">
              <w:r w:rsidRPr="00092503">
                <w:t>8</w:t>
              </w:r>
              <w:r>
                <w:t>-TT</w:t>
              </w:r>
            </w:ins>
          </w:p>
        </w:tc>
      </w:tr>
      <w:tr w:rsidR="0037724D" w:rsidRPr="0053369F" w14:paraId="7C148C0F" w14:textId="77777777" w:rsidTr="005A60AF">
        <w:tblPrEx>
          <w:tblW w:w="10348" w:type="dxa"/>
          <w:tblInd w:w="70" w:type="dxa"/>
          <w:tblCellMar>
            <w:left w:w="70" w:type="dxa"/>
            <w:right w:w="70" w:type="dxa"/>
          </w:tblCellMar>
          <w:tblPrExChange w:id="2541" w:author="Huawei" w:date="2022-11-04T21:51:00Z">
            <w:tblPrEx>
              <w:tblW w:w="10348" w:type="dxa"/>
              <w:tblInd w:w="70" w:type="dxa"/>
              <w:tblCellMar>
                <w:left w:w="70" w:type="dxa"/>
                <w:right w:w="70" w:type="dxa"/>
              </w:tblCellMar>
            </w:tblPrEx>
          </w:tblPrExChange>
        </w:tblPrEx>
        <w:trPr>
          <w:trHeight w:val="77"/>
          <w:trPrChange w:id="254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4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0E7CB" w14:textId="3E2276AB" w:rsidR="0037724D" w:rsidRPr="0053369F" w:rsidRDefault="0037724D" w:rsidP="0037724D">
            <w:pPr>
              <w:pStyle w:val="TAC"/>
            </w:pPr>
            <w:ins w:id="2544" w:author="Huawei" w:date="2022-11-04T21:51:00Z">
              <w:r w:rsidRPr="002E78D5">
                <w:t>100</w:t>
              </w:r>
            </w:ins>
            <w:del w:id="2545" w:author="Huawei" w:date="2022-11-04T21:51:00Z">
              <w:r w:rsidRPr="0053369F" w:rsidDel="005A60AF">
                <w:delText>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92100"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3D711"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6E6763"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4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1345A"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C25669"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79BB69"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1766A3"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C95D99"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187D0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5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80D267" w14:textId="77777777" w:rsidR="0037724D" w:rsidRPr="0053369F" w:rsidRDefault="0037724D" w:rsidP="0037724D">
            <w:pPr>
              <w:pStyle w:val="TAC"/>
            </w:pPr>
            <w:r w:rsidRPr="0053369F">
              <w:rPr>
                <w:rFonts w:eastAsia="宋体"/>
              </w:rPr>
              <w:t>11.5-TT</w:t>
            </w:r>
          </w:p>
        </w:tc>
      </w:tr>
      <w:tr w:rsidR="0037724D" w:rsidRPr="0053369F" w14:paraId="7A118C6C" w14:textId="77777777" w:rsidTr="005A60AF">
        <w:tblPrEx>
          <w:tblW w:w="10348" w:type="dxa"/>
          <w:tblInd w:w="70" w:type="dxa"/>
          <w:tblCellMar>
            <w:left w:w="70" w:type="dxa"/>
            <w:right w:w="70" w:type="dxa"/>
          </w:tblCellMar>
          <w:tblPrExChange w:id="2556" w:author="Huawei" w:date="2022-11-04T21:51:00Z">
            <w:tblPrEx>
              <w:tblW w:w="10348" w:type="dxa"/>
              <w:tblInd w:w="70" w:type="dxa"/>
              <w:tblCellMar>
                <w:left w:w="70" w:type="dxa"/>
                <w:right w:w="70" w:type="dxa"/>
              </w:tblCellMar>
            </w:tblPrEx>
          </w:tblPrExChange>
        </w:tblPrEx>
        <w:trPr>
          <w:trHeight w:val="77"/>
          <w:trPrChange w:id="255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5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4E2910" w14:textId="71B8D0C3" w:rsidR="0037724D" w:rsidRPr="0053369F" w:rsidRDefault="0037724D" w:rsidP="0037724D">
            <w:pPr>
              <w:pStyle w:val="TAC"/>
            </w:pPr>
            <w:ins w:id="2559" w:author="Huawei" w:date="2022-11-04T21:51:00Z">
              <w:r w:rsidRPr="002E78D5">
                <w:t>101</w:t>
              </w:r>
            </w:ins>
            <w:del w:id="2560" w:author="Huawei" w:date="2022-11-04T21:51:00Z">
              <w:r w:rsidRPr="0053369F" w:rsidDel="005A60AF">
                <w:delText>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A30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D582B"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C25F0"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A84A7F" w14:textId="77777777" w:rsidR="0037724D" w:rsidRPr="0053369F" w:rsidRDefault="0037724D" w:rsidP="0037724D">
            <w:pPr>
              <w:pStyle w:val="TAC"/>
            </w:pPr>
            <w:r w:rsidRPr="0053369F">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3EA99B"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FD4D03" w14:textId="77777777" w:rsidR="0037724D" w:rsidRPr="0053369F" w:rsidRDefault="0037724D" w:rsidP="0037724D">
            <w:pPr>
              <w:pStyle w:val="TAC"/>
            </w:pPr>
            <w:r w:rsidRPr="0053369F">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8064A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A2269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6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AE88F3"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8D147" w14:textId="77777777" w:rsidR="0037724D" w:rsidRPr="0053369F" w:rsidRDefault="0037724D" w:rsidP="0037724D">
            <w:pPr>
              <w:pStyle w:val="TAC"/>
            </w:pPr>
            <w:r w:rsidRPr="0053369F">
              <w:rPr>
                <w:rFonts w:eastAsia="宋体"/>
              </w:rPr>
              <w:t>11.5-TT</w:t>
            </w:r>
          </w:p>
        </w:tc>
      </w:tr>
      <w:tr w:rsidR="0037724D" w:rsidRPr="0053369F" w14:paraId="34A2CD83" w14:textId="77777777" w:rsidTr="005A60AF">
        <w:tblPrEx>
          <w:tblW w:w="10348" w:type="dxa"/>
          <w:tblInd w:w="70" w:type="dxa"/>
          <w:tblCellMar>
            <w:left w:w="70" w:type="dxa"/>
            <w:right w:w="70" w:type="dxa"/>
          </w:tblCellMar>
          <w:tblPrExChange w:id="2571" w:author="Huawei" w:date="2022-11-04T21:51:00Z">
            <w:tblPrEx>
              <w:tblW w:w="10348" w:type="dxa"/>
              <w:tblInd w:w="70" w:type="dxa"/>
              <w:tblCellMar>
                <w:left w:w="70" w:type="dxa"/>
                <w:right w:w="70" w:type="dxa"/>
              </w:tblCellMar>
            </w:tblPrEx>
          </w:tblPrExChange>
        </w:tblPrEx>
        <w:trPr>
          <w:trHeight w:val="77"/>
          <w:trPrChange w:id="257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7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45005A" w14:textId="2713D8F0" w:rsidR="0037724D" w:rsidRPr="0053369F" w:rsidRDefault="0037724D" w:rsidP="0037724D">
            <w:pPr>
              <w:pStyle w:val="TAC"/>
            </w:pPr>
            <w:ins w:id="2574" w:author="Huawei" w:date="2022-11-04T21:51:00Z">
              <w:r w:rsidRPr="002E78D5">
                <w:t>102</w:t>
              </w:r>
            </w:ins>
            <w:del w:id="2575" w:author="Huawei" w:date="2022-11-04T21:51:00Z">
              <w:r w:rsidRPr="0053369F" w:rsidDel="005A60AF">
                <w:delText>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7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082B2C9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7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59DFDC"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1EE00AB"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7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9C82CD" w14:textId="77777777" w:rsidR="0037724D" w:rsidRPr="0053369F" w:rsidRDefault="0037724D" w:rsidP="0037724D">
            <w:pPr>
              <w:pStyle w:val="TAC"/>
            </w:pPr>
            <w:r w:rsidRPr="0053369F">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52D4C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9BC1E" w14:textId="77777777" w:rsidR="0037724D" w:rsidRPr="0053369F" w:rsidRDefault="0037724D" w:rsidP="0037724D">
            <w:pPr>
              <w:pStyle w:val="TAC"/>
            </w:pPr>
            <w:r w:rsidRPr="0053369F">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72C556" w14:textId="77777777" w:rsidR="0037724D" w:rsidRPr="0053369F" w:rsidRDefault="0037724D" w:rsidP="0037724D">
            <w:pPr>
              <w:pStyle w:val="TAC"/>
            </w:pPr>
            <w:r w:rsidRPr="0053369F">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09201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205CB5"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8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916380" w14:textId="77777777" w:rsidR="0037724D" w:rsidRPr="0053369F" w:rsidRDefault="0037724D" w:rsidP="0037724D">
            <w:pPr>
              <w:pStyle w:val="TAC"/>
            </w:pPr>
            <w:r w:rsidRPr="0053369F">
              <w:rPr>
                <w:rFonts w:eastAsia="宋体"/>
              </w:rPr>
              <w:t>11-TT</w:t>
            </w:r>
          </w:p>
        </w:tc>
      </w:tr>
      <w:tr w:rsidR="0037724D" w:rsidRPr="0053369F" w14:paraId="297A7CDE" w14:textId="77777777" w:rsidTr="005A60AF">
        <w:tblPrEx>
          <w:tblW w:w="10348" w:type="dxa"/>
          <w:tblInd w:w="70" w:type="dxa"/>
          <w:tblCellMar>
            <w:left w:w="70" w:type="dxa"/>
            <w:right w:w="70" w:type="dxa"/>
          </w:tblCellMar>
          <w:tblPrExChange w:id="2586" w:author="Huawei" w:date="2022-11-04T21:51:00Z">
            <w:tblPrEx>
              <w:tblW w:w="10348" w:type="dxa"/>
              <w:tblInd w:w="70" w:type="dxa"/>
              <w:tblCellMar>
                <w:left w:w="70" w:type="dxa"/>
                <w:right w:w="70" w:type="dxa"/>
              </w:tblCellMar>
            </w:tblPrEx>
          </w:tblPrExChange>
        </w:tblPrEx>
        <w:trPr>
          <w:trHeight w:val="77"/>
          <w:trPrChange w:id="2587"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588"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B2F447" w14:textId="357DDE81" w:rsidR="0037724D" w:rsidRPr="0053369F" w:rsidRDefault="0037724D" w:rsidP="0037724D">
            <w:pPr>
              <w:pStyle w:val="TAC"/>
            </w:pPr>
            <w:ins w:id="2589" w:author="Huawei" w:date="2022-11-04T21:51:00Z">
              <w:r w:rsidRPr="002E78D5">
                <w:t>103</w:t>
              </w:r>
            </w:ins>
            <w:del w:id="2590" w:author="Huawei" w:date="2022-11-04T21:51:00Z">
              <w:r w:rsidRPr="0053369F" w:rsidDel="005A60AF">
                <w:delText>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591"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05231E4"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592"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50D976"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3"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4B35158"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4"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446FC3"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5"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2808108"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6"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6E2C6AF"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7"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ECD297"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8"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579903"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599"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95DDBC"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0"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684060" w14:textId="77777777" w:rsidR="0037724D" w:rsidRPr="0053369F" w:rsidRDefault="0037724D" w:rsidP="0037724D">
            <w:pPr>
              <w:pStyle w:val="TAC"/>
            </w:pPr>
            <w:r w:rsidRPr="0053369F">
              <w:rPr>
                <w:rFonts w:eastAsia="宋体"/>
              </w:rPr>
              <w:t>6-TT</w:t>
            </w:r>
          </w:p>
        </w:tc>
      </w:tr>
      <w:tr w:rsidR="0037724D" w:rsidRPr="0053369F" w14:paraId="75758167" w14:textId="77777777" w:rsidTr="005A60AF">
        <w:tblPrEx>
          <w:tblW w:w="10348" w:type="dxa"/>
          <w:tblInd w:w="70" w:type="dxa"/>
          <w:tblCellMar>
            <w:left w:w="70" w:type="dxa"/>
            <w:right w:w="70" w:type="dxa"/>
          </w:tblCellMar>
          <w:tblPrExChange w:id="2601" w:author="Huawei" w:date="2022-11-04T21:51:00Z">
            <w:tblPrEx>
              <w:tblW w:w="10348" w:type="dxa"/>
              <w:tblInd w:w="70" w:type="dxa"/>
              <w:tblCellMar>
                <w:left w:w="70" w:type="dxa"/>
                <w:right w:w="70" w:type="dxa"/>
              </w:tblCellMar>
            </w:tblPrEx>
          </w:tblPrExChange>
        </w:tblPrEx>
        <w:trPr>
          <w:trHeight w:val="77"/>
          <w:trPrChange w:id="2602" w:author="Huawei" w:date="2022-11-04T21:51: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603" w:author="Huawei" w:date="2022-11-04T21:51: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1509E4" w14:textId="496905F4" w:rsidR="0037724D" w:rsidRPr="0053369F" w:rsidRDefault="0037724D" w:rsidP="0037724D">
            <w:pPr>
              <w:pStyle w:val="TAC"/>
              <w:rPr>
                <w:lang w:eastAsia="sv-SE"/>
              </w:rPr>
            </w:pPr>
            <w:ins w:id="2604" w:author="Huawei" w:date="2022-11-04T21:51:00Z">
              <w:r w:rsidRPr="002E78D5">
                <w:t>104</w:t>
              </w:r>
            </w:ins>
            <w:del w:id="2605" w:author="Huawei" w:date="2022-11-04T21:51:00Z">
              <w:r w:rsidRPr="0053369F" w:rsidDel="005A60AF">
                <w:delText>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2606" w:author="Huawei" w:date="2022-11-04T21:5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296757" w14:textId="77777777" w:rsidR="0037724D" w:rsidRPr="0053369F" w:rsidRDefault="0037724D" w:rsidP="0037724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2607" w:author="Huawei" w:date="2022-11-04T21:5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6E4395" w14:textId="77777777" w:rsidR="0037724D" w:rsidRPr="0053369F" w:rsidRDefault="0037724D" w:rsidP="0037724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8" w:author="Huawei" w:date="2022-11-04T21:5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236FD6" w14:textId="77777777" w:rsidR="0037724D" w:rsidRPr="0053369F" w:rsidRDefault="0037724D" w:rsidP="0037724D">
            <w:pPr>
              <w:pStyle w:val="TAC"/>
            </w:pPr>
            <w:r w:rsidRPr="0053369F">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09" w:author="Huawei" w:date="2022-11-04T21:5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386543D" w14:textId="77777777" w:rsidR="0037724D" w:rsidRPr="0053369F" w:rsidRDefault="0037724D" w:rsidP="0037724D">
            <w:pPr>
              <w:pStyle w:val="TAC"/>
            </w:pPr>
            <w:r w:rsidRPr="0053369F">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0" w:author="Huawei" w:date="2022-11-04T21:5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5A666D" w14:textId="77777777" w:rsidR="0037724D" w:rsidRPr="0053369F" w:rsidRDefault="0037724D" w:rsidP="0037724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1" w:author="Huawei" w:date="2022-11-04T21:5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183B43" w14:textId="77777777" w:rsidR="0037724D" w:rsidRPr="0053369F" w:rsidRDefault="0037724D" w:rsidP="0037724D">
            <w:pPr>
              <w:pStyle w:val="TAC"/>
            </w:pPr>
            <w:r w:rsidRPr="0053369F">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2" w:author="Huawei" w:date="2022-11-04T21:5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A6671D" w14:textId="77777777" w:rsidR="0037724D" w:rsidRPr="0053369F" w:rsidRDefault="0037724D" w:rsidP="0037724D">
            <w:pPr>
              <w:pStyle w:val="TAC"/>
            </w:pPr>
            <w:r w:rsidRPr="0053369F">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3" w:author="Huawei" w:date="2022-11-04T21:5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E7AFC" w14:textId="77777777" w:rsidR="0037724D" w:rsidRPr="0053369F" w:rsidRDefault="0037724D" w:rsidP="0037724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4" w:author="Huawei" w:date="2022-11-04T21:5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0D8E8" w14:textId="77777777" w:rsidR="0037724D" w:rsidRPr="0053369F" w:rsidRDefault="0037724D" w:rsidP="0037724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615" w:author="Huawei" w:date="2022-11-04T21:5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9E216F" w14:textId="77777777" w:rsidR="0037724D" w:rsidRPr="0053369F" w:rsidRDefault="0037724D" w:rsidP="0037724D">
            <w:pPr>
              <w:pStyle w:val="TAC"/>
            </w:pPr>
            <w:r w:rsidRPr="0053369F">
              <w:rPr>
                <w:rFonts w:eastAsia="宋体"/>
              </w:rPr>
              <w:t>6-TT</w:t>
            </w:r>
          </w:p>
        </w:tc>
      </w:tr>
      <w:tr w:rsidR="0037724D" w:rsidRPr="0053369F" w14:paraId="2889DFBA" w14:textId="77777777" w:rsidTr="00F0136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7F243B4" w14:textId="77777777" w:rsidR="0037724D" w:rsidRPr="0053369F" w:rsidRDefault="0037724D" w:rsidP="0037724D">
            <w:pPr>
              <w:pStyle w:val="TAN"/>
            </w:pPr>
            <w:r w:rsidRPr="0053369F">
              <w:t>NOTE 1:</w:t>
            </w:r>
            <w:r w:rsidRPr="0053369F">
              <w:tab/>
            </w:r>
            <w:proofErr w:type="spellStart"/>
            <w:r w:rsidRPr="0053369F">
              <w:t>P</w:t>
            </w:r>
            <w:r w:rsidRPr="0053369F">
              <w:rPr>
                <w:rFonts w:cs="v4.2.0"/>
                <w:vertAlign w:val="subscript"/>
              </w:rPr>
              <w:t>PowerClass</w:t>
            </w:r>
            <w:proofErr w:type="spellEnd"/>
            <w:r w:rsidRPr="0053369F">
              <w:t xml:space="preserve"> is the maximum UE power specified without taking into account the tolerance.</w:t>
            </w:r>
          </w:p>
          <w:p w14:paraId="641C30D2" w14:textId="77777777" w:rsidR="0037724D" w:rsidRPr="0053369F" w:rsidRDefault="0037724D" w:rsidP="0037724D">
            <w:pPr>
              <w:pStyle w:val="TAN"/>
              <w:rPr>
                <w:sz w:val="16"/>
              </w:rPr>
            </w:pPr>
            <w:r w:rsidRPr="0053369F">
              <w:t>NOTE 2:</w:t>
            </w:r>
            <w:r w:rsidRPr="0053369F">
              <w:tab/>
              <w:t>TT for each frequency and channel bandwidth is specified in Table 6.2.3.5-0.</w:t>
            </w:r>
          </w:p>
        </w:tc>
      </w:tr>
    </w:tbl>
    <w:p w14:paraId="4C58AA93" w14:textId="77777777" w:rsidR="001E0236" w:rsidRPr="0053369F" w:rsidRDefault="001E0236" w:rsidP="001E0236">
      <w:pPr>
        <w:rPr>
          <w:rFonts w:eastAsia="MS Mincho"/>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16" w:name="OLE_LINK33"/>
      <w:bookmarkStart w:id="2617" w:name="OLE_LINK34"/>
      <w:r w:rsidRPr="006A6DC8">
        <w:rPr>
          <w:noProof/>
          <w:color w:val="FF0000"/>
        </w:rPr>
        <w:t>&lt;</w:t>
      </w:r>
      <w:r>
        <w:rPr>
          <w:noProof/>
          <w:color w:val="FF0000"/>
        </w:rPr>
        <w:t>End of Changes</w:t>
      </w:r>
      <w:r w:rsidRPr="006A6DC8">
        <w:rPr>
          <w:noProof/>
          <w:color w:val="FF0000"/>
        </w:rPr>
        <w:t>&gt;</w:t>
      </w:r>
    </w:p>
    <w:bookmarkEnd w:id="2616"/>
    <w:bookmarkEnd w:id="26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B8983" w14:textId="77777777" w:rsidR="007F5693" w:rsidRDefault="007F5693">
      <w:r>
        <w:separator/>
      </w:r>
    </w:p>
  </w:endnote>
  <w:endnote w:type="continuationSeparator" w:id="0">
    <w:p w14:paraId="3570D302" w14:textId="77777777" w:rsidR="007F5693" w:rsidRDefault="007F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96553" w14:textId="77777777" w:rsidR="007F5693" w:rsidRDefault="007F5693">
      <w:r>
        <w:separator/>
      </w:r>
    </w:p>
  </w:footnote>
  <w:footnote w:type="continuationSeparator" w:id="0">
    <w:p w14:paraId="09A5A128" w14:textId="77777777" w:rsidR="007F5693" w:rsidRDefault="007F5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0236"/>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7724D"/>
    <w:rsid w:val="003866D5"/>
    <w:rsid w:val="0039707D"/>
    <w:rsid w:val="003C0C1C"/>
    <w:rsid w:val="003D3AB0"/>
    <w:rsid w:val="003E1A36"/>
    <w:rsid w:val="003E6B28"/>
    <w:rsid w:val="00403A78"/>
    <w:rsid w:val="00410371"/>
    <w:rsid w:val="00410611"/>
    <w:rsid w:val="00414694"/>
    <w:rsid w:val="004226F9"/>
    <w:rsid w:val="004242F1"/>
    <w:rsid w:val="004254C2"/>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5693"/>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463CE"/>
    <w:rsid w:val="00B67B97"/>
    <w:rsid w:val="00B85D3C"/>
    <w:rsid w:val="00B968C8"/>
    <w:rsid w:val="00BA3EC5"/>
    <w:rsid w:val="00BA51D9"/>
    <w:rsid w:val="00BB5DFC"/>
    <w:rsid w:val="00BD279D"/>
    <w:rsid w:val="00BD6BB8"/>
    <w:rsid w:val="00BF7E98"/>
    <w:rsid w:val="00C329AF"/>
    <w:rsid w:val="00C66BA2"/>
    <w:rsid w:val="00C77DF8"/>
    <w:rsid w:val="00C82F9E"/>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94F9E"/>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1E0236"/>
    <w:rPr>
      <w:rFonts w:ascii="Arial" w:eastAsia="Times New Roman" w:hAnsi="Arial" w:cs="Times New Roman"/>
      <w:sz w:val="36"/>
      <w:szCs w:val="20"/>
      <w:lang w:eastAsia="en-GB"/>
    </w:rPr>
  </w:style>
  <w:style w:type="character" w:customStyle="1" w:styleId="9Char5">
    <w:name w:val="标题 9 Char5"/>
    <w:aliases w:val="Figure Heading Char2,FH Char2"/>
    <w:basedOn w:val="a2"/>
    <w:qFormat/>
    <w:rsid w:val="001E023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1E0236"/>
    <w:rPr>
      <w:rFonts w:ascii="Times New Roman" w:eastAsia="Times New Roman" w:hAnsi="Times New Roman" w:cs="Times New Roman"/>
      <w:sz w:val="20"/>
      <w:szCs w:val="20"/>
      <w:lang w:eastAsia="en-GB"/>
    </w:rPr>
  </w:style>
  <w:style w:type="character" w:customStyle="1" w:styleId="Char60">
    <w:name w:val="文档结构图 Char6"/>
    <w:basedOn w:val="a2"/>
    <w:qFormat/>
    <w:rsid w:val="001E0236"/>
    <w:rPr>
      <w:rFonts w:ascii="宋体" w:eastAsia="Times New Roman" w:hAnsi="Times New Roman" w:cs="Times New Roman"/>
      <w:sz w:val="18"/>
      <w:szCs w:val="18"/>
      <w:lang w:eastAsia="en-GB"/>
    </w:rPr>
  </w:style>
  <w:style w:type="character" w:customStyle="1" w:styleId="Char61">
    <w:name w:val="批注框文本 Char6"/>
    <w:basedOn w:val="a2"/>
    <w:qFormat/>
    <w:rsid w:val="001E0236"/>
    <w:rPr>
      <w:rFonts w:ascii="Times New Roman" w:eastAsia="Times New Roman" w:hAnsi="Times New Roman" w:cs="Times New Roman"/>
      <w:sz w:val="18"/>
      <w:szCs w:val="18"/>
      <w:lang w:eastAsia="en-GB"/>
    </w:rPr>
  </w:style>
  <w:style w:type="character" w:customStyle="1" w:styleId="Char70">
    <w:name w:val="批注文字 Char7"/>
    <w:basedOn w:val="a2"/>
    <w:qFormat/>
    <w:rsid w:val="001E0236"/>
    <w:rPr>
      <w:rFonts w:ascii="Times New Roman" w:eastAsia="MS Mincho" w:hAnsi="Times New Roman" w:cs="Times New Roman"/>
      <w:sz w:val="20"/>
      <w:szCs w:val="20"/>
      <w:lang w:val="x-none" w:eastAsia="en-GB"/>
    </w:rPr>
  </w:style>
  <w:style w:type="character" w:customStyle="1" w:styleId="Char110">
    <w:name w:val="批注主题 Char11"/>
    <w:basedOn w:val="Char70"/>
    <w:qFormat/>
    <w:rsid w:val="001E0236"/>
    <w:rPr>
      <w:rFonts w:ascii="Times New Roman" w:eastAsia="MS Mincho" w:hAnsi="Times New Roman" w:cs="Times New Roman"/>
      <w:b/>
      <w:bCs/>
      <w:sz w:val="20"/>
      <w:szCs w:val="20"/>
      <w:lang w:val="x-none" w:eastAsia="en-GB"/>
    </w:rPr>
  </w:style>
  <w:style w:type="character" w:customStyle="1" w:styleId="Char1f2">
    <w:name w:val="脚注文本 Char1"/>
    <w:aliases w:val="footnote text41 Char1"/>
    <w:basedOn w:val="a2"/>
    <w:semiHidden/>
    <w:qFormat/>
    <w:rsid w:val="001E0236"/>
    <w:rPr>
      <w:rFonts w:ascii="Times New Roman" w:eastAsia="Times New Roman" w:hAnsi="Times New Roman" w:cs="Times New Roman"/>
      <w:sz w:val="18"/>
      <w:szCs w:val="18"/>
      <w:lang w:eastAsia="en-GB"/>
    </w:rPr>
  </w:style>
  <w:style w:type="character" w:customStyle="1" w:styleId="Char62">
    <w:name w:val="纯文本 Char6"/>
    <w:basedOn w:val="a2"/>
    <w:qFormat/>
    <w:rsid w:val="001E0236"/>
    <w:rPr>
      <w:rFonts w:ascii="Courier New" w:eastAsia="Times New Roman" w:hAnsi="Courier New" w:cs="Times New Roman"/>
      <w:sz w:val="20"/>
      <w:szCs w:val="20"/>
      <w:lang w:val="nb-NO" w:eastAsia="en-GB"/>
    </w:rPr>
  </w:style>
  <w:style w:type="character" w:customStyle="1" w:styleId="Char80">
    <w:name w:val="日期 Char8"/>
    <w:basedOn w:val="a2"/>
    <w:qFormat/>
    <w:rsid w:val="001E023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1E0236"/>
    <w:rPr>
      <w:rFonts w:ascii="Times New Roman" w:eastAsia="Times New Roman" w:hAnsi="Times New Roman" w:cs="Times New Roman"/>
      <w:sz w:val="20"/>
      <w:szCs w:val="20"/>
      <w:lang w:eastAsia="en-GB"/>
    </w:rPr>
  </w:style>
  <w:style w:type="character" w:customStyle="1" w:styleId="Char40">
    <w:name w:val="列表 Char4"/>
    <w:qFormat/>
    <w:rsid w:val="001E0236"/>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1E0236"/>
    <w:rPr>
      <w:rFonts w:ascii="Times New Roman" w:eastAsia="宋体" w:hAnsi="Times New Roman"/>
      <w:lang w:val="en-GB" w:eastAsia="en-US"/>
    </w:rPr>
  </w:style>
  <w:style w:type="paragraph" w:customStyle="1" w:styleId="LightList-Accent51">
    <w:name w:val="Light List - Accent 51"/>
    <w:basedOn w:val="a1"/>
    <w:uiPriority w:val="34"/>
    <w:qFormat/>
    <w:rsid w:val="001E023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E0236"/>
    <w:rPr>
      <w:rFonts w:ascii="Times New Roman" w:eastAsia="宋体" w:hAnsi="Times New Roman"/>
      <w:lang w:val="en-GB" w:eastAsia="en-US"/>
    </w:rPr>
  </w:style>
  <w:style w:type="character" w:customStyle="1" w:styleId="65">
    <w:name w:val="未处理的提及6"/>
    <w:uiPriority w:val="52"/>
    <w:rsid w:val="001E0236"/>
    <w:rPr>
      <w:color w:val="808080"/>
      <w:shd w:val="clear" w:color="auto" w:fill="E6E6E6"/>
    </w:rPr>
  </w:style>
  <w:style w:type="paragraph" w:customStyle="1" w:styleId="LightList-Accent32">
    <w:name w:val="Light List - Accent 32"/>
    <w:hidden/>
    <w:uiPriority w:val="99"/>
    <w:semiHidden/>
    <w:qFormat/>
    <w:rsid w:val="001E023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E0236"/>
    <w:rPr>
      <w:rFonts w:ascii="Times New Roman" w:eastAsia="宋体" w:hAnsi="Times New Roman"/>
      <w:lang w:val="en-GB" w:eastAsia="en-US"/>
    </w:rPr>
  </w:style>
  <w:style w:type="character" w:customStyle="1" w:styleId="CharChar44">
    <w:name w:val="Char Char44"/>
    <w:rsid w:val="001E0236"/>
    <w:rPr>
      <w:rFonts w:ascii="Arial" w:hAnsi="Arial"/>
      <w:sz w:val="24"/>
      <w:lang w:val="en-GB" w:eastAsia="en-US" w:bidi="ar-SA"/>
    </w:rPr>
  </w:style>
  <w:style w:type="paragraph" w:customStyle="1" w:styleId="CharCharCharCharChar4">
    <w:name w:val="Char Char Char Char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E0236"/>
    <w:rPr>
      <w:lang w:val="en-GB" w:eastAsia="ja-JP" w:bidi="ar-SA"/>
    </w:rPr>
  </w:style>
  <w:style w:type="paragraph" w:customStyle="1" w:styleId="1Char4">
    <w:name w:val="(文字) (文字)1 Char (文字) (文字)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E0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E0236"/>
    <w:rPr>
      <w:rFonts w:ascii="Tahoma" w:hAnsi="Tahoma" w:cs="Tahoma"/>
      <w:shd w:val="clear" w:color="auto" w:fill="000080"/>
      <w:lang w:val="en-GB" w:eastAsia="en-US"/>
    </w:rPr>
  </w:style>
  <w:style w:type="character" w:customStyle="1" w:styleId="ZchnZchn54">
    <w:name w:val="Zchn Zchn54"/>
    <w:rsid w:val="001E0236"/>
    <w:rPr>
      <w:rFonts w:ascii="Courier New" w:eastAsia="Batang" w:hAnsi="Courier New"/>
      <w:lang w:val="nb-NO" w:eastAsia="en-US" w:bidi="ar-SA"/>
    </w:rPr>
  </w:style>
  <w:style w:type="character" w:customStyle="1" w:styleId="CharChar104">
    <w:name w:val="Char Char104"/>
    <w:semiHidden/>
    <w:rsid w:val="001E0236"/>
    <w:rPr>
      <w:rFonts w:ascii="Times New Roman" w:hAnsi="Times New Roman"/>
      <w:lang w:val="en-GB" w:eastAsia="en-US"/>
    </w:rPr>
  </w:style>
  <w:style w:type="character" w:customStyle="1" w:styleId="CharChar94">
    <w:name w:val="Char Char94"/>
    <w:rsid w:val="001E0236"/>
    <w:rPr>
      <w:rFonts w:ascii="Tahoma" w:hAnsi="Tahoma" w:cs="Tahoma"/>
      <w:sz w:val="16"/>
      <w:szCs w:val="16"/>
      <w:lang w:val="en-GB" w:eastAsia="en-US"/>
    </w:rPr>
  </w:style>
  <w:style w:type="character" w:customStyle="1" w:styleId="CharChar84">
    <w:name w:val="Char Char84"/>
    <w:semiHidden/>
    <w:rsid w:val="001E02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E0236"/>
    <w:rPr>
      <w:rFonts w:ascii="Arial" w:hAnsi="Arial"/>
      <w:sz w:val="36"/>
      <w:lang w:val="en-GB" w:eastAsia="en-US" w:bidi="ar-SA"/>
    </w:rPr>
  </w:style>
  <w:style w:type="character" w:customStyle="1" w:styleId="CharChar284">
    <w:name w:val="Char Char284"/>
    <w:rsid w:val="001E0236"/>
    <w:rPr>
      <w:rFonts w:ascii="Arial" w:hAnsi="Arial"/>
      <w:sz w:val="32"/>
      <w:lang w:val="en-GB"/>
    </w:rPr>
  </w:style>
  <w:style w:type="character" w:customStyle="1" w:styleId="CharChar243">
    <w:name w:val="Char Char243"/>
    <w:rsid w:val="001E0236"/>
    <w:rPr>
      <w:rFonts w:ascii="Arial" w:hAnsi="Arial"/>
      <w:sz w:val="36"/>
      <w:lang w:val="en-GB" w:eastAsia="en-US"/>
    </w:rPr>
  </w:style>
  <w:style w:type="character" w:customStyle="1" w:styleId="CharChar36">
    <w:name w:val="Char Char36"/>
    <w:rsid w:val="001E0236"/>
    <w:rPr>
      <w:rFonts w:ascii="Arial" w:hAnsi="Arial" w:cs="Arial" w:hint="default"/>
      <w:sz w:val="22"/>
      <w:lang w:val="en-GB" w:eastAsia="en-US" w:bidi="ar-SA"/>
    </w:rPr>
  </w:style>
  <w:style w:type="character" w:customStyle="1" w:styleId="CharChar215">
    <w:name w:val="Char Char215"/>
    <w:rsid w:val="001E0236"/>
    <w:rPr>
      <w:rFonts w:ascii="Times New Roman" w:hAnsi="Times New Roman"/>
      <w:lang w:val="en-GB" w:eastAsia="en-US"/>
    </w:rPr>
  </w:style>
  <w:style w:type="character" w:customStyle="1" w:styleId="CharChar63">
    <w:name w:val="Char Char63"/>
    <w:rsid w:val="001E0236"/>
    <w:rPr>
      <w:rFonts w:ascii="Arial" w:eastAsia="宋体" w:hAnsi="Arial"/>
      <w:sz w:val="32"/>
      <w:lang w:val="en-GB" w:eastAsia="en-US" w:bidi="ar-SA"/>
    </w:rPr>
  </w:style>
  <w:style w:type="character" w:customStyle="1" w:styleId="CharChar53">
    <w:name w:val="Char Char53"/>
    <w:rsid w:val="001E0236"/>
    <w:rPr>
      <w:rFonts w:ascii="Arial" w:eastAsia="宋体" w:hAnsi="Arial"/>
      <w:sz w:val="28"/>
      <w:lang w:val="en-GB" w:eastAsia="en-US" w:bidi="ar-SA"/>
    </w:rPr>
  </w:style>
  <w:style w:type="character" w:customStyle="1" w:styleId="CharChar163">
    <w:name w:val="Char Char163"/>
    <w:rsid w:val="001E0236"/>
    <w:rPr>
      <w:rFonts w:ascii="Arial" w:eastAsia="宋体" w:hAnsi="Arial"/>
      <w:lang w:val="en-GB" w:eastAsia="en-US" w:bidi="ar-SA"/>
    </w:rPr>
  </w:style>
  <w:style w:type="character" w:customStyle="1" w:styleId="CharChar143">
    <w:name w:val="Char Char143"/>
    <w:rsid w:val="001E0236"/>
    <w:rPr>
      <w:rFonts w:ascii="Arial" w:eastAsia="宋体" w:hAnsi="Arial"/>
      <w:sz w:val="36"/>
      <w:lang w:val="en-GB" w:eastAsia="en-US" w:bidi="ar-SA"/>
    </w:rPr>
  </w:style>
  <w:style w:type="paragraph" w:customStyle="1" w:styleId="CarCar1CharCharCarCar3">
    <w:name w:val="Car Car1 Char Char Car Car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E0236"/>
    <w:rPr>
      <w:rFonts w:ascii="Arial" w:hAnsi="Arial"/>
      <w:lang w:val="en-GB" w:eastAsia="en-US"/>
    </w:rPr>
  </w:style>
  <w:style w:type="character" w:customStyle="1" w:styleId="CharChar173">
    <w:name w:val="Char Char173"/>
    <w:rsid w:val="001E0236"/>
    <w:rPr>
      <w:rFonts w:ascii="Tahoma" w:hAnsi="Tahoma" w:cs="Tahoma"/>
      <w:shd w:val="clear" w:color="auto" w:fill="000080"/>
      <w:lang w:val="en-GB" w:eastAsia="en-US"/>
    </w:rPr>
  </w:style>
  <w:style w:type="character" w:customStyle="1" w:styleId="CharChar193">
    <w:name w:val="Char Char193"/>
    <w:rsid w:val="001E0236"/>
    <w:rPr>
      <w:rFonts w:ascii="Times New Roman" w:hAnsi="Times New Roman"/>
      <w:lang w:val="en-GB"/>
    </w:rPr>
  </w:style>
  <w:style w:type="character" w:customStyle="1" w:styleId="CharChar203">
    <w:name w:val="Char Char203"/>
    <w:rsid w:val="001E0236"/>
    <w:rPr>
      <w:rFonts w:ascii="Tahoma" w:hAnsi="Tahoma" w:cs="Tahoma"/>
      <w:sz w:val="16"/>
      <w:szCs w:val="16"/>
      <w:lang w:val="en-GB" w:eastAsia="en-US"/>
    </w:rPr>
  </w:style>
  <w:style w:type="character" w:customStyle="1" w:styleId="CharChar303">
    <w:name w:val="Char Char303"/>
    <w:rsid w:val="001E0236"/>
    <w:rPr>
      <w:rFonts w:ascii="Arial" w:hAnsi="Arial"/>
      <w:lang w:val="en-GB" w:eastAsia="en-US"/>
    </w:rPr>
  </w:style>
  <w:style w:type="character" w:customStyle="1" w:styleId="CharChar263">
    <w:name w:val="Char Char263"/>
    <w:rsid w:val="001E0236"/>
    <w:rPr>
      <w:rFonts w:ascii="Times New Roman" w:hAnsi="Times New Roman"/>
      <w:lang w:val="en-GB" w:eastAsia="en-US"/>
    </w:rPr>
  </w:style>
  <w:style w:type="character" w:customStyle="1" w:styleId="CharChar273">
    <w:name w:val="Char Char273"/>
    <w:rsid w:val="001E0236"/>
    <w:rPr>
      <w:rFonts w:ascii="Arial" w:hAnsi="Arial"/>
      <w:b/>
      <w:i/>
      <w:noProof/>
      <w:sz w:val="18"/>
      <w:lang w:val="en-GB" w:eastAsia="en-US"/>
    </w:rPr>
  </w:style>
  <w:style w:type="character" w:customStyle="1" w:styleId="CharChar214">
    <w:name w:val="Char Char214"/>
    <w:rsid w:val="001E0236"/>
    <w:rPr>
      <w:rFonts w:ascii="Arial" w:hAnsi="Arial"/>
      <w:lang w:val="en-GB" w:eastAsia="en-US" w:bidi="ar-SA"/>
    </w:rPr>
  </w:style>
  <w:style w:type="paragraph" w:customStyle="1" w:styleId="CarCar53">
    <w:name w:val="Car Car5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E0236"/>
    <w:rPr>
      <w:rFonts w:ascii="Tahoma" w:eastAsia="宋体" w:hAnsi="Tahoma" w:cs="Tahoma"/>
      <w:lang w:val="en-GB" w:eastAsia="en-US" w:bidi="ar-SA"/>
    </w:rPr>
  </w:style>
  <w:style w:type="character" w:customStyle="1" w:styleId="CharChar133">
    <w:name w:val="Char Char133"/>
    <w:semiHidden/>
    <w:rsid w:val="001E0236"/>
    <w:rPr>
      <w:rFonts w:ascii="宋体" w:eastAsia="宋体" w:hAnsi="宋体" w:hint="eastAsia"/>
      <w:lang w:val="en-GB" w:eastAsia="en-US" w:bidi="ar-SA"/>
    </w:rPr>
  </w:style>
  <w:style w:type="character" w:customStyle="1" w:styleId="CharChar153">
    <w:name w:val="Char Char153"/>
    <w:rsid w:val="001E0236"/>
    <w:rPr>
      <w:rFonts w:ascii="Arial" w:hAnsi="Arial"/>
      <w:sz w:val="36"/>
      <w:lang w:val="en-GB"/>
    </w:rPr>
  </w:style>
  <w:style w:type="character" w:customStyle="1" w:styleId="h410">
    <w:name w:val="h410"/>
    <w:rsid w:val="001E0236"/>
    <w:rPr>
      <w:rFonts w:ascii="Arial" w:hAnsi="Arial"/>
      <w:sz w:val="24"/>
      <w:lang w:val="en-GB"/>
    </w:rPr>
  </w:style>
  <w:style w:type="character" w:customStyle="1" w:styleId="h53">
    <w:name w:val="h53"/>
    <w:rsid w:val="001E0236"/>
    <w:rPr>
      <w:rFonts w:ascii="Arial" w:eastAsia="宋体" w:hAnsi="Arial"/>
      <w:sz w:val="22"/>
      <w:lang w:val="en-GB" w:eastAsia="en-US" w:bidi="ar-SA"/>
    </w:rPr>
  </w:style>
  <w:style w:type="character" w:customStyle="1" w:styleId="UnresolvedMention4">
    <w:name w:val="Unresolved Mention4"/>
    <w:uiPriority w:val="99"/>
    <w:unhideWhenUsed/>
    <w:rsid w:val="001E0236"/>
    <w:rPr>
      <w:color w:val="808080"/>
      <w:shd w:val="clear" w:color="auto" w:fill="E6E6E6"/>
    </w:rPr>
  </w:style>
  <w:style w:type="character" w:customStyle="1" w:styleId="MediumShading1-Accent1Char">
    <w:name w:val="Medium Shading 1 - Accent 1 Char"/>
    <w:link w:val="1-1"/>
    <w:uiPriority w:val="1"/>
    <w:rsid w:val="001E0236"/>
    <w:rPr>
      <w:rFonts w:ascii="Arial" w:eastAsia="PMingLiU" w:hAnsi="Arial"/>
      <w:lang w:val="x-none" w:eastAsia="x-none"/>
    </w:rPr>
  </w:style>
  <w:style w:type="character" w:customStyle="1" w:styleId="MediumGrid2-Accent2Char">
    <w:name w:val="Medium Grid 2 - Accent 2 Char"/>
    <w:link w:val="2-2"/>
    <w:uiPriority w:val="29"/>
    <w:rsid w:val="001E0236"/>
    <w:rPr>
      <w:rFonts w:ascii="Arial" w:eastAsia="PMingLiU" w:hAnsi="Arial"/>
      <w:i/>
      <w:iCs/>
      <w:color w:val="000000"/>
      <w:lang w:val="en-GB" w:eastAsia="en-GB"/>
    </w:rPr>
  </w:style>
  <w:style w:type="character" w:customStyle="1" w:styleId="MediumGrid3-Accent2Char">
    <w:name w:val="Medium Grid 3 - Accent 2 Char"/>
    <w:link w:val="3-2"/>
    <w:uiPriority w:val="30"/>
    <w:rsid w:val="001E0236"/>
    <w:rPr>
      <w:rFonts w:ascii="Arial" w:eastAsia="PMingLiU" w:hAnsi="Arial"/>
      <w:b/>
      <w:bCs/>
      <w:i/>
      <w:iCs/>
      <w:color w:val="4F81BD"/>
      <w:lang w:val="en-GB" w:eastAsia="en-GB"/>
    </w:rPr>
  </w:style>
  <w:style w:type="table" w:styleId="1-3">
    <w:name w:val="Medium Shading 1 Accent 3"/>
    <w:basedOn w:val="a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E02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E02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E02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E02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E02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1E0236"/>
    <w:rPr>
      <w:rFonts w:eastAsia="MS Mincho"/>
      <w:b/>
      <w:bCs/>
      <w:lang w:val="x-none" w:eastAsia="en-US"/>
    </w:rPr>
  </w:style>
  <w:style w:type="paragraph" w:customStyle="1" w:styleId="85">
    <w:name w:val="无间隔8"/>
    <w:qFormat/>
    <w:rsid w:val="001E0236"/>
    <w:rPr>
      <w:rFonts w:ascii="Times New Roman" w:eastAsia="宋体" w:hAnsi="Times New Roman"/>
      <w:lang w:val="en-GB" w:eastAsia="en-US"/>
    </w:rPr>
  </w:style>
  <w:style w:type="character" w:customStyle="1" w:styleId="Char1f3">
    <w:name w:val="标题 Char1"/>
    <w:aliases w:val="Section Header Char1"/>
    <w:rsid w:val="001E0236"/>
    <w:rPr>
      <w:rFonts w:ascii="Cambria" w:hAnsi="Cambria" w:cs="Times New Roman"/>
      <w:b/>
      <w:bCs/>
      <w:sz w:val="32"/>
      <w:szCs w:val="32"/>
      <w:lang w:val="en-GB" w:eastAsia="en-US"/>
    </w:rPr>
  </w:style>
  <w:style w:type="character" w:customStyle="1" w:styleId="PlainTable35">
    <w:name w:val="Plain Table 35"/>
    <w:uiPriority w:val="19"/>
    <w:qFormat/>
    <w:rsid w:val="001E0236"/>
    <w:rPr>
      <w:i/>
      <w:iCs/>
      <w:color w:val="808080"/>
    </w:rPr>
  </w:style>
  <w:style w:type="character" w:customStyle="1" w:styleId="PlainTable45">
    <w:name w:val="Plain Table 45"/>
    <w:uiPriority w:val="21"/>
    <w:qFormat/>
    <w:rsid w:val="001E0236"/>
    <w:rPr>
      <w:b/>
      <w:bCs/>
      <w:i/>
      <w:iCs/>
      <w:color w:val="4F81BD"/>
    </w:rPr>
  </w:style>
  <w:style w:type="character" w:customStyle="1" w:styleId="PlainTable55">
    <w:name w:val="Plain Table 55"/>
    <w:uiPriority w:val="31"/>
    <w:qFormat/>
    <w:rsid w:val="001E0236"/>
    <w:rPr>
      <w:smallCaps/>
      <w:color w:val="C0504D"/>
      <w:u w:val="single"/>
    </w:rPr>
  </w:style>
  <w:style w:type="character" w:customStyle="1" w:styleId="TableGridLight5">
    <w:name w:val="Table Grid Light5"/>
    <w:uiPriority w:val="32"/>
    <w:qFormat/>
    <w:rsid w:val="001E0236"/>
    <w:rPr>
      <w:b/>
      <w:bCs/>
      <w:smallCaps/>
      <w:color w:val="C0504D"/>
      <w:spacing w:val="5"/>
      <w:u w:val="single"/>
    </w:rPr>
  </w:style>
  <w:style w:type="table" w:customStyle="1" w:styleId="MediumShading1-Accent11">
    <w:name w:val="Medium Shading 1 - Accent 11"/>
    <w:basedOn w:val="a3"/>
    <w:uiPriority w:val="1"/>
    <w:qFormat/>
    <w:rsid w:val="001E02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E0236"/>
  </w:style>
  <w:style w:type="numbering" w:customStyle="1" w:styleId="170">
    <w:name w:val="无列表17"/>
    <w:next w:val="a4"/>
    <w:semiHidden/>
    <w:rsid w:val="001E0236"/>
  </w:style>
  <w:style w:type="numbering" w:customStyle="1" w:styleId="171">
    <w:name w:val="リストなし17"/>
    <w:next w:val="a4"/>
    <w:uiPriority w:val="99"/>
    <w:semiHidden/>
    <w:unhideWhenUsed/>
    <w:rsid w:val="001E0236"/>
  </w:style>
  <w:style w:type="numbering" w:customStyle="1" w:styleId="NoList119">
    <w:name w:val="No List119"/>
    <w:next w:val="a4"/>
    <w:semiHidden/>
    <w:rsid w:val="001E0236"/>
  </w:style>
  <w:style w:type="numbering" w:customStyle="1" w:styleId="NoList211">
    <w:name w:val="No List211"/>
    <w:next w:val="a4"/>
    <w:semiHidden/>
    <w:rsid w:val="001E0236"/>
  </w:style>
  <w:style w:type="numbering" w:customStyle="1" w:styleId="NoList36">
    <w:name w:val="No List36"/>
    <w:next w:val="a4"/>
    <w:semiHidden/>
    <w:rsid w:val="001E0236"/>
  </w:style>
  <w:style w:type="numbering" w:customStyle="1" w:styleId="NoList46">
    <w:name w:val="No List46"/>
    <w:next w:val="a4"/>
    <w:semiHidden/>
    <w:rsid w:val="001E0236"/>
  </w:style>
  <w:style w:type="numbering" w:customStyle="1" w:styleId="NoList52">
    <w:name w:val="No List52"/>
    <w:next w:val="a4"/>
    <w:semiHidden/>
    <w:rsid w:val="001E0236"/>
  </w:style>
  <w:style w:type="numbering" w:customStyle="1" w:styleId="NoList61">
    <w:name w:val="No List61"/>
    <w:next w:val="a4"/>
    <w:semiHidden/>
    <w:rsid w:val="001E0236"/>
  </w:style>
  <w:style w:type="numbering" w:customStyle="1" w:styleId="NoList71">
    <w:name w:val="No List71"/>
    <w:next w:val="a4"/>
    <w:semiHidden/>
    <w:rsid w:val="001E0236"/>
  </w:style>
  <w:style w:type="numbering" w:customStyle="1" w:styleId="NoList1110">
    <w:name w:val="No List1110"/>
    <w:next w:val="a4"/>
    <w:semiHidden/>
    <w:rsid w:val="001E0236"/>
  </w:style>
  <w:style w:type="numbering" w:customStyle="1" w:styleId="NoList212">
    <w:name w:val="No List212"/>
    <w:next w:val="a4"/>
    <w:semiHidden/>
    <w:rsid w:val="001E0236"/>
  </w:style>
  <w:style w:type="numbering" w:customStyle="1" w:styleId="NoList81">
    <w:name w:val="No List81"/>
    <w:next w:val="a4"/>
    <w:semiHidden/>
    <w:rsid w:val="001E0236"/>
  </w:style>
  <w:style w:type="numbering" w:customStyle="1" w:styleId="NoList125">
    <w:name w:val="No List125"/>
    <w:next w:val="a4"/>
    <w:semiHidden/>
    <w:rsid w:val="001E0236"/>
  </w:style>
  <w:style w:type="numbering" w:customStyle="1" w:styleId="NoList221">
    <w:name w:val="No List221"/>
    <w:next w:val="a4"/>
    <w:semiHidden/>
    <w:rsid w:val="001E0236"/>
  </w:style>
  <w:style w:type="numbering" w:customStyle="1" w:styleId="NoList91">
    <w:name w:val="No List91"/>
    <w:next w:val="a4"/>
    <w:semiHidden/>
    <w:rsid w:val="001E0236"/>
  </w:style>
  <w:style w:type="numbering" w:customStyle="1" w:styleId="NoList131">
    <w:name w:val="No List131"/>
    <w:next w:val="a4"/>
    <w:semiHidden/>
    <w:rsid w:val="001E0236"/>
  </w:style>
  <w:style w:type="numbering" w:customStyle="1" w:styleId="NoList231">
    <w:name w:val="No List231"/>
    <w:next w:val="a4"/>
    <w:semiHidden/>
    <w:rsid w:val="001E0236"/>
  </w:style>
  <w:style w:type="numbering" w:customStyle="1" w:styleId="NoList101">
    <w:name w:val="No List101"/>
    <w:next w:val="a4"/>
    <w:semiHidden/>
    <w:rsid w:val="001E0236"/>
  </w:style>
  <w:style w:type="numbering" w:customStyle="1" w:styleId="NoList141">
    <w:name w:val="No List141"/>
    <w:next w:val="a4"/>
    <w:semiHidden/>
    <w:rsid w:val="001E0236"/>
  </w:style>
  <w:style w:type="numbering" w:customStyle="1" w:styleId="NoList241">
    <w:name w:val="No List241"/>
    <w:next w:val="a4"/>
    <w:semiHidden/>
    <w:rsid w:val="001E0236"/>
  </w:style>
  <w:style w:type="numbering" w:customStyle="1" w:styleId="NoList311">
    <w:name w:val="No List311"/>
    <w:next w:val="a4"/>
    <w:semiHidden/>
    <w:rsid w:val="001E0236"/>
  </w:style>
  <w:style w:type="numbering" w:customStyle="1" w:styleId="NoList411">
    <w:name w:val="No List411"/>
    <w:next w:val="a4"/>
    <w:semiHidden/>
    <w:rsid w:val="001E0236"/>
  </w:style>
  <w:style w:type="numbering" w:customStyle="1" w:styleId="NoList511">
    <w:name w:val="No List511"/>
    <w:next w:val="a4"/>
    <w:semiHidden/>
    <w:rsid w:val="001E0236"/>
  </w:style>
  <w:style w:type="numbering" w:customStyle="1" w:styleId="NoList151">
    <w:name w:val="No List151"/>
    <w:next w:val="a4"/>
    <w:semiHidden/>
    <w:rsid w:val="001E0236"/>
  </w:style>
  <w:style w:type="numbering" w:customStyle="1" w:styleId="NoList161">
    <w:name w:val="No List161"/>
    <w:next w:val="a4"/>
    <w:semiHidden/>
    <w:rsid w:val="001E0236"/>
  </w:style>
  <w:style w:type="numbering" w:customStyle="1" w:styleId="116">
    <w:name w:val="无列表116"/>
    <w:next w:val="a4"/>
    <w:semiHidden/>
    <w:rsid w:val="001E0236"/>
  </w:style>
  <w:style w:type="numbering" w:customStyle="1" w:styleId="117">
    <w:name w:val="목록 없음11"/>
    <w:next w:val="a4"/>
    <w:semiHidden/>
    <w:unhideWhenUsed/>
    <w:rsid w:val="001E0236"/>
  </w:style>
  <w:style w:type="numbering" w:customStyle="1" w:styleId="217">
    <w:name w:val="목록 없음21"/>
    <w:next w:val="a4"/>
    <w:semiHidden/>
    <w:rsid w:val="001E0236"/>
  </w:style>
  <w:style w:type="numbering" w:customStyle="1" w:styleId="NoList1111">
    <w:name w:val="No List1111"/>
    <w:next w:val="a4"/>
    <w:semiHidden/>
    <w:rsid w:val="001E0236"/>
  </w:style>
  <w:style w:type="numbering" w:customStyle="1" w:styleId="NoList171">
    <w:name w:val="No List171"/>
    <w:next w:val="a4"/>
    <w:uiPriority w:val="99"/>
    <w:semiHidden/>
    <w:unhideWhenUsed/>
    <w:rsid w:val="001E0236"/>
  </w:style>
  <w:style w:type="numbering" w:customStyle="1" w:styleId="125">
    <w:name w:val="无列表125"/>
    <w:next w:val="a4"/>
    <w:semiHidden/>
    <w:rsid w:val="001E0236"/>
  </w:style>
  <w:style w:type="numbering" w:customStyle="1" w:styleId="NoList181">
    <w:name w:val="No List181"/>
    <w:next w:val="a4"/>
    <w:semiHidden/>
    <w:rsid w:val="001E0236"/>
  </w:style>
  <w:style w:type="numbering" w:customStyle="1" w:styleId="NoList37">
    <w:name w:val="No List37"/>
    <w:next w:val="a4"/>
    <w:uiPriority w:val="99"/>
    <w:semiHidden/>
    <w:unhideWhenUsed/>
    <w:rsid w:val="001E0236"/>
  </w:style>
  <w:style w:type="numbering" w:customStyle="1" w:styleId="180">
    <w:name w:val="无列表18"/>
    <w:next w:val="a4"/>
    <w:semiHidden/>
    <w:rsid w:val="001E0236"/>
  </w:style>
  <w:style w:type="numbering" w:customStyle="1" w:styleId="181">
    <w:name w:val="リストなし18"/>
    <w:next w:val="a4"/>
    <w:uiPriority w:val="99"/>
    <w:semiHidden/>
    <w:unhideWhenUsed/>
    <w:rsid w:val="001E0236"/>
  </w:style>
  <w:style w:type="numbering" w:customStyle="1" w:styleId="NoList120">
    <w:name w:val="No List120"/>
    <w:next w:val="a4"/>
    <w:semiHidden/>
    <w:rsid w:val="001E0236"/>
  </w:style>
  <w:style w:type="numbering" w:customStyle="1" w:styleId="NoList213">
    <w:name w:val="No List213"/>
    <w:next w:val="a4"/>
    <w:semiHidden/>
    <w:rsid w:val="001E0236"/>
  </w:style>
  <w:style w:type="numbering" w:customStyle="1" w:styleId="NoList38">
    <w:name w:val="No List38"/>
    <w:next w:val="a4"/>
    <w:semiHidden/>
    <w:rsid w:val="001E0236"/>
  </w:style>
  <w:style w:type="numbering" w:customStyle="1" w:styleId="NoList47">
    <w:name w:val="No List47"/>
    <w:next w:val="a4"/>
    <w:semiHidden/>
    <w:rsid w:val="001E0236"/>
  </w:style>
  <w:style w:type="numbering" w:customStyle="1" w:styleId="NoList53">
    <w:name w:val="No List53"/>
    <w:next w:val="a4"/>
    <w:semiHidden/>
    <w:rsid w:val="001E0236"/>
  </w:style>
  <w:style w:type="numbering" w:customStyle="1" w:styleId="NoList62">
    <w:name w:val="No List62"/>
    <w:next w:val="a4"/>
    <w:semiHidden/>
    <w:rsid w:val="001E0236"/>
  </w:style>
  <w:style w:type="numbering" w:customStyle="1" w:styleId="NoList72">
    <w:name w:val="No List72"/>
    <w:next w:val="a4"/>
    <w:semiHidden/>
    <w:rsid w:val="001E0236"/>
  </w:style>
  <w:style w:type="numbering" w:customStyle="1" w:styleId="NoList1112">
    <w:name w:val="No List1112"/>
    <w:next w:val="a4"/>
    <w:semiHidden/>
    <w:rsid w:val="001E0236"/>
  </w:style>
  <w:style w:type="numbering" w:customStyle="1" w:styleId="NoList214">
    <w:name w:val="No List214"/>
    <w:next w:val="a4"/>
    <w:semiHidden/>
    <w:rsid w:val="001E0236"/>
  </w:style>
  <w:style w:type="numbering" w:customStyle="1" w:styleId="NoList82">
    <w:name w:val="No List82"/>
    <w:next w:val="a4"/>
    <w:semiHidden/>
    <w:rsid w:val="001E0236"/>
  </w:style>
  <w:style w:type="numbering" w:customStyle="1" w:styleId="NoList126">
    <w:name w:val="No List126"/>
    <w:next w:val="a4"/>
    <w:semiHidden/>
    <w:rsid w:val="001E0236"/>
  </w:style>
  <w:style w:type="numbering" w:customStyle="1" w:styleId="NoList222">
    <w:name w:val="No List222"/>
    <w:next w:val="a4"/>
    <w:semiHidden/>
    <w:rsid w:val="001E0236"/>
  </w:style>
  <w:style w:type="numbering" w:customStyle="1" w:styleId="NoList92">
    <w:name w:val="No List92"/>
    <w:next w:val="a4"/>
    <w:semiHidden/>
    <w:rsid w:val="001E0236"/>
  </w:style>
  <w:style w:type="numbering" w:customStyle="1" w:styleId="NoList132">
    <w:name w:val="No List132"/>
    <w:next w:val="a4"/>
    <w:semiHidden/>
    <w:rsid w:val="001E0236"/>
  </w:style>
  <w:style w:type="numbering" w:customStyle="1" w:styleId="NoList232">
    <w:name w:val="No List232"/>
    <w:next w:val="a4"/>
    <w:semiHidden/>
    <w:rsid w:val="001E0236"/>
  </w:style>
  <w:style w:type="numbering" w:customStyle="1" w:styleId="NoList102">
    <w:name w:val="No List102"/>
    <w:next w:val="a4"/>
    <w:semiHidden/>
    <w:rsid w:val="001E0236"/>
  </w:style>
  <w:style w:type="numbering" w:customStyle="1" w:styleId="NoList142">
    <w:name w:val="No List142"/>
    <w:next w:val="a4"/>
    <w:semiHidden/>
    <w:rsid w:val="001E0236"/>
  </w:style>
  <w:style w:type="numbering" w:customStyle="1" w:styleId="NoList242">
    <w:name w:val="No List242"/>
    <w:next w:val="a4"/>
    <w:semiHidden/>
    <w:rsid w:val="001E0236"/>
  </w:style>
  <w:style w:type="numbering" w:customStyle="1" w:styleId="NoList312">
    <w:name w:val="No List312"/>
    <w:next w:val="a4"/>
    <w:semiHidden/>
    <w:rsid w:val="001E0236"/>
  </w:style>
  <w:style w:type="numbering" w:customStyle="1" w:styleId="NoList412">
    <w:name w:val="No List412"/>
    <w:next w:val="a4"/>
    <w:semiHidden/>
    <w:rsid w:val="001E0236"/>
  </w:style>
  <w:style w:type="numbering" w:customStyle="1" w:styleId="NoList512">
    <w:name w:val="No List512"/>
    <w:next w:val="a4"/>
    <w:semiHidden/>
    <w:rsid w:val="001E0236"/>
  </w:style>
  <w:style w:type="numbering" w:customStyle="1" w:styleId="NoList152">
    <w:name w:val="No List152"/>
    <w:next w:val="a4"/>
    <w:semiHidden/>
    <w:rsid w:val="001E0236"/>
  </w:style>
  <w:style w:type="numbering" w:customStyle="1" w:styleId="NoList162">
    <w:name w:val="No List162"/>
    <w:next w:val="a4"/>
    <w:semiHidden/>
    <w:rsid w:val="001E0236"/>
  </w:style>
  <w:style w:type="numbering" w:customStyle="1" w:styleId="1170">
    <w:name w:val="无列表117"/>
    <w:next w:val="a4"/>
    <w:semiHidden/>
    <w:rsid w:val="001E0236"/>
  </w:style>
  <w:style w:type="numbering" w:customStyle="1" w:styleId="126">
    <w:name w:val="목록 없음12"/>
    <w:next w:val="a4"/>
    <w:semiHidden/>
    <w:unhideWhenUsed/>
    <w:rsid w:val="001E0236"/>
  </w:style>
  <w:style w:type="numbering" w:customStyle="1" w:styleId="226">
    <w:name w:val="목록 없음22"/>
    <w:next w:val="a4"/>
    <w:semiHidden/>
    <w:rsid w:val="001E0236"/>
  </w:style>
  <w:style w:type="numbering" w:customStyle="1" w:styleId="NoList1113">
    <w:name w:val="No List1113"/>
    <w:next w:val="a4"/>
    <w:semiHidden/>
    <w:rsid w:val="001E0236"/>
  </w:style>
  <w:style w:type="numbering" w:customStyle="1" w:styleId="NoList172">
    <w:name w:val="No List172"/>
    <w:next w:val="a4"/>
    <w:uiPriority w:val="99"/>
    <w:semiHidden/>
    <w:unhideWhenUsed/>
    <w:rsid w:val="001E0236"/>
  </w:style>
  <w:style w:type="numbering" w:customStyle="1" w:styleId="1260">
    <w:name w:val="无列表126"/>
    <w:next w:val="a4"/>
    <w:semiHidden/>
    <w:rsid w:val="001E0236"/>
  </w:style>
  <w:style w:type="numbering" w:customStyle="1" w:styleId="NoList182">
    <w:name w:val="No List182"/>
    <w:next w:val="a4"/>
    <w:semiHidden/>
    <w:rsid w:val="001E0236"/>
  </w:style>
  <w:style w:type="paragraph" w:customStyle="1" w:styleId="LightShading-Accent52">
    <w:name w:val="Light Shading - Accent 52"/>
    <w:uiPriority w:val="99"/>
    <w:semiHidden/>
    <w:qFormat/>
    <w:rsid w:val="001E023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E023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E023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E023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E023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E023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E023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E023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E023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E0236"/>
    <w:pPr>
      <w:autoSpaceDN w:val="0"/>
    </w:pPr>
    <w:rPr>
      <w:rFonts w:ascii="Times New Roman" w:eastAsia="宋体" w:hAnsi="Times New Roman"/>
      <w:lang w:val="en-GB" w:eastAsia="en-US"/>
    </w:rPr>
  </w:style>
  <w:style w:type="character" w:customStyle="1" w:styleId="2ff3">
    <w:name w:val="未处理的提及2"/>
    <w:uiPriority w:val="52"/>
    <w:rsid w:val="001E0236"/>
    <w:rPr>
      <w:color w:val="808080"/>
      <w:shd w:val="clear" w:color="auto" w:fill="E6E6E6"/>
    </w:rPr>
  </w:style>
  <w:style w:type="character" w:customStyle="1" w:styleId="1ffa">
    <w:name w:val="未处理的提及1"/>
    <w:uiPriority w:val="52"/>
    <w:rsid w:val="001E0236"/>
    <w:rPr>
      <w:color w:val="808080"/>
      <w:shd w:val="clear" w:color="auto" w:fill="E6E6E6"/>
    </w:rPr>
  </w:style>
  <w:style w:type="character" w:customStyle="1" w:styleId="tlid-translation">
    <w:name w:val="tlid-translation"/>
    <w:rsid w:val="001E0236"/>
  </w:style>
  <w:style w:type="paragraph" w:customStyle="1" w:styleId="100">
    <w:name w:val="修订10"/>
    <w:hidden/>
    <w:semiHidden/>
    <w:qFormat/>
    <w:rsid w:val="001E0236"/>
    <w:rPr>
      <w:rFonts w:ascii="Times New Roman" w:eastAsia="Batang" w:hAnsi="Times New Roman"/>
      <w:lang w:val="en-GB" w:eastAsia="en-US"/>
    </w:rPr>
  </w:style>
  <w:style w:type="paragraph" w:customStyle="1" w:styleId="95">
    <w:name w:val="无间隔9"/>
    <w:qFormat/>
    <w:rsid w:val="001E0236"/>
    <w:rPr>
      <w:rFonts w:ascii="Times New Roman" w:eastAsia="宋体" w:hAnsi="Times New Roman"/>
      <w:lang w:val="en-GB" w:eastAsia="en-US"/>
    </w:rPr>
  </w:style>
  <w:style w:type="paragraph" w:customStyle="1" w:styleId="LightShading-Accent53">
    <w:name w:val="Light Shading - Accent 53"/>
    <w:hidden/>
    <w:uiPriority w:val="99"/>
    <w:semiHidden/>
    <w:qFormat/>
    <w:rsid w:val="001E0236"/>
    <w:rPr>
      <w:rFonts w:ascii="Times New Roman" w:eastAsia="宋体" w:hAnsi="Times New Roman"/>
      <w:lang w:val="en-GB" w:eastAsia="en-US"/>
    </w:rPr>
  </w:style>
  <w:style w:type="paragraph" w:customStyle="1" w:styleId="LightList-Accent53">
    <w:name w:val="Light List - Accent 53"/>
    <w:basedOn w:val="a1"/>
    <w:uiPriority w:val="34"/>
    <w:qFormat/>
    <w:rsid w:val="001E023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E0236"/>
    <w:rPr>
      <w:rFonts w:ascii="Times New Roman" w:eastAsia="宋体" w:hAnsi="Times New Roman"/>
      <w:lang w:val="en-GB" w:eastAsia="en-US"/>
    </w:rPr>
  </w:style>
  <w:style w:type="character" w:customStyle="1" w:styleId="3fe">
    <w:name w:val="未处理的提及3"/>
    <w:uiPriority w:val="52"/>
    <w:rsid w:val="001E0236"/>
    <w:rPr>
      <w:color w:val="808080"/>
      <w:shd w:val="clear" w:color="auto" w:fill="E6E6E6"/>
    </w:rPr>
  </w:style>
  <w:style w:type="paragraph" w:customStyle="1" w:styleId="LightList-Accent34">
    <w:name w:val="Light List - Accent 34"/>
    <w:hidden/>
    <w:uiPriority w:val="99"/>
    <w:semiHidden/>
    <w:qFormat/>
    <w:rsid w:val="001E023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E0236"/>
    <w:rPr>
      <w:rFonts w:ascii="Times New Roman" w:eastAsia="宋体" w:hAnsi="Times New Roman"/>
      <w:lang w:val="en-GB" w:eastAsia="en-US"/>
    </w:rPr>
  </w:style>
  <w:style w:type="character" w:customStyle="1" w:styleId="UnresolvedMention5">
    <w:name w:val="Unresolved Mention5"/>
    <w:uiPriority w:val="99"/>
    <w:unhideWhenUsed/>
    <w:rsid w:val="001E0236"/>
    <w:rPr>
      <w:color w:val="808080"/>
      <w:shd w:val="clear" w:color="auto" w:fill="E6E6E6"/>
    </w:rPr>
  </w:style>
  <w:style w:type="character" w:customStyle="1" w:styleId="MediumGrid2Char1">
    <w:name w:val="Medium Grid 2 Char1"/>
    <w:link w:val="2ff4"/>
    <w:uiPriority w:val="1"/>
    <w:rsid w:val="001E0236"/>
    <w:rPr>
      <w:rFonts w:ascii="Arial" w:eastAsia="PMingLiU" w:hAnsi="Arial"/>
      <w:lang w:val="x-none" w:eastAsia="x-none"/>
    </w:rPr>
  </w:style>
  <w:style w:type="character" w:customStyle="1" w:styleId="ColorfulGrid-Accent1Char1">
    <w:name w:val="Colorful Grid - Accent 1 Char1"/>
    <w:uiPriority w:val="29"/>
    <w:rsid w:val="001E0236"/>
    <w:rPr>
      <w:rFonts w:ascii="Arial" w:eastAsia="PMingLiU" w:hAnsi="Arial"/>
      <w:i/>
      <w:iCs/>
      <w:color w:val="000000"/>
      <w:lang w:val="en-GB" w:eastAsia="en-GB"/>
    </w:rPr>
  </w:style>
  <w:style w:type="character" w:customStyle="1" w:styleId="LightShading-Accent2Char1">
    <w:name w:val="Light Shading - Accent 2 Char1"/>
    <w:uiPriority w:val="30"/>
    <w:rsid w:val="001E0236"/>
    <w:rPr>
      <w:rFonts w:ascii="Arial" w:eastAsia="PMingLiU" w:hAnsi="Arial"/>
      <w:b/>
      <w:bCs/>
      <w:i/>
      <w:iCs/>
      <w:color w:val="4F81BD"/>
      <w:lang w:val="en-GB" w:eastAsia="en-GB"/>
    </w:rPr>
  </w:style>
  <w:style w:type="table" w:styleId="-3">
    <w:name w:val="Colorful List Accent 3"/>
    <w:basedOn w:val="a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E0236"/>
    <w:rPr>
      <w:rFonts w:ascii="Calibri" w:eastAsia="Calibri" w:hAnsi="Calibri"/>
      <w:sz w:val="22"/>
      <w:szCs w:val="22"/>
      <w:lang w:eastAsia="en-GB"/>
    </w:rPr>
  </w:style>
  <w:style w:type="table" w:styleId="2ff4">
    <w:name w:val="Medium Grid 2"/>
    <w:basedOn w:val="a3"/>
    <w:link w:val="MediumGrid2Char1"/>
    <w:uiPriority w:val="1"/>
    <w:unhideWhenUsed/>
    <w:rsid w:val="001E02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E02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1E0236"/>
    <w:rPr>
      <w:rFonts w:ascii="宋体" w:eastAsia="宋体"/>
      <w:sz w:val="18"/>
      <w:szCs w:val="18"/>
      <w:lang w:val="en-GB" w:eastAsia="en-US"/>
    </w:rPr>
  </w:style>
  <w:style w:type="character" w:customStyle="1" w:styleId="Char33">
    <w:name w:val="批注框文本 Char3"/>
    <w:qFormat/>
    <w:rsid w:val="001E0236"/>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2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23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02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23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23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23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E0236"/>
    <w:rPr>
      <w:rFonts w:ascii="Times New Roman" w:eastAsia="Times New Roman" w:hAnsi="Times New Roman"/>
      <w:sz w:val="18"/>
      <w:szCs w:val="18"/>
      <w:lang w:val="en-GB" w:eastAsia="en-GB"/>
    </w:rPr>
  </w:style>
  <w:style w:type="character" w:customStyle="1" w:styleId="1ffd">
    <w:name w:val="标题 字符1"/>
    <w:aliases w:val="Section Header 字符1"/>
    <w:rsid w:val="001E0236"/>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236"/>
    <w:rPr>
      <w:rFonts w:ascii="Times New Roman" w:hAnsi="Times New Roman"/>
      <w:lang w:val="en-GB" w:eastAsia="en-US"/>
    </w:rPr>
  </w:style>
  <w:style w:type="character" w:customStyle="1" w:styleId="MediumGrid2Char2">
    <w:name w:val="Medium Grid 2 Char2"/>
    <w:uiPriority w:val="1"/>
    <w:locked/>
    <w:rsid w:val="001E02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0236"/>
    <w:rPr>
      <w:rFonts w:ascii="Calibri" w:eastAsia="Calibri" w:hAnsi="Calibri" w:cs="Calibri"/>
    </w:rPr>
  </w:style>
  <w:style w:type="paragraph" w:customStyle="1" w:styleId="ColorfulList-Accent11">
    <w:name w:val="Colorful List - Accent 11"/>
    <w:basedOn w:val="a1"/>
    <w:link w:val="ColorfulList-Accent1Char1"/>
    <w:uiPriority w:val="34"/>
    <w:qFormat/>
    <w:rsid w:val="001E02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0236"/>
    <w:rPr>
      <w:rFonts w:ascii="Arial" w:eastAsia="PMingLiU" w:hAnsi="Arial"/>
      <w:i/>
      <w:iCs/>
      <w:color w:val="000000"/>
      <w:lang w:val="en-GB" w:eastAsia="en-GB"/>
    </w:rPr>
  </w:style>
  <w:style w:type="character" w:customStyle="1" w:styleId="LightShading-Accent2Char2">
    <w:name w:val="Light Shading - Accent 2 Char2"/>
    <w:uiPriority w:val="30"/>
    <w:rsid w:val="001E0236"/>
    <w:rPr>
      <w:rFonts w:ascii="Arial" w:eastAsia="PMingLiU" w:hAnsi="Arial"/>
      <w:b/>
      <w:bCs/>
      <w:i/>
      <w:iCs/>
      <w:color w:val="4F81BD"/>
      <w:lang w:val="en-GB" w:eastAsia="en-GB"/>
    </w:rPr>
  </w:style>
  <w:style w:type="paragraph" w:customStyle="1" w:styleId="119">
    <w:name w:val="修订11"/>
    <w:semiHidden/>
    <w:qFormat/>
    <w:rsid w:val="001E0236"/>
    <w:pPr>
      <w:autoSpaceDN w:val="0"/>
    </w:pPr>
    <w:rPr>
      <w:rFonts w:ascii="Times New Roman" w:eastAsia="Batang" w:hAnsi="Times New Roman"/>
      <w:lang w:val="en-GB" w:eastAsia="en-US"/>
    </w:rPr>
  </w:style>
  <w:style w:type="paragraph" w:customStyle="1" w:styleId="101">
    <w:name w:val="无间隔10"/>
    <w:qFormat/>
    <w:rsid w:val="001E0236"/>
    <w:pPr>
      <w:autoSpaceDN w:val="0"/>
    </w:pPr>
    <w:rPr>
      <w:rFonts w:ascii="Times New Roman" w:eastAsia="宋体" w:hAnsi="Times New Roman"/>
      <w:lang w:val="en-GB" w:eastAsia="en-US"/>
    </w:rPr>
  </w:style>
  <w:style w:type="character" w:customStyle="1" w:styleId="MediumGrid11">
    <w:name w:val="Medium Grid 11"/>
    <w:uiPriority w:val="99"/>
    <w:rsid w:val="001E0236"/>
    <w:rPr>
      <w:color w:val="808080"/>
    </w:rPr>
  </w:style>
  <w:style w:type="character" w:customStyle="1" w:styleId="5f6">
    <w:name w:val="未处理的提及5"/>
    <w:uiPriority w:val="52"/>
    <w:rsid w:val="001E0236"/>
    <w:rPr>
      <w:color w:val="808080"/>
      <w:shd w:val="clear" w:color="auto" w:fill="E6E6E6"/>
    </w:rPr>
  </w:style>
  <w:style w:type="character" w:customStyle="1" w:styleId="4f8">
    <w:name w:val="未处理的提及4"/>
    <w:uiPriority w:val="52"/>
    <w:rsid w:val="001E0236"/>
    <w:rPr>
      <w:color w:val="808080"/>
      <w:shd w:val="clear" w:color="auto" w:fill="E6E6E6"/>
    </w:rPr>
  </w:style>
  <w:style w:type="table" w:styleId="1-2">
    <w:name w:val="Medium Grid 1 Accent 2"/>
    <w:basedOn w:val="a3"/>
    <w:uiPriority w:val="34"/>
    <w:unhideWhenUsed/>
    <w:rsid w:val="001E02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E02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E02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E02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E0236"/>
  </w:style>
  <w:style w:type="character" w:customStyle="1" w:styleId="CommentSubjectChar5">
    <w:name w:val="Comment Subject Char5"/>
    <w:rsid w:val="001E0236"/>
    <w:rPr>
      <w:rFonts w:ascii="Times New Roman" w:hAnsi="Times New Roman"/>
      <w:b/>
      <w:bCs/>
      <w:lang w:val="en-GB" w:eastAsia="en-US"/>
    </w:rPr>
  </w:style>
  <w:style w:type="table" w:customStyle="1" w:styleId="SGSTableBasic12">
    <w:name w:val="SGS Table Basic 12"/>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0236"/>
    <w:rPr>
      <w:rFonts w:ascii="Arial" w:hAnsi="Arial"/>
      <w:sz w:val="32"/>
      <w:lang w:val="en-GB" w:eastAsia="en-US" w:bidi="ar-SA"/>
    </w:rPr>
  </w:style>
  <w:style w:type="character" w:customStyle="1" w:styleId="h49">
    <w:name w:val="h49"/>
    <w:rsid w:val="001E0236"/>
    <w:rPr>
      <w:rFonts w:ascii="Arial" w:hAnsi="Arial"/>
      <w:sz w:val="24"/>
      <w:lang w:val="en-GB"/>
    </w:rPr>
  </w:style>
  <w:style w:type="character" w:customStyle="1" w:styleId="h52">
    <w:name w:val="h52"/>
    <w:rsid w:val="001E0236"/>
    <w:rPr>
      <w:rFonts w:ascii="Arial" w:eastAsia="宋体" w:hAnsi="Arial"/>
      <w:sz w:val="22"/>
      <w:lang w:val="en-GB" w:eastAsia="en-US" w:bidi="ar-SA"/>
    </w:rPr>
  </w:style>
  <w:style w:type="character" w:customStyle="1" w:styleId="CharChar213">
    <w:name w:val="Char Char213"/>
    <w:rsid w:val="001E0236"/>
    <w:rPr>
      <w:rFonts w:ascii="Times New Roman" w:hAnsi="Times New Roman"/>
      <w:lang w:val="en-GB" w:eastAsia="en-US"/>
    </w:rPr>
  </w:style>
  <w:style w:type="paragraph" w:customStyle="1" w:styleId="CarCar11">
    <w:name w:val="Car Car1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E0236"/>
    <w:rPr>
      <w:rFonts w:ascii="Times New Roman" w:hAnsi="Times New Roman"/>
      <w:b/>
      <w:bCs/>
      <w:lang w:val="en-GB" w:eastAsia="en-US"/>
    </w:rPr>
  </w:style>
  <w:style w:type="character" w:customStyle="1" w:styleId="Char42">
    <w:name w:val="批注文字 Char4"/>
    <w:qFormat/>
    <w:rsid w:val="001E0236"/>
    <w:rPr>
      <w:rFonts w:eastAsia="MS Mincho"/>
      <w:lang w:val="x-none" w:eastAsia="en-US"/>
    </w:rPr>
  </w:style>
  <w:style w:type="character" w:customStyle="1" w:styleId="CharChar132">
    <w:name w:val="Char Char132"/>
    <w:semiHidden/>
    <w:rsid w:val="001E0236"/>
    <w:rPr>
      <w:rFonts w:eastAsia="宋体"/>
      <w:lang w:val="en-GB" w:eastAsia="en-US" w:bidi="ar-SA"/>
    </w:rPr>
  </w:style>
  <w:style w:type="character" w:customStyle="1" w:styleId="CharChar73">
    <w:name w:val="Char Char73"/>
    <w:rsid w:val="001E0236"/>
    <w:rPr>
      <w:rFonts w:ascii="Arial" w:eastAsia="宋体" w:hAnsi="Arial"/>
      <w:sz w:val="36"/>
      <w:lang w:val="en-GB" w:eastAsia="en-US" w:bidi="ar-SA"/>
    </w:rPr>
  </w:style>
  <w:style w:type="character" w:customStyle="1" w:styleId="CharChar62">
    <w:name w:val="Char Char62"/>
    <w:rsid w:val="001E0236"/>
    <w:rPr>
      <w:rFonts w:ascii="Arial" w:eastAsia="宋体" w:hAnsi="Arial"/>
      <w:sz w:val="32"/>
      <w:lang w:val="en-GB" w:eastAsia="en-US" w:bidi="ar-SA"/>
    </w:rPr>
  </w:style>
  <w:style w:type="character" w:customStyle="1" w:styleId="CharChar52">
    <w:name w:val="Char Char52"/>
    <w:rsid w:val="001E0236"/>
    <w:rPr>
      <w:rFonts w:ascii="Arial" w:eastAsia="宋体" w:hAnsi="Arial"/>
      <w:sz w:val="28"/>
      <w:lang w:val="en-GB" w:eastAsia="en-US" w:bidi="ar-SA"/>
    </w:rPr>
  </w:style>
  <w:style w:type="character" w:customStyle="1" w:styleId="CharChar162">
    <w:name w:val="Char Char162"/>
    <w:rsid w:val="001E0236"/>
    <w:rPr>
      <w:rFonts w:ascii="Arial" w:eastAsia="宋体" w:hAnsi="Arial"/>
      <w:lang w:val="en-GB" w:eastAsia="en-US" w:bidi="ar-SA"/>
    </w:rPr>
  </w:style>
  <w:style w:type="character" w:customStyle="1" w:styleId="CharChar142">
    <w:name w:val="Char Char142"/>
    <w:rsid w:val="001E0236"/>
    <w:rPr>
      <w:rFonts w:ascii="Arial" w:eastAsia="宋体" w:hAnsi="Arial"/>
      <w:sz w:val="36"/>
      <w:lang w:val="en-GB" w:eastAsia="en-US" w:bidi="ar-SA"/>
    </w:rPr>
  </w:style>
  <w:style w:type="character" w:customStyle="1" w:styleId="CharChar112">
    <w:name w:val="Char Char112"/>
    <w:rsid w:val="001E0236"/>
    <w:rPr>
      <w:rFonts w:ascii="Tahoma" w:eastAsia="宋体" w:hAnsi="Tahoma" w:cs="Tahoma"/>
      <w:lang w:val="en-GB" w:eastAsia="en-US" w:bidi="ar-SA"/>
    </w:rPr>
  </w:style>
  <w:style w:type="paragraph" w:customStyle="1" w:styleId="CharCharCharCharCharChar3">
    <w:name w:val="Char Char Char Char Char Char3"/>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E0236"/>
    <w:rPr>
      <w:rFonts w:ascii="Tahoma" w:hAnsi="Tahoma" w:cs="Tahoma"/>
      <w:sz w:val="16"/>
      <w:szCs w:val="16"/>
      <w:lang w:val="en-GB" w:eastAsia="en-US" w:bidi="ar-SA"/>
    </w:rPr>
  </w:style>
  <w:style w:type="character" w:customStyle="1" w:styleId="CharChar252">
    <w:name w:val="Char Char252"/>
    <w:rsid w:val="001E0236"/>
    <w:rPr>
      <w:rFonts w:ascii="Arial" w:hAnsi="Arial"/>
      <w:lang w:val="en-GB" w:eastAsia="en-US"/>
    </w:rPr>
  </w:style>
  <w:style w:type="character" w:customStyle="1" w:styleId="CharChar242">
    <w:name w:val="Char Char242"/>
    <w:rsid w:val="001E0236"/>
    <w:rPr>
      <w:rFonts w:ascii="Arial" w:hAnsi="Arial"/>
      <w:sz w:val="36"/>
      <w:lang w:val="en-GB" w:eastAsia="en-US"/>
    </w:rPr>
  </w:style>
  <w:style w:type="character" w:customStyle="1" w:styleId="CharChar172">
    <w:name w:val="Char Char172"/>
    <w:rsid w:val="001E0236"/>
    <w:rPr>
      <w:rFonts w:ascii="Tahoma" w:hAnsi="Tahoma" w:cs="Tahoma"/>
      <w:shd w:val="clear" w:color="auto" w:fill="000080"/>
      <w:lang w:val="en-GB" w:eastAsia="en-US"/>
    </w:rPr>
  </w:style>
  <w:style w:type="character" w:customStyle="1" w:styleId="CharChar192">
    <w:name w:val="Char Char192"/>
    <w:rsid w:val="001E0236"/>
    <w:rPr>
      <w:rFonts w:ascii="Times New Roman" w:hAnsi="Times New Roman"/>
      <w:lang w:val="en-GB"/>
    </w:rPr>
  </w:style>
  <w:style w:type="character" w:customStyle="1" w:styleId="CharChar202">
    <w:name w:val="Char Char202"/>
    <w:rsid w:val="001E0236"/>
    <w:rPr>
      <w:rFonts w:ascii="Tahoma" w:hAnsi="Tahoma" w:cs="Tahoma"/>
      <w:sz w:val="16"/>
      <w:szCs w:val="16"/>
      <w:lang w:val="en-GB" w:eastAsia="en-US"/>
    </w:rPr>
  </w:style>
  <w:style w:type="character" w:customStyle="1" w:styleId="CharChar302">
    <w:name w:val="Char Char302"/>
    <w:rsid w:val="001E0236"/>
    <w:rPr>
      <w:rFonts w:ascii="Arial" w:hAnsi="Arial"/>
      <w:lang w:val="en-GB" w:eastAsia="en-US"/>
    </w:rPr>
  </w:style>
  <w:style w:type="character" w:customStyle="1" w:styleId="CharChar293">
    <w:name w:val="Char Char293"/>
    <w:rsid w:val="001E0236"/>
    <w:rPr>
      <w:rFonts w:ascii="Arial" w:hAnsi="Arial"/>
      <w:sz w:val="36"/>
      <w:lang w:val="en-GB" w:eastAsia="en-US"/>
    </w:rPr>
  </w:style>
  <w:style w:type="character" w:customStyle="1" w:styleId="CharChar262">
    <w:name w:val="Char Char262"/>
    <w:rsid w:val="001E0236"/>
    <w:rPr>
      <w:rFonts w:ascii="Times New Roman" w:hAnsi="Times New Roman"/>
      <w:lang w:val="en-GB" w:eastAsia="en-US"/>
    </w:rPr>
  </w:style>
  <w:style w:type="character" w:customStyle="1" w:styleId="CharChar283">
    <w:name w:val="Char Char283"/>
    <w:rsid w:val="001E0236"/>
    <w:rPr>
      <w:rFonts w:ascii="Arial" w:hAnsi="Arial"/>
      <w:sz w:val="36"/>
      <w:lang w:val="en-GB" w:eastAsia="en-US"/>
    </w:rPr>
  </w:style>
  <w:style w:type="character" w:customStyle="1" w:styleId="CharChar272">
    <w:name w:val="Char Char272"/>
    <w:rsid w:val="001E0236"/>
    <w:rPr>
      <w:rFonts w:ascii="Arial" w:hAnsi="Arial"/>
      <w:b/>
      <w:i/>
      <w:noProof/>
      <w:sz w:val="18"/>
      <w:lang w:val="en-GB" w:eastAsia="en-US"/>
    </w:rPr>
  </w:style>
  <w:style w:type="character" w:customStyle="1" w:styleId="Char81">
    <w:name w:val="批注主题 Char8"/>
    <w:qFormat/>
    <w:rsid w:val="001E0236"/>
    <w:rPr>
      <w:rFonts w:eastAsia="MS Mincho"/>
      <w:b/>
      <w:bCs/>
      <w:lang w:val="x-none" w:eastAsia="en-US"/>
    </w:rPr>
  </w:style>
  <w:style w:type="character" w:customStyle="1" w:styleId="CharChar93">
    <w:name w:val="Char Char93"/>
    <w:rsid w:val="001E0236"/>
    <w:rPr>
      <w:rFonts w:ascii="Arial" w:eastAsia="MS Mincho" w:hAnsi="Arial" w:cs="CG Times (WN)"/>
      <w:kern w:val="0"/>
      <w:sz w:val="22"/>
      <w:szCs w:val="20"/>
      <w:lang w:val="en-GB" w:eastAsia="ar-SA"/>
    </w:rPr>
  </w:style>
  <w:style w:type="character" w:customStyle="1" w:styleId="CharChar34">
    <w:name w:val="Char Char34"/>
    <w:rsid w:val="001E0236"/>
    <w:rPr>
      <w:rFonts w:ascii="Arial" w:hAnsi="Arial"/>
      <w:sz w:val="22"/>
      <w:lang w:val="en-GB" w:eastAsia="en-US" w:bidi="ar-SA"/>
    </w:rPr>
  </w:style>
  <w:style w:type="paragraph" w:customStyle="1" w:styleId="CharCharCharCharChar3">
    <w:name w:val="Char Char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E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0236"/>
    <w:rPr>
      <w:rFonts w:ascii="Courier New" w:hAnsi="Courier New"/>
      <w:lang w:val="nb-NO" w:eastAsia="ja-JP" w:bidi="ar-SA"/>
    </w:rPr>
  </w:style>
  <w:style w:type="character" w:customStyle="1" w:styleId="CharChar103">
    <w:name w:val="Char Char103"/>
    <w:semiHidden/>
    <w:rsid w:val="001E0236"/>
    <w:rPr>
      <w:rFonts w:ascii="Times New Roman" w:hAnsi="Times New Roman"/>
      <w:lang w:val="en-GB" w:eastAsia="en-US"/>
    </w:rPr>
  </w:style>
  <w:style w:type="numbering" w:customStyle="1" w:styleId="NoList127">
    <w:name w:val="No List127"/>
    <w:next w:val="a4"/>
    <w:semiHidden/>
    <w:unhideWhenUsed/>
    <w:rsid w:val="001E0236"/>
  </w:style>
  <w:style w:type="character" w:customStyle="1" w:styleId="CharChar152">
    <w:name w:val="Char Char152"/>
    <w:rsid w:val="001E0236"/>
    <w:rPr>
      <w:rFonts w:ascii="Arial" w:hAnsi="Arial"/>
      <w:sz w:val="36"/>
      <w:lang w:val="en-GB"/>
    </w:rPr>
  </w:style>
  <w:style w:type="numbering" w:customStyle="1" w:styleId="NoList215">
    <w:name w:val="No List215"/>
    <w:next w:val="a4"/>
    <w:semiHidden/>
    <w:rsid w:val="001E0236"/>
  </w:style>
  <w:style w:type="numbering" w:customStyle="1" w:styleId="NoList310">
    <w:name w:val="No List310"/>
    <w:next w:val="a4"/>
    <w:semiHidden/>
    <w:unhideWhenUsed/>
    <w:rsid w:val="001E0236"/>
  </w:style>
  <w:style w:type="character" w:customStyle="1" w:styleId="CharChar212">
    <w:name w:val="Char Char212"/>
    <w:rsid w:val="001E0236"/>
    <w:rPr>
      <w:rFonts w:ascii="Arial" w:hAnsi="Arial"/>
      <w:lang w:val="en-GB" w:eastAsia="en-US" w:bidi="ar-SA"/>
    </w:rPr>
  </w:style>
  <w:style w:type="paragraph" w:customStyle="1" w:styleId="CarCar52">
    <w:name w:val="Car Car52"/>
    <w:semiHidden/>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E0236"/>
    <w:rPr>
      <w:rFonts w:ascii="Times New Roman" w:eastAsia="MS Mincho" w:hAnsi="Times New Roman"/>
      <w:lang w:val="en-GB" w:eastAsia="en-GB"/>
    </w:rPr>
    <w:tblPr/>
  </w:style>
  <w:style w:type="table" w:customStyle="1" w:styleId="Tabellengitternetz14">
    <w:name w:val="Tabellengitternetz1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E0236"/>
  </w:style>
  <w:style w:type="numbering" w:customStyle="1" w:styleId="235">
    <w:name w:val="목록 없음23"/>
    <w:next w:val="a4"/>
    <w:semiHidden/>
    <w:rsid w:val="001E0236"/>
  </w:style>
  <w:style w:type="numbering" w:customStyle="1" w:styleId="NoList48">
    <w:name w:val="No List48"/>
    <w:next w:val="a4"/>
    <w:semiHidden/>
    <w:unhideWhenUsed/>
    <w:rsid w:val="001E0236"/>
  </w:style>
  <w:style w:type="character" w:customStyle="1" w:styleId="affffc">
    <w:name w:val="文档结构图 字符"/>
    <w:rsid w:val="001E0236"/>
    <w:rPr>
      <w:rFonts w:ascii="宋体" w:eastAsia="宋体"/>
      <w:sz w:val="18"/>
      <w:szCs w:val="18"/>
      <w:lang w:val="en-GB" w:eastAsia="en-US"/>
    </w:rPr>
  </w:style>
  <w:style w:type="character" w:customStyle="1" w:styleId="affffd">
    <w:name w:val="页脚 字符"/>
    <w:aliases w:val="footer odd 字符,footer 字符,fo 字符,pie de página 字符"/>
    <w:rsid w:val="001E0236"/>
    <w:rPr>
      <w:rFonts w:ascii="Arial" w:eastAsia="Times New Roman" w:hAnsi="Arial"/>
      <w:b/>
      <w:i/>
      <w:noProof/>
      <w:sz w:val="18"/>
    </w:rPr>
  </w:style>
  <w:style w:type="character" w:customStyle="1" w:styleId="affffe">
    <w:name w:val="批注框文本 字符"/>
    <w:rsid w:val="001E0236"/>
    <w:rPr>
      <w:sz w:val="18"/>
      <w:szCs w:val="18"/>
      <w:lang w:val="en-GB" w:eastAsia="en-US"/>
    </w:rPr>
  </w:style>
  <w:style w:type="character" w:customStyle="1" w:styleId="afffff">
    <w:name w:val="批注文字 字符"/>
    <w:rsid w:val="001E0236"/>
    <w:rPr>
      <w:rFonts w:eastAsia="MS Mincho"/>
      <w:lang w:val="x-none" w:eastAsia="en-US"/>
    </w:rPr>
  </w:style>
  <w:style w:type="character" w:customStyle="1" w:styleId="afffff0">
    <w:name w:val="批注主题 字符"/>
    <w:rsid w:val="001E0236"/>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0236"/>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0236"/>
    <w:rPr>
      <w:rFonts w:eastAsia="Times New Roman"/>
      <w:sz w:val="16"/>
    </w:rPr>
  </w:style>
  <w:style w:type="character" w:customStyle="1" w:styleId="afffff2">
    <w:name w:val="正文文本缩进 字符"/>
    <w:rsid w:val="001E023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0236"/>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023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0236"/>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0236"/>
    <w:rPr>
      <w:rFonts w:ascii="Arial" w:eastAsia="Times New Roman" w:hAnsi="Arial"/>
      <w:sz w:val="32"/>
    </w:rPr>
  </w:style>
  <w:style w:type="character" w:customStyle="1" w:styleId="66">
    <w:name w:val="标题 6 字符"/>
    <w:aliases w:val="T1 字符,Header 6 字符"/>
    <w:rsid w:val="001E023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0236"/>
    <w:rPr>
      <w:rFonts w:ascii="Arial" w:eastAsia="Times New Roman" w:hAnsi="Arial"/>
      <w:b/>
      <w:noProof/>
      <w:sz w:val="18"/>
    </w:rPr>
  </w:style>
  <w:style w:type="character" w:customStyle="1" w:styleId="afffff3">
    <w:name w:val="纯文本 字符"/>
    <w:rsid w:val="001E0236"/>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0236"/>
    <w:rPr>
      <w:rFonts w:eastAsia="宋体"/>
      <w:lang w:val="en-GB" w:eastAsia="ja-JP"/>
    </w:rPr>
  </w:style>
  <w:style w:type="character" w:customStyle="1" w:styleId="2ff6">
    <w:name w:val="正文文本 2 字符"/>
    <w:rsid w:val="001E0236"/>
    <w:rPr>
      <w:rFonts w:eastAsia="宋体"/>
      <w:i/>
      <w:lang w:val="en-GB" w:eastAsia="x-none"/>
    </w:rPr>
  </w:style>
  <w:style w:type="character" w:customStyle="1" w:styleId="3ff0">
    <w:name w:val="正文文本 3 字符"/>
    <w:rsid w:val="001E0236"/>
    <w:rPr>
      <w:rFonts w:eastAsia="Osaka"/>
      <w:color w:val="000000"/>
      <w:lang w:val="en-GB" w:eastAsia="x-none"/>
    </w:rPr>
  </w:style>
  <w:style w:type="character" w:customStyle="1" w:styleId="2ff7">
    <w:name w:val="正文文本缩进 2 字符"/>
    <w:rsid w:val="001E0236"/>
    <w:rPr>
      <w:rFonts w:eastAsia="MS Mincho"/>
      <w:lang w:val="en-GB" w:eastAsia="en-GB"/>
    </w:rPr>
  </w:style>
  <w:style w:type="character" w:customStyle="1" w:styleId="afffff5">
    <w:name w:val="尾注文本 字符"/>
    <w:rsid w:val="001E0236"/>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0236"/>
    <w:rPr>
      <w:rFonts w:eastAsia="MS Mincho"/>
      <w:b/>
      <w:lang w:val="en-GB" w:eastAsia="en-US"/>
    </w:rPr>
  </w:style>
  <w:style w:type="table" w:customStyle="1" w:styleId="TableGrid113">
    <w:name w:val="Table Grid113"/>
    <w:basedOn w:val="a3"/>
    <w:next w:val="aff4"/>
    <w:qFormat/>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E0236"/>
  </w:style>
  <w:style w:type="table" w:customStyle="1" w:styleId="333">
    <w:name w:val="网格型33"/>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E0236"/>
    <w:rPr>
      <w:rFonts w:ascii="Arial" w:eastAsia="Times New Roman" w:hAnsi="Arial"/>
    </w:rPr>
  </w:style>
  <w:style w:type="character" w:customStyle="1" w:styleId="86">
    <w:name w:val="标题 8 字符"/>
    <w:rsid w:val="001E0236"/>
    <w:rPr>
      <w:rFonts w:ascii="Arial" w:eastAsia="Times New Roman" w:hAnsi="Arial"/>
      <w:sz w:val="36"/>
    </w:rPr>
  </w:style>
  <w:style w:type="character" w:customStyle="1" w:styleId="96">
    <w:name w:val="标题 9 字符"/>
    <w:rsid w:val="001E0236"/>
    <w:rPr>
      <w:rFonts w:ascii="Arial" w:eastAsia="Times New Roman" w:hAnsi="Arial"/>
      <w:sz w:val="36"/>
    </w:rPr>
  </w:style>
  <w:style w:type="numbering" w:customStyle="1" w:styleId="191">
    <w:name w:val="リストなし19"/>
    <w:next w:val="a4"/>
    <w:uiPriority w:val="99"/>
    <w:semiHidden/>
    <w:unhideWhenUsed/>
    <w:rsid w:val="001E0236"/>
  </w:style>
  <w:style w:type="table" w:customStyle="1" w:styleId="TableClassic23">
    <w:name w:val="Table Classic 23"/>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0236"/>
    <w:rPr>
      <w:rFonts w:ascii="Arial" w:hAnsi="Arial"/>
      <w:sz w:val="28"/>
      <w:lang w:eastAsia="zh-CN"/>
    </w:rPr>
  </w:style>
  <w:style w:type="paragraph" w:customStyle="1" w:styleId="ZchnZchn13">
    <w:name w:val="Zchn Zchn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1E0236"/>
    <w:rPr>
      <w:rFonts w:ascii="Courier New" w:eastAsia="宋体" w:hAnsi="Courier New"/>
      <w:lang w:val="nb-NO" w:eastAsia="ja-JP"/>
    </w:rPr>
  </w:style>
  <w:style w:type="character" w:customStyle="1" w:styleId="Char50">
    <w:name w:val="日期 Char5"/>
    <w:qFormat/>
    <w:rsid w:val="001E0236"/>
    <w:rPr>
      <w:rFonts w:eastAsia="宋体"/>
      <w:lang w:val="en-GB" w:eastAsia="x-none"/>
    </w:rPr>
  </w:style>
  <w:style w:type="paragraph" w:customStyle="1" w:styleId="ZchnZchn23">
    <w:name w:val="Zchn Zchn2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1E0236"/>
    <w:rPr>
      <w:rFonts w:ascii="Arial" w:hAnsi="Arial"/>
      <w:sz w:val="36"/>
      <w:lang w:eastAsia="zh-CN"/>
    </w:rPr>
  </w:style>
  <w:style w:type="character" w:customStyle="1" w:styleId="ZchnZchn53">
    <w:name w:val="Zchn Zchn53"/>
    <w:rsid w:val="001E02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E0236"/>
    <w:rPr>
      <w:rFonts w:eastAsia="MS Mincho"/>
      <w:lang w:eastAsia="en-US"/>
    </w:rPr>
  </w:style>
  <w:style w:type="character" w:customStyle="1" w:styleId="HTML6">
    <w:name w:val="HTML 预设格式 字符"/>
    <w:rsid w:val="001E0236"/>
    <w:rPr>
      <w:rFonts w:ascii="Courier New" w:eastAsia="MS Mincho" w:hAnsi="Courier New"/>
      <w:lang w:val="en-GB" w:eastAsia="ja-JP"/>
    </w:rPr>
  </w:style>
  <w:style w:type="numbering" w:customStyle="1" w:styleId="NoList54">
    <w:name w:val="No List54"/>
    <w:next w:val="a4"/>
    <w:semiHidden/>
    <w:rsid w:val="001E0236"/>
  </w:style>
  <w:style w:type="numbering" w:customStyle="1" w:styleId="NoList63">
    <w:name w:val="No List63"/>
    <w:next w:val="a4"/>
    <w:semiHidden/>
    <w:rsid w:val="001E0236"/>
  </w:style>
  <w:style w:type="numbering" w:customStyle="1" w:styleId="NoList73">
    <w:name w:val="No List73"/>
    <w:next w:val="a4"/>
    <w:semiHidden/>
    <w:rsid w:val="001E0236"/>
  </w:style>
  <w:style w:type="numbering" w:customStyle="1" w:styleId="NoList1114">
    <w:name w:val="No List1114"/>
    <w:next w:val="a4"/>
    <w:semiHidden/>
    <w:rsid w:val="001E0236"/>
  </w:style>
  <w:style w:type="numbering" w:customStyle="1" w:styleId="NoList216">
    <w:name w:val="No List216"/>
    <w:next w:val="a4"/>
    <w:semiHidden/>
    <w:rsid w:val="001E0236"/>
  </w:style>
  <w:style w:type="numbering" w:customStyle="1" w:styleId="NoList83">
    <w:name w:val="No List83"/>
    <w:next w:val="a4"/>
    <w:semiHidden/>
    <w:rsid w:val="001E0236"/>
  </w:style>
  <w:style w:type="numbering" w:customStyle="1" w:styleId="NoList128">
    <w:name w:val="No List128"/>
    <w:next w:val="a4"/>
    <w:semiHidden/>
    <w:rsid w:val="001E0236"/>
  </w:style>
  <w:style w:type="numbering" w:customStyle="1" w:styleId="NoList223">
    <w:name w:val="No List223"/>
    <w:next w:val="a4"/>
    <w:semiHidden/>
    <w:rsid w:val="001E0236"/>
  </w:style>
  <w:style w:type="numbering" w:customStyle="1" w:styleId="NoList93">
    <w:name w:val="No List93"/>
    <w:next w:val="a4"/>
    <w:semiHidden/>
    <w:rsid w:val="001E0236"/>
  </w:style>
  <w:style w:type="numbering" w:customStyle="1" w:styleId="NoList133">
    <w:name w:val="No List133"/>
    <w:next w:val="a4"/>
    <w:semiHidden/>
    <w:rsid w:val="001E0236"/>
  </w:style>
  <w:style w:type="numbering" w:customStyle="1" w:styleId="NoList233">
    <w:name w:val="No List233"/>
    <w:next w:val="a4"/>
    <w:semiHidden/>
    <w:rsid w:val="001E0236"/>
  </w:style>
  <w:style w:type="numbering" w:customStyle="1" w:styleId="NoList103">
    <w:name w:val="No List103"/>
    <w:next w:val="a4"/>
    <w:semiHidden/>
    <w:rsid w:val="001E0236"/>
  </w:style>
  <w:style w:type="numbering" w:customStyle="1" w:styleId="NoList143">
    <w:name w:val="No List143"/>
    <w:next w:val="a4"/>
    <w:semiHidden/>
    <w:rsid w:val="001E0236"/>
  </w:style>
  <w:style w:type="numbering" w:customStyle="1" w:styleId="NoList243">
    <w:name w:val="No List243"/>
    <w:next w:val="a4"/>
    <w:semiHidden/>
    <w:rsid w:val="001E0236"/>
  </w:style>
  <w:style w:type="numbering" w:customStyle="1" w:styleId="NoList313">
    <w:name w:val="No List313"/>
    <w:next w:val="a4"/>
    <w:semiHidden/>
    <w:rsid w:val="001E0236"/>
  </w:style>
  <w:style w:type="numbering" w:customStyle="1" w:styleId="NoList413">
    <w:name w:val="No List413"/>
    <w:next w:val="a4"/>
    <w:semiHidden/>
    <w:rsid w:val="001E0236"/>
  </w:style>
  <w:style w:type="numbering" w:customStyle="1" w:styleId="NoList513">
    <w:name w:val="No List513"/>
    <w:next w:val="a4"/>
    <w:semiHidden/>
    <w:rsid w:val="001E0236"/>
  </w:style>
  <w:style w:type="numbering" w:customStyle="1" w:styleId="NoList153">
    <w:name w:val="No List153"/>
    <w:next w:val="a4"/>
    <w:semiHidden/>
    <w:rsid w:val="001E0236"/>
  </w:style>
  <w:style w:type="numbering" w:customStyle="1" w:styleId="NoList163">
    <w:name w:val="No List163"/>
    <w:next w:val="a4"/>
    <w:semiHidden/>
    <w:rsid w:val="001E0236"/>
  </w:style>
  <w:style w:type="numbering" w:customStyle="1" w:styleId="1180">
    <w:name w:val="无列表118"/>
    <w:next w:val="a4"/>
    <w:semiHidden/>
    <w:rsid w:val="001E0236"/>
  </w:style>
  <w:style w:type="table" w:customStyle="1" w:styleId="TableGrid43">
    <w:name w:val="Table Grid43"/>
    <w:basedOn w:val="a3"/>
    <w:next w:val="aff4"/>
    <w:qFormat/>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E0236"/>
    <w:rPr>
      <w:rFonts w:ascii="Times New Roman" w:eastAsia="Times New Roman" w:hAnsi="Times New Roman"/>
      <w:lang w:val="en-GB" w:eastAsia="en-GB"/>
    </w:rPr>
    <w:tblPr/>
  </w:style>
  <w:style w:type="table" w:customStyle="1" w:styleId="TableGrid212">
    <w:name w:val="Table Grid212"/>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E0236"/>
  </w:style>
  <w:style w:type="numbering" w:customStyle="1" w:styleId="Style12">
    <w:name w:val="Style12"/>
    <w:uiPriority w:val="99"/>
    <w:rsid w:val="001E0236"/>
  </w:style>
  <w:style w:type="table" w:customStyle="1" w:styleId="SGSTableBasic22">
    <w:name w:val="SGS Table Basic 22"/>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0236"/>
    <w:pPr>
      <w:numPr>
        <w:numId w:val="28"/>
      </w:numPr>
    </w:pPr>
  </w:style>
  <w:style w:type="table" w:customStyle="1" w:styleId="TableColorful11">
    <w:name w:val="Table Colorful 11"/>
    <w:basedOn w:val="a3"/>
    <w:next w:val="1ff3"/>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E0236"/>
  </w:style>
  <w:style w:type="table" w:customStyle="1" w:styleId="ColorfulGrid-Accent111">
    <w:name w:val="Colorful Grid - Accent 111"/>
    <w:basedOn w:val="a3"/>
    <w:next w:val="-1"/>
    <w:uiPriority w:val="29"/>
    <w:rsid w:val="001E02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E02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E02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E02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E02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E023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E02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E0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E0236"/>
    <w:rPr>
      <w:rFonts w:ascii="Times New Roman" w:eastAsia="PMingLiU" w:hAnsi="Times New Roman"/>
      <w:lang w:val="en-GB" w:eastAsia="en-GB"/>
    </w:rPr>
    <w:tblPr>
      <w:tblInd w:w="0" w:type="nil"/>
    </w:tblPr>
  </w:style>
  <w:style w:type="table" w:customStyle="1" w:styleId="TableGrid1111">
    <w:name w:val="Table Grid111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E023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E02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E02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E02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0236"/>
    <w:pPr>
      <w:numPr>
        <w:numId w:val="27"/>
      </w:numPr>
    </w:pPr>
  </w:style>
  <w:style w:type="numbering" w:customStyle="1" w:styleId="Style111">
    <w:name w:val="Style111"/>
    <w:uiPriority w:val="99"/>
    <w:rsid w:val="001E0236"/>
  </w:style>
  <w:style w:type="numbering" w:customStyle="1" w:styleId="127">
    <w:name w:val="无列表127"/>
    <w:next w:val="a4"/>
    <w:semiHidden/>
    <w:rsid w:val="001E0236"/>
  </w:style>
  <w:style w:type="numbering" w:customStyle="1" w:styleId="NoList183">
    <w:name w:val="No List183"/>
    <w:next w:val="a4"/>
    <w:semiHidden/>
    <w:rsid w:val="001E0236"/>
  </w:style>
  <w:style w:type="numbering" w:customStyle="1" w:styleId="NoList40">
    <w:name w:val="No List40"/>
    <w:next w:val="a4"/>
    <w:uiPriority w:val="99"/>
    <w:semiHidden/>
    <w:unhideWhenUsed/>
    <w:rsid w:val="001E0236"/>
  </w:style>
  <w:style w:type="table" w:customStyle="1" w:styleId="SGSTableBasic13">
    <w:name w:val="SGS Table Basic 13"/>
    <w:basedOn w:val="a3"/>
    <w:next w:val="aff4"/>
    <w:qFormat/>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0236"/>
    <w:rPr>
      <w:rFonts w:ascii="Times New Roman" w:eastAsia="Times New Roman" w:hAnsi="Times New Roman"/>
      <w:lang w:val="en-GB" w:eastAsia="ja-JP"/>
    </w:rPr>
  </w:style>
  <w:style w:type="table" w:customStyle="1" w:styleId="TableGrid16">
    <w:name w:val="Table Grid16"/>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E023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E02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E0236"/>
  </w:style>
  <w:style w:type="table" w:customStyle="1" w:styleId="343">
    <w:name w:val="网格型34"/>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E0236"/>
  </w:style>
  <w:style w:type="table" w:customStyle="1" w:styleId="TableClassic24">
    <w:name w:val="Table Classic 24"/>
    <w:basedOn w:val="a3"/>
    <w:next w:val="2c"/>
    <w:qFormat/>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E0236"/>
  </w:style>
  <w:style w:type="table" w:customStyle="1" w:styleId="TableStyle14">
    <w:name w:val="Table Style14"/>
    <w:basedOn w:val="a3"/>
    <w:qFormat/>
    <w:rsid w:val="001E0236"/>
    <w:rPr>
      <w:rFonts w:ascii="Times New Roman" w:eastAsia="PMingLiU" w:hAnsi="Times New Roman"/>
      <w:lang w:val="en-GB" w:eastAsia="en-GB"/>
    </w:rPr>
    <w:tblPr/>
  </w:style>
  <w:style w:type="numbering" w:customStyle="1" w:styleId="NoList217">
    <w:name w:val="No List217"/>
    <w:next w:val="a4"/>
    <w:semiHidden/>
    <w:rsid w:val="001E0236"/>
  </w:style>
  <w:style w:type="numbering" w:customStyle="1" w:styleId="NoList314">
    <w:name w:val="No List314"/>
    <w:next w:val="a4"/>
    <w:semiHidden/>
    <w:rsid w:val="001E0236"/>
  </w:style>
  <w:style w:type="numbering" w:customStyle="1" w:styleId="NoList49">
    <w:name w:val="No List49"/>
    <w:next w:val="a4"/>
    <w:semiHidden/>
    <w:rsid w:val="001E0236"/>
  </w:style>
  <w:style w:type="numbering" w:customStyle="1" w:styleId="NoList55">
    <w:name w:val="No List55"/>
    <w:next w:val="a4"/>
    <w:semiHidden/>
    <w:rsid w:val="001E0236"/>
  </w:style>
  <w:style w:type="numbering" w:customStyle="1" w:styleId="NoList64">
    <w:name w:val="No List64"/>
    <w:next w:val="a4"/>
    <w:semiHidden/>
    <w:rsid w:val="001E0236"/>
  </w:style>
  <w:style w:type="numbering" w:customStyle="1" w:styleId="NoList74">
    <w:name w:val="No List74"/>
    <w:next w:val="a4"/>
    <w:semiHidden/>
    <w:rsid w:val="001E0236"/>
  </w:style>
  <w:style w:type="numbering" w:customStyle="1" w:styleId="NoList1116">
    <w:name w:val="No List1116"/>
    <w:next w:val="a4"/>
    <w:semiHidden/>
    <w:rsid w:val="001E0236"/>
  </w:style>
  <w:style w:type="numbering" w:customStyle="1" w:styleId="NoList218">
    <w:name w:val="No List218"/>
    <w:next w:val="a4"/>
    <w:semiHidden/>
    <w:rsid w:val="001E0236"/>
  </w:style>
  <w:style w:type="numbering" w:customStyle="1" w:styleId="NoList84">
    <w:name w:val="No List84"/>
    <w:next w:val="a4"/>
    <w:semiHidden/>
    <w:rsid w:val="001E0236"/>
  </w:style>
  <w:style w:type="numbering" w:customStyle="1" w:styleId="NoList1210">
    <w:name w:val="No List1210"/>
    <w:next w:val="a4"/>
    <w:semiHidden/>
    <w:rsid w:val="001E0236"/>
  </w:style>
  <w:style w:type="numbering" w:customStyle="1" w:styleId="NoList224">
    <w:name w:val="No List224"/>
    <w:next w:val="a4"/>
    <w:semiHidden/>
    <w:rsid w:val="001E0236"/>
  </w:style>
  <w:style w:type="numbering" w:customStyle="1" w:styleId="NoList94">
    <w:name w:val="No List94"/>
    <w:next w:val="a4"/>
    <w:semiHidden/>
    <w:rsid w:val="001E0236"/>
  </w:style>
  <w:style w:type="numbering" w:customStyle="1" w:styleId="NoList134">
    <w:name w:val="No List134"/>
    <w:next w:val="a4"/>
    <w:semiHidden/>
    <w:rsid w:val="001E0236"/>
  </w:style>
  <w:style w:type="numbering" w:customStyle="1" w:styleId="NoList234">
    <w:name w:val="No List234"/>
    <w:next w:val="a4"/>
    <w:semiHidden/>
    <w:rsid w:val="001E0236"/>
  </w:style>
  <w:style w:type="numbering" w:customStyle="1" w:styleId="NoList104">
    <w:name w:val="No List104"/>
    <w:next w:val="a4"/>
    <w:semiHidden/>
    <w:rsid w:val="001E0236"/>
  </w:style>
  <w:style w:type="numbering" w:customStyle="1" w:styleId="NoList144">
    <w:name w:val="No List144"/>
    <w:next w:val="a4"/>
    <w:semiHidden/>
    <w:rsid w:val="001E0236"/>
  </w:style>
  <w:style w:type="numbering" w:customStyle="1" w:styleId="NoList244">
    <w:name w:val="No List244"/>
    <w:next w:val="a4"/>
    <w:semiHidden/>
    <w:rsid w:val="001E0236"/>
  </w:style>
  <w:style w:type="numbering" w:customStyle="1" w:styleId="NoList315">
    <w:name w:val="No List315"/>
    <w:next w:val="a4"/>
    <w:semiHidden/>
    <w:rsid w:val="001E0236"/>
  </w:style>
  <w:style w:type="numbering" w:customStyle="1" w:styleId="NoList414">
    <w:name w:val="No List414"/>
    <w:next w:val="a4"/>
    <w:semiHidden/>
    <w:rsid w:val="001E0236"/>
  </w:style>
  <w:style w:type="numbering" w:customStyle="1" w:styleId="NoList514">
    <w:name w:val="No List514"/>
    <w:next w:val="a4"/>
    <w:semiHidden/>
    <w:rsid w:val="001E0236"/>
  </w:style>
  <w:style w:type="numbering" w:customStyle="1" w:styleId="NoList154">
    <w:name w:val="No List154"/>
    <w:next w:val="a4"/>
    <w:semiHidden/>
    <w:rsid w:val="001E0236"/>
  </w:style>
  <w:style w:type="numbering" w:customStyle="1" w:styleId="NoList164">
    <w:name w:val="No List164"/>
    <w:next w:val="a4"/>
    <w:semiHidden/>
    <w:rsid w:val="001E0236"/>
  </w:style>
  <w:style w:type="numbering" w:customStyle="1" w:styleId="1190">
    <w:name w:val="无列表119"/>
    <w:next w:val="a4"/>
    <w:semiHidden/>
    <w:rsid w:val="001E0236"/>
  </w:style>
  <w:style w:type="numbering" w:customStyle="1" w:styleId="142">
    <w:name w:val="목록 없음14"/>
    <w:next w:val="a4"/>
    <w:semiHidden/>
    <w:unhideWhenUsed/>
    <w:rsid w:val="001E0236"/>
  </w:style>
  <w:style w:type="numbering" w:customStyle="1" w:styleId="245">
    <w:name w:val="목록 없음24"/>
    <w:next w:val="a4"/>
    <w:semiHidden/>
    <w:rsid w:val="001E0236"/>
  </w:style>
  <w:style w:type="table" w:customStyle="1" w:styleId="TableGrid44">
    <w:name w:val="Table Grid44"/>
    <w:basedOn w:val="a3"/>
    <w:next w:val="aff4"/>
    <w:qFormat/>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E0236"/>
    <w:rPr>
      <w:rFonts w:ascii="Times New Roman" w:eastAsia="Times New Roman" w:hAnsi="Times New Roman"/>
      <w:lang w:val="en-GB" w:eastAsia="en-GB"/>
    </w:rPr>
    <w:tblPr/>
  </w:style>
  <w:style w:type="table" w:customStyle="1" w:styleId="TableGrid213">
    <w:name w:val="Table Grid213"/>
    <w:basedOn w:val="a3"/>
    <w:next w:val="aff4"/>
    <w:qFormat/>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E0236"/>
  </w:style>
  <w:style w:type="numbering" w:customStyle="1" w:styleId="Style13">
    <w:name w:val="Style13"/>
    <w:uiPriority w:val="99"/>
    <w:rsid w:val="001E0236"/>
    <w:pPr>
      <w:numPr>
        <w:numId w:val="16"/>
      </w:numPr>
    </w:pPr>
  </w:style>
  <w:style w:type="table" w:customStyle="1" w:styleId="SGSTableBasic23">
    <w:name w:val="SGS Table Basic 23"/>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0236"/>
    <w:pPr>
      <w:numPr>
        <w:numId w:val="17"/>
      </w:numPr>
    </w:pPr>
  </w:style>
  <w:style w:type="table" w:customStyle="1" w:styleId="TableColorful12">
    <w:name w:val="Table Colorful 12"/>
    <w:basedOn w:val="a3"/>
    <w:next w:val="1ff3"/>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E0236"/>
  </w:style>
  <w:style w:type="table" w:customStyle="1" w:styleId="ColorfulGrid-Accent112">
    <w:name w:val="Colorful Grid - Accent 112"/>
    <w:basedOn w:val="a3"/>
    <w:next w:val="-1"/>
    <w:uiPriority w:val="29"/>
    <w:rsid w:val="001E02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E0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E0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E02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E0236"/>
    <w:rPr>
      <w:rFonts w:ascii="Times New Roman" w:eastAsia="PMingLiU" w:hAnsi="Times New Roman"/>
      <w:lang w:val="en-GB" w:eastAsia="en-GB"/>
    </w:rPr>
    <w:tblPr/>
  </w:style>
  <w:style w:type="table" w:customStyle="1" w:styleId="TableGrid1112">
    <w:name w:val="Table Grid1112"/>
    <w:basedOn w:val="a3"/>
    <w:qFormat/>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E0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0236"/>
    <w:pPr>
      <w:numPr>
        <w:numId w:val="12"/>
      </w:numPr>
    </w:pPr>
  </w:style>
  <w:style w:type="numbering" w:customStyle="1" w:styleId="Style112">
    <w:name w:val="Style112"/>
    <w:uiPriority w:val="99"/>
    <w:rsid w:val="001E0236"/>
    <w:pPr>
      <w:numPr>
        <w:numId w:val="13"/>
      </w:numPr>
    </w:pPr>
  </w:style>
  <w:style w:type="numbering" w:customStyle="1" w:styleId="128">
    <w:name w:val="无列表128"/>
    <w:next w:val="a4"/>
    <w:semiHidden/>
    <w:rsid w:val="001E0236"/>
  </w:style>
  <w:style w:type="numbering" w:customStyle="1" w:styleId="NoList184">
    <w:name w:val="No List184"/>
    <w:next w:val="a4"/>
    <w:semiHidden/>
    <w:rsid w:val="001E0236"/>
  </w:style>
  <w:style w:type="table" w:customStyle="1" w:styleId="MediumShading1-Accent31">
    <w:name w:val="Medium Shading 1 - Accent 31"/>
    <w:basedOn w:val="a3"/>
    <w:next w:val="1-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E02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E02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E0236"/>
  </w:style>
  <w:style w:type="numbering" w:customStyle="1" w:styleId="NoList191">
    <w:name w:val="No List191"/>
    <w:next w:val="a4"/>
    <w:uiPriority w:val="99"/>
    <w:semiHidden/>
    <w:unhideWhenUsed/>
    <w:rsid w:val="001E0236"/>
  </w:style>
  <w:style w:type="numbering" w:customStyle="1" w:styleId="NoList1101">
    <w:name w:val="No List1101"/>
    <w:next w:val="a4"/>
    <w:uiPriority w:val="99"/>
    <w:semiHidden/>
    <w:rsid w:val="001E0236"/>
  </w:style>
  <w:style w:type="numbering" w:customStyle="1" w:styleId="1350">
    <w:name w:val="无列表135"/>
    <w:next w:val="a4"/>
    <w:semiHidden/>
    <w:rsid w:val="001E0236"/>
  </w:style>
  <w:style w:type="numbering" w:customStyle="1" w:styleId="1250">
    <w:name w:val="リストなし125"/>
    <w:next w:val="a4"/>
    <w:uiPriority w:val="99"/>
    <w:semiHidden/>
    <w:unhideWhenUsed/>
    <w:rsid w:val="001E0236"/>
  </w:style>
  <w:style w:type="numbering" w:customStyle="1" w:styleId="NoList251">
    <w:name w:val="No List251"/>
    <w:next w:val="a4"/>
    <w:uiPriority w:val="99"/>
    <w:semiHidden/>
    <w:rsid w:val="001E0236"/>
  </w:style>
  <w:style w:type="numbering" w:customStyle="1" w:styleId="1115">
    <w:name w:val="无列表1115"/>
    <w:next w:val="a4"/>
    <w:semiHidden/>
    <w:rsid w:val="001E0236"/>
  </w:style>
  <w:style w:type="numbering" w:customStyle="1" w:styleId="11150">
    <w:name w:val="リストなし1115"/>
    <w:next w:val="a4"/>
    <w:uiPriority w:val="99"/>
    <w:semiHidden/>
    <w:unhideWhenUsed/>
    <w:rsid w:val="001E0236"/>
  </w:style>
  <w:style w:type="numbering" w:customStyle="1" w:styleId="NoList321">
    <w:name w:val="No List321"/>
    <w:next w:val="a4"/>
    <w:uiPriority w:val="99"/>
    <w:semiHidden/>
    <w:unhideWhenUsed/>
    <w:rsid w:val="001E0236"/>
  </w:style>
  <w:style w:type="table" w:customStyle="1" w:styleId="TableGrid511">
    <w:name w:val="Table Grid51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E0236"/>
  </w:style>
  <w:style w:type="numbering" w:customStyle="1" w:styleId="12111">
    <w:name w:val="リストなし1211"/>
    <w:next w:val="a4"/>
    <w:uiPriority w:val="99"/>
    <w:semiHidden/>
    <w:unhideWhenUsed/>
    <w:rsid w:val="001E0236"/>
  </w:style>
  <w:style w:type="numbering" w:customStyle="1" w:styleId="NoList1121">
    <w:name w:val="No List1121"/>
    <w:next w:val="a4"/>
    <w:uiPriority w:val="99"/>
    <w:semiHidden/>
    <w:unhideWhenUsed/>
    <w:rsid w:val="001E0236"/>
  </w:style>
  <w:style w:type="table" w:customStyle="1" w:styleId="TableGrid4111">
    <w:name w:val="Table Grid411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E0236"/>
  </w:style>
  <w:style w:type="numbering" w:customStyle="1" w:styleId="111111">
    <w:name w:val="リストなし11111"/>
    <w:next w:val="a4"/>
    <w:uiPriority w:val="99"/>
    <w:semiHidden/>
    <w:unhideWhenUsed/>
    <w:rsid w:val="001E0236"/>
  </w:style>
  <w:style w:type="numbering" w:customStyle="1" w:styleId="NoList421">
    <w:name w:val="No List421"/>
    <w:next w:val="a4"/>
    <w:uiPriority w:val="99"/>
    <w:semiHidden/>
    <w:unhideWhenUsed/>
    <w:rsid w:val="001E0236"/>
  </w:style>
  <w:style w:type="table" w:customStyle="1" w:styleId="TableGrid141">
    <w:name w:val="Table Grid14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E0236"/>
  </w:style>
  <w:style w:type="table" w:customStyle="1" w:styleId="3210">
    <w:name w:val="网格型32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E0236"/>
  </w:style>
  <w:style w:type="table" w:customStyle="1" w:styleId="TableClassic221">
    <w:name w:val="Table Classic 221"/>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E0236"/>
  </w:style>
  <w:style w:type="table" w:customStyle="1" w:styleId="TableGrid421">
    <w:name w:val="Table Grid4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E0236"/>
  </w:style>
  <w:style w:type="table" w:customStyle="1" w:styleId="3111">
    <w:name w:val="网格型311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E0236"/>
  </w:style>
  <w:style w:type="table" w:customStyle="1" w:styleId="TableClassic2111">
    <w:name w:val="Table Classic 2111"/>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E0236"/>
  </w:style>
  <w:style w:type="numbering" w:customStyle="1" w:styleId="NoList1131">
    <w:name w:val="No List1131"/>
    <w:next w:val="a4"/>
    <w:uiPriority w:val="99"/>
    <w:semiHidden/>
    <w:rsid w:val="001E0236"/>
  </w:style>
  <w:style w:type="numbering" w:customStyle="1" w:styleId="1410">
    <w:name w:val="无列表141"/>
    <w:next w:val="a4"/>
    <w:semiHidden/>
    <w:rsid w:val="001E0236"/>
  </w:style>
  <w:style w:type="numbering" w:customStyle="1" w:styleId="1411">
    <w:name w:val="リストなし141"/>
    <w:next w:val="a4"/>
    <w:uiPriority w:val="99"/>
    <w:semiHidden/>
    <w:unhideWhenUsed/>
    <w:rsid w:val="001E0236"/>
  </w:style>
  <w:style w:type="numbering" w:customStyle="1" w:styleId="NoList261">
    <w:name w:val="No List261"/>
    <w:next w:val="a4"/>
    <w:uiPriority w:val="99"/>
    <w:semiHidden/>
    <w:rsid w:val="001E0236"/>
  </w:style>
  <w:style w:type="numbering" w:customStyle="1" w:styleId="11310">
    <w:name w:val="无列表1131"/>
    <w:next w:val="a4"/>
    <w:semiHidden/>
    <w:rsid w:val="001E0236"/>
  </w:style>
  <w:style w:type="numbering" w:customStyle="1" w:styleId="11311">
    <w:name w:val="リストなし1131"/>
    <w:next w:val="a4"/>
    <w:uiPriority w:val="99"/>
    <w:semiHidden/>
    <w:unhideWhenUsed/>
    <w:rsid w:val="001E0236"/>
  </w:style>
  <w:style w:type="numbering" w:customStyle="1" w:styleId="NoList331">
    <w:name w:val="No List331"/>
    <w:next w:val="a4"/>
    <w:uiPriority w:val="99"/>
    <w:semiHidden/>
    <w:unhideWhenUsed/>
    <w:rsid w:val="001E0236"/>
  </w:style>
  <w:style w:type="table" w:customStyle="1" w:styleId="TableGrid521">
    <w:name w:val="Table Grid5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E0236"/>
  </w:style>
  <w:style w:type="numbering" w:customStyle="1" w:styleId="12211">
    <w:name w:val="リストなし1221"/>
    <w:next w:val="a4"/>
    <w:uiPriority w:val="99"/>
    <w:semiHidden/>
    <w:unhideWhenUsed/>
    <w:rsid w:val="001E0236"/>
  </w:style>
  <w:style w:type="numbering" w:customStyle="1" w:styleId="NoList1141">
    <w:name w:val="No List1141"/>
    <w:next w:val="a4"/>
    <w:uiPriority w:val="99"/>
    <w:semiHidden/>
    <w:unhideWhenUsed/>
    <w:rsid w:val="001E0236"/>
  </w:style>
  <w:style w:type="table" w:customStyle="1" w:styleId="TableGrid4121">
    <w:name w:val="Table Grid41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E0236"/>
  </w:style>
  <w:style w:type="numbering" w:customStyle="1" w:styleId="111210">
    <w:name w:val="リストなし11121"/>
    <w:next w:val="a4"/>
    <w:uiPriority w:val="99"/>
    <w:semiHidden/>
    <w:unhideWhenUsed/>
    <w:rsid w:val="001E0236"/>
  </w:style>
  <w:style w:type="numbering" w:customStyle="1" w:styleId="NoList431">
    <w:name w:val="No List431"/>
    <w:next w:val="a4"/>
    <w:uiPriority w:val="99"/>
    <w:semiHidden/>
    <w:unhideWhenUsed/>
    <w:rsid w:val="001E0236"/>
  </w:style>
  <w:style w:type="table" w:customStyle="1" w:styleId="TableGrid621">
    <w:name w:val="Table Grid62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E0236"/>
  </w:style>
  <w:style w:type="numbering" w:customStyle="1" w:styleId="13110">
    <w:name w:val="リストなし1311"/>
    <w:next w:val="a4"/>
    <w:uiPriority w:val="99"/>
    <w:semiHidden/>
    <w:unhideWhenUsed/>
    <w:rsid w:val="001E0236"/>
  </w:style>
  <w:style w:type="numbering" w:customStyle="1" w:styleId="NoList1221">
    <w:name w:val="No List1221"/>
    <w:next w:val="a4"/>
    <w:uiPriority w:val="99"/>
    <w:semiHidden/>
    <w:unhideWhenUsed/>
    <w:rsid w:val="001E0236"/>
  </w:style>
  <w:style w:type="numbering" w:customStyle="1" w:styleId="112110">
    <w:name w:val="无列表11211"/>
    <w:next w:val="a4"/>
    <w:semiHidden/>
    <w:rsid w:val="001E0236"/>
  </w:style>
  <w:style w:type="numbering" w:customStyle="1" w:styleId="112111">
    <w:name w:val="リストなし11211"/>
    <w:next w:val="a4"/>
    <w:uiPriority w:val="99"/>
    <w:semiHidden/>
    <w:unhideWhenUsed/>
    <w:rsid w:val="001E0236"/>
  </w:style>
  <w:style w:type="numbering" w:customStyle="1" w:styleId="NoList271">
    <w:name w:val="No List271"/>
    <w:next w:val="a4"/>
    <w:uiPriority w:val="99"/>
    <w:semiHidden/>
    <w:unhideWhenUsed/>
    <w:rsid w:val="001E0236"/>
  </w:style>
  <w:style w:type="numbering" w:customStyle="1" w:styleId="NoList1151">
    <w:name w:val="No List1151"/>
    <w:next w:val="a4"/>
    <w:uiPriority w:val="99"/>
    <w:semiHidden/>
    <w:rsid w:val="001E0236"/>
  </w:style>
  <w:style w:type="numbering" w:customStyle="1" w:styleId="1510">
    <w:name w:val="无列表151"/>
    <w:next w:val="a4"/>
    <w:semiHidden/>
    <w:rsid w:val="001E0236"/>
  </w:style>
  <w:style w:type="numbering" w:customStyle="1" w:styleId="1511">
    <w:name w:val="リストなし151"/>
    <w:next w:val="a4"/>
    <w:uiPriority w:val="99"/>
    <w:semiHidden/>
    <w:unhideWhenUsed/>
    <w:rsid w:val="001E0236"/>
  </w:style>
  <w:style w:type="numbering" w:customStyle="1" w:styleId="NoList281">
    <w:name w:val="No List281"/>
    <w:next w:val="a4"/>
    <w:uiPriority w:val="99"/>
    <w:semiHidden/>
    <w:rsid w:val="001E0236"/>
  </w:style>
  <w:style w:type="numbering" w:customStyle="1" w:styleId="1141">
    <w:name w:val="无列表1141"/>
    <w:next w:val="a4"/>
    <w:semiHidden/>
    <w:rsid w:val="001E0236"/>
  </w:style>
  <w:style w:type="numbering" w:customStyle="1" w:styleId="11410">
    <w:name w:val="リストなし1141"/>
    <w:next w:val="a4"/>
    <w:uiPriority w:val="99"/>
    <w:semiHidden/>
    <w:unhideWhenUsed/>
    <w:rsid w:val="001E0236"/>
  </w:style>
  <w:style w:type="numbering" w:customStyle="1" w:styleId="NoList341">
    <w:name w:val="No List341"/>
    <w:next w:val="a4"/>
    <w:uiPriority w:val="99"/>
    <w:semiHidden/>
    <w:unhideWhenUsed/>
    <w:rsid w:val="001E0236"/>
  </w:style>
  <w:style w:type="table" w:customStyle="1" w:styleId="TableGrid531">
    <w:name w:val="Table Grid53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E0236"/>
  </w:style>
  <w:style w:type="numbering" w:customStyle="1" w:styleId="12311">
    <w:name w:val="リストなし1231"/>
    <w:next w:val="a4"/>
    <w:uiPriority w:val="99"/>
    <w:semiHidden/>
    <w:unhideWhenUsed/>
    <w:rsid w:val="001E0236"/>
  </w:style>
  <w:style w:type="numbering" w:customStyle="1" w:styleId="NoList1161">
    <w:name w:val="No List1161"/>
    <w:next w:val="a4"/>
    <w:uiPriority w:val="99"/>
    <w:semiHidden/>
    <w:unhideWhenUsed/>
    <w:rsid w:val="001E0236"/>
  </w:style>
  <w:style w:type="table" w:customStyle="1" w:styleId="TableGrid4131">
    <w:name w:val="Table Grid413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E0236"/>
  </w:style>
  <w:style w:type="numbering" w:customStyle="1" w:styleId="111310">
    <w:name w:val="リストなし11131"/>
    <w:next w:val="a4"/>
    <w:uiPriority w:val="99"/>
    <w:semiHidden/>
    <w:unhideWhenUsed/>
    <w:rsid w:val="001E0236"/>
  </w:style>
  <w:style w:type="numbering" w:customStyle="1" w:styleId="NoList441">
    <w:name w:val="No List441"/>
    <w:next w:val="a4"/>
    <w:uiPriority w:val="99"/>
    <w:semiHidden/>
    <w:unhideWhenUsed/>
    <w:rsid w:val="001E0236"/>
  </w:style>
  <w:style w:type="table" w:customStyle="1" w:styleId="TableGrid631">
    <w:name w:val="Table Grid63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E0236"/>
  </w:style>
  <w:style w:type="numbering" w:customStyle="1" w:styleId="13211">
    <w:name w:val="リストなし1321"/>
    <w:next w:val="a4"/>
    <w:uiPriority w:val="99"/>
    <w:semiHidden/>
    <w:unhideWhenUsed/>
    <w:rsid w:val="001E0236"/>
  </w:style>
  <w:style w:type="numbering" w:customStyle="1" w:styleId="NoList1231">
    <w:name w:val="No List1231"/>
    <w:next w:val="a4"/>
    <w:uiPriority w:val="99"/>
    <w:semiHidden/>
    <w:unhideWhenUsed/>
    <w:rsid w:val="001E0236"/>
  </w:style>
  <w:style w:type="numbering" w:customStyle="1" w:styleId="11221">
    <w:name w:val="无列表11221"/>
    <w:next w:val="a4"/>
    <w:semiHidden/>
    <w:rsid w:val="001E0236"/>
  </w:style>
  <w:style w:type="numbering" w:customStyle="1" w:styleId="112210">
    <w:name w:val="リストなし11221"/>
    <w:next w:val="a4"/>
    <w:uiPriority w:val="99"/>
    <w:semiHidden/>
    <w:unhideWhenUsed/>
    <w:rsid w:val="001E0236"/>
  </w:style>
  <w:style w:type="numbering" w:customStyle="1" w:styleId="NoList291">
    <w:name w:val="No List291"/>
    <w:next w:val="a4"/>
    <w:uiPriority w:val="99"/>
    <w:semiHidden/>
    <w:unhideWhenUsed/>
    <w:rsid w:val="001E0236"/>
  </w:style>
  <w:style w:type="numbering" w:customStyle="1" w:styleId="NoList1171">
    <w:name w:val="No List1171"/>
    <w:next w:val="a4"/>
    <w:uiPriority w:val="99"/>
    <w:semiHidden/>
    <w:rsid w:val="001E0236"/>
  </w:style>
  <w:style w:type="numbering" w:customStyle="1" w:styleId="1610">
    <w:name w:val="无列表161"/>
    <w:next w:val="a4"/>
    <w:semiHidden/>
    <w:rsid w:val="001E0236"/>
  </w:style>
  <w:style w:type="numbering" w:customStyle="1" w:styleId="1611">
    <w:name w:val="リストなし161"/>
    <w:next w:val="a4"/>
    <w:uiPriority w:val="99"/>
    <w:semiHidden/>
    <w:unhideWhenUsed/>
    <w:rsid w:val="001E0236"/>
  </w:style>
  <w:style w:type="numbering" w:customStyle="1" w:styleId="NoList2101">
    <w:name w:val="No List2101"/>
    <w:next w:val="a4"/>
    <w:uiPriority w:val="99"/>
    <w:semiHidden/>
    <w:rsid w:val="001E0236"/>
  </w:style>
  <w:style w:type="numbering" w:customStyle="1" w:styleId="1151">
    <w:name w:val="无列表1151"/>
    <w:next w:val="a4"/>
    <w:semiHidden/>
    <w:rsid w:val="001E0236"/>
  </w:style>
  <w:style w:type="numbering" w:customStyle="1" w:styleId="11510">
    <w:name w:val="リストなし1151"/>
    <w:next w:val="a4"/>
    <w:uiPriority w:val="99"/>
    <w:semiHidden/>
    <w:unhideWhenUsed/>
    <w:rsid w:val="001E0236"/>
  </w:style>
  <w:style w:type="numbering" w:customStyle="1" w:styleId="NoList351">
    <w:name w:val="No List351"/>
    <w:next w:val="a4"/>
    <w:uiPriority w:val="99"/>
    <w:semiHidden/>
    <w:unhideWhenUsed/>
    <w:rsid w:val="001E0236"/>
  </w:style>
  <w:style w:type="table" w:customStyle="1" w:styleId="TableGrid541">
    <w:name w:val="Table Grid54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E0236"/>
  </w:style>
  <w:style w:type="numbering" w:customStyle="1" w:styleId="12410">
    <w:name w:val="リストなし1241"/>
    <w:next w:val="a4"/>
    <w:uiPriority w:val="99"/>
    <w:semiHidden/>
    <w:unhideWhenUsed/>
    <w:rsid w:val="001E0236"/>
  </w:style>
  <w:style w:type="numbering" w:customStyle="1" w:styleId="NoList1181">
    <w:name w:val="No List1181"/>
    <w:next w:val="a4"/>
    <w:uiPriority w:val="99"/>
    <w:semiHidden/>
    <w:unhideWhenUsed/>
    <w:rsid w:val="001E0236"/>
  </w:style>
  <w:style w:type="table" w:customStyle="1" w:styleId="TableGrid4141">
    <w:name w:val="Table Grid414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E0236"/>
  </w:style>
  <w:style w:type="numbering" w:customStyle="1" w:styleId="111410">
    <w:name w:val="リストなし11141"/>
    <w:next w:val="a4"/>
    <w:uiPriority w:val="99"/>
    <w:semiHidden/>
    <w:unhideWhenUsed/>
    <w:rsid w:val="001E0236"/>
  </w:style>
  <w:style w:type="numbering" w:customStyle="1" w:styleId="NoList451">
    <w:name w:val="No List451"/>
    <w:next w:val="a4"/>
    <w:uiPriority w:val="99"/>
    <w:semiHidden/>
    <w:unhideWhenUsed/>
    <w:rsid w:val="001E0236"/>
  </w:style>
  <w:style w:type="table" w:customStyle="1" w:styleId="TableGrid641">
    <w:name w:val="Table Grid641"/>
    <w:basedOn w:val="a3"/>
    <w:next w:val="aff4"/>
    <w:rsid w:val="001E023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E0236"/>
  </w:style>
  <w:style w:type="numbering" w:customStyle="1" w:styleId="13310">
    <w:name w:val="リストなし1331"/>
    <w:next w:val="a4"/>
    <w:uiPriority w:val="99"/>
    <w:semiHidden/>
    <w:unhideWhenUsed/>
    <w:rsid w:val="001E0236"/>
  </w:style>
  <w:style w:type="numbering" w:customStyle="1" w:styleId="NoList1241">
    <w:name w:val="No List1241"/>
    <w:next w:val="a4"/>
    <w:uiPriority w:val="99"/>
    <w:semiHidden/>
    <w:unhideWhenUsed/>
    <w:rsid w:val="001E0236"/>
  </w:style>
  <w:style w:type="numbering" w:customStyle="1" w:styleId="11231">
    <w:name w:val="无列表11231"/>
    <w:next w:val="a4"/>
    <w:semiHidden/>
    <w:rsid w:val="001E0236"/>
  </w:style>
  <w:style w:type="numbering" w:customStyle="1" w:styleId="112310">
    <w:name w:val="リストなし11231"/>
    <w:next w:val="a4"/>
    <w:uiPriority w:val="99"/>
    <w:semiHidden/>
    <w:unhideWhenUsed/>
    <w:rsid w:val="001E0236"/>
  </w:style>
  <w:style w:type="table" w:customStyle="1" w:styleId="MediumShading1-Accent111">
    <w:name w:val="Medium Shading 1 - Accent 111"/>
    <w:basedOn w:val="a3"/>
    <w:uiPriority w:val="1"/>
    <w:qFormat/>
    <w:rsid w:val="001E02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E0236"/>
  </w:style>
  <w:style w:type="numbering" w:customStyle="1" w:styleId="1710">
    <w:name w:val="无列表171"/>
    <w:next w:val="a4"/>
    <w:semiHidden/>
    <w:rsid w:val="001E0236"/>
  </w:style>
  <w:style w:type="numbering" w:customStyle="1" w:styleId="1711">
    <w:name w:val="リストなし171"/>
    <w:next w:val="a4"/>
    <w:uiPriority w:val="99"/>
    <w:semiHidden/>
    <w:unhideWhenUsed/>
    <w:rsid w:val="001E0236"/>
  </w:style>
  <w:style w:type="numbering" w:customStyle="1" w:styleId="NoList1191">
    <w:name w:val="No List1191"/>
    <w:next w:val="a4"/>
    <w:semiHidden/>
    <w:rsid w:val="001E0236"/>
  </w:style>
  <w:style w:type="numbering" w:customStyle="1" w:styleId="NoList2111">
    <w:name w:val="No List2111"/>
    <w:next w:val="a4"/>
    <w:semiHidden/>
    <w:rsid w:val="001E0236"/>
  </w:style>
  <w:style w:type="numbering" w:customStyle="1" w:styleId="NoList361">
    <w:name w:val="No List361"/>
    <w:next w:val="a4"/>
    <w:semiHidden/>
    <w:rsid w:val="001E0236"/>
  </w:style>
  <w:style w:type="numbering" w:customStyle="1" w:styleId="NoList461">
    <w:name w:val="No List461"/>
    <w:next w:val="a4"/>
    <w:semiHidden/>
    <w:rsid w:val="001E0236"/>
  </w:style>
  <w:style w:type="numbering" w:customStyle="1" w:styleId="NoList521">
    <w:name w:val="No List521"/>
    <w:next w:val="a4"/>
    <w:semiHidden/>
    <w:rsid w:val="001E0236"/>
  </w:style>
  <w:style w:type="numbering" w:customStyle="1" w:styleId="NoList611">
    <w:name w:val="No List611"/>
    <w:next w:val="a4"/>
    <w:semiHidden/>
    <w:rsid w:val="001E0236"/>
  </w:style>
  <w:style w:type="numbering" w:customStyle="1" w:styleId="NoList711">
    <w:name w:val="No List711"/>
    <w:next w:val="a4"/>
    <w:semiHidden/>
    <w:rsid w:val="001E0236"/>
  </w:style>
  <w:style w:type="numbering" w:customStyle="1" w:styleId="NoList11101">
    <w:name w:val="No List11101"/>
    <w:next w:val="a4"/>
    <w:semiHidden/>
    <w:rsid w:val="001E0236"/>
  </w:style>
  <w:style w:type="numbering" w:customStyle="1" w:styleId="NoList2121">
    <w:name w:val="No List2121"/>
    <w:next w:val="a4"/>
    <w:semiHidden/>
    <w:rsid w:val="001E0236"/>
  </w:style>
  <w:style w:type="numbering" w:customStyle="1" w:styleId="NoList811">
    <w:name w:val="No List811"/>
    <w:next w:val="a4"/>
    <w:semiHidden/>
    <w:rsid w:val="001E0236"/>
  </w:style>
  <w:style w:type="numbering" w:customStyle="1" w:styleId="NoList1251">
    <w:name w:val="No List1251"/>
    <w:next w:val="a4"/>
    <w:semiHidden/>
    <w:rsid w:val="001E0236"/>
  </w:style>
  <w:style w:type="numbering" w:customStyle="1" w:styleId="NoList2211">
    <w:name w:val="No List2211"/>
    <w:next w:val="a4"/>
    <w:semiHidden/>
    <w:rsid w:val="001E0236"/>
  </w:style>
  <w:style w:type="numbering" w:customStyle="1" w:styleId="NoList911">
    <w:name w:val="No List911"/>
    <w:next w:val="a4"/>
    <w:semiHidden/>
    <w:rsid w:val="001E0236"/>
  </w:style>
  <w:style w:type="numbering" w:customStyle="1" w:styleId="NoList1311">
    <w:name w:val="No List1311"/>
    <w:next w:val="a4"/>
    <w:semiHidden/>
    <w:rsid w:val="001E0236"/>
  </w:style>
  <w:style w:type="numbering" w:customStyle="1" w:styleId="NoList2311">
    <w:name w:val="No List2311"/>
    <w:next w:val="a4"/>
    <w:semiHidden/>
    <w:rsid w:val="001E0236"/>
  </w:style>
  <w:style w:type="numbering" w:customStyle="1" w:styleId="NoList1011">
    <w:name w:val="No List1011"/>
    <w:next w:val="a4"/>
    <w:semiHidden/>
    <w:rsid w:val="001E0236"/>
  </w:style>
  <w:style w:type="numbering" w:customStyle="1" w:styleId="NoList1411">
    <w:name w:val="No List1411"/>
    <w:next w:val="a4"/>
    <w:semiHidden/>
    <w:rsid w:val="001E0236"/>
  </w:style>
  <w:style w:type="numbering" w:customStyle="1" w:styleId="NoList2411">
    <w:name w:val="No List2411"/>
    <w:next w:val="a4"/>
    <w:semiHidden/>
    <w:rsid w:val="001E0236"/>
  </w:style>
  <w:style w:type="numbering" w:customStyle="1" w:styleId="NoList3111">
    <w:name w:val="No List3111"/>
    <w:next w:val="a4"/>
    <w:semiHidden/>
    <w:rsid w:val="001E0236"/>
  </w:style>
  <w:style w:type="numbering" w:customStyle="1" w:styleId="NoList4111">
    <w:name w:val="No List4111"/>
    <w:next w:val="a4"/>
    <w:semiHidden/>
    <w:rsid w:val="001E0236"/>
  </w:style>
  <w:style w:type="numbering" w:customStyle="1" w:styleId="NoList5111">
    <w:name w:val="No List5111"/>
    <w:next w:val="a4"/>
    <w:semiHidden/>
    <w:rsid w:val="001E0236"/>
  </w:style>
  <w:style w:type="numbering" w:customStyle="1" w:styleId="NoList1511">
    <w:name w:val="No List1511"/>
    <w:next w:val="a4"/>
    <w:semiHidden/>
    <w:rsid w:val="001E0236"/>
  </w:style>
  <w:style w:type="numbering" w:customStyle="1" w:styleId="NoList1611">
    <w:name w:val="No List1611"/>
    <w:next w:val="a4"/>
    <w:semiHidden/>
    <w:rsid w:val="001E0236"/>
  </w:style>
  <w:style w:type="numbering" w:customStyle="1" w:styleId="1161">
    <w:name w:val="无列表1161"/>
    <w:next w:val="a4"/>
    <w:semiHidden/>
    <w:rsid w:val="001E0236"/>
  </w:style>
  <w:style w:type="numbering" w:customStyle="1" w:styleId="1116">
    <w:name w:val="목록 없음111"/>
    <w:next w:val="a4"/>
    <w:semiHidden/>
    <w:unhideWhenUsed/>
    <w:rsid w:val="001E0236"/>
  </w:style>
  <w:style w:type="numbering" w:customStyle="1" w:styleId="2110">
    <w:name w:val="목록 없음211"/>
    <w:next w:val="a4"/>
    <w:semiHidden/>
    <w:rsid w:val="001E0236"/>
  </w:style>
  <w:style w:type="numbering" w:customStyle="1" w:styleId="NoList11111">
    <w:name w:val="No List11111"/>
    <w:next w:val="a4"/>
    <w:semiHidden/>
    <w:rsid w:val="001E0236"/>
  </w:style>
  <w:style w:type="numbering" w:customStyle="1" w:styleId="NoList1711">
    <w:name w:val="No List1711"/>
    <w:next w:val="a4"/>
    <w:uiPriority w:val="99"/>
    <w:semiHidden/>
    <w:unhideWhenUsed/>
    <w:rsid w:val="001E0236"/>
  </w:style>
  <w:style w:type="numbering" w:customStyle="1" w:styleId="1251">
    <w:name w:val="无列表1251"/>
    <w:next w:val="a4"/>
    <w:semiHidden/>
    <w:rsid w:val="001E0236"/>
  </w:style>
  <w:style w:type="numbering" w:customStyle="1" w:styleId="NoList1811">
    <w:name w:val="No List1811"/>
    <w:next w:val="a4"/>
    <w:semiHidden/>
    <w:rsid w:val="001E0236"/>
  </w:style>
  <w:style w:type="numbering" w:customStyle="1" w:styleId="NoList371">
    <w:name w:val="No List371"/>
    <w:next w:val="a4"/>
    <w:uiPriority w:val="99"/>
    <w:semiHidden/>
    <w:unhideWhenUsed/>
    <w:rsid w:val="001E0236"/>
  </w:style>
  <w:style w:type="numbering" w:customStyle="1" w:styleId="1810">
    <w:name w:val="无列表181"/>
    <w:next w:val="a4"/>
    <w:semiHidden/>
    <w:rsid w:val="001E0236"/>
  </w:style>
  <w:style w:type="numbering" w:customStyle="1" w:styleId="1811">
    <w:name w:val="リストなし181"/>
    <w:next w:val="a4"/>
    <w:uiPriority w:val="99"/>
    <w:semiHidden/>
    <w:unhideWhenUsed/>
    <w:rsid w:val="001E0236"/>
  </w:style>
  <w:style w:type="numbering" w:customStyle="1" w:styleId="NoList1201">
    <w:name w:val="No List1201"/>
    <w:next w:val="a4"/>
    <w:semiHidden/>
    <w:rsid w:val="001E0236"/>
  </w:style>
  <w:style w:type="numbering" w:customStyle="1" w:styleId="NoList2131">
    <w:name w:val="No List2131"/>
    <w:next w:val="a4"/>
    <w:semiHidden/>
    <w:rsid w:val="001E0236"/>
  </w:style>
  <w:style w:type="numbering" w:customStyle="1" w:styleId="NoList381">
    <w:name w:val="No List381"/>
    <w:next w:val="a4"/>
    <w:semiHidden/>
    <w:rsid w:val="001E0236"/>
  </w:style>
  <w:style w:type="numbering" w:customStyle="1" w:styleId="NoList471">
    <w:name w:val="No List471"/>
    <w:next w:val="a4"/>
    <w:semiHidden/>
    <w:rsid w:val="001E0236"/>
  </w:style>
  <w:style w:type="numbering" w:customStyle="1" w:styleId="NoList531">
    <w:name w:val="No List531"/>
    <w:next w:val="a4"/>
    <w:semiHidden/>
    <w:rsid w:val="001E0236"/>
  </w:style>
  <w:style w:type="numbering" w:customStyle="1" w:styleId="NoList621">
    <w:name w:val="No List621"/>
    <w:next w:val="a4"/>
    <w:semiHidden/>
    <w:rsid w:val="001E0236"/>
  </w:style>
  <w:style w:type="numbering" w:customStyle="1" w:styleId="NoList721">
    <w:name w:val="No List721"/>
    <w:next w:val="a4"/>
    <w:semiHidden/>
    <w:rsid w:val="001E0236"/>
  </w:style>
  <w:style w:type="numbering" w:customStyle="1" w:styleId="NoList11121">
    <w:name w:val="No List11121"/>
    <w:next w:val="a4"/>
    <w:semiHidden/>
    <w:rsid w:val="001E0236"/>
  </w:style>
  <w:style w:type="numbering" w:customStyle="1" w:styleId="NoList2141">
    <w:name w:val="No List2141"/>
    <w:next w:val="a4"/>
    <w:semiHidden/>
    <w:rsid w:val="001E0236"/>
  </w:style>
  <w:style w:type="numbering" w:customStyle="1" w:styleId="NoList821">
    <w:name w:val="No List821"/>
    <w:next w:val="a4"/>
    <w:semiHidden/>
    <w:rsid w:val="001E0236"/>
  </w:style>
  <w:style w:type="numbering" w:customStyle="1" w:styleId="NoList1261">
    <w:name w:val="No List1261"/>
    <w:next w:val="a4"/>
    <w:semiHidden/>
    <w:rsid w:val="001E0236"/>
  </w:style>
  <w:style w:type="numbering" w:customStyle="1" w:styleId="NoList2221">
    <w:name w:val="No List2221"/>
    <w:next w:val="a4"/>
    <w:semiHidden/>
    <w:rsid w:val="001E0236"/>
  </w:style>
  <w:style w:type="numbering" w:customStyle="1" w:styleId="NoList921">
    <w:name w:val="No List921"/>
    <w:next w:val="a4"/>
    <w:semiHidden/>
    <w:rsid w:val="001E0236"/>
  </w:style>
  <w:style w:type="numbering" w:customStyle="1" w:styleId="NoList1321">
    <w:name w:val="No List1321"/>
    <w:next w:val="a4"/>
    <w:semiHidden/>
    <w:rsid w:val="001E0236"/>
  </w:style>
  <w:style w:type="numbering" w:customStyle="1" w:styleId="NoList2321">
    <w:name w:val="No List2321"/>
    <w:next w:val="a4"/>
    <w:semiHidden/>
    <w:rsid w:val="001E0236"/>
  </w:style>
  <w:style w:type="numbering" w:customStyle="1" w:styleId="NoList1021">
    <w:name w:val="No List1021"/>
    <w:next w:val="a4"/>
    <w:semiHidden/>
    <w:rsid w:val="001E0236"/>
  </w:style>
  <w:style w:type="numbering" w:customStyle="1" w:styleId="NoList1421">
    <w:name w:val="No List1421"/>
    <w:next w:val="a4"/>
    <w:semiHidden/>
    <w:rsid w:val="001E0236"/>
  </w:style>
  <w:style w:type="numbering" w:customStyle="1" w:styleId="NoList2421">
    <w:name w:val="No List2421"/>
    <w:next w:val="a4"/>
    <w:semiHidden/>
    <w:rsid w:val="001E0236"/>
  </w:style>
  <w:style w:type="numbering" w:customStyle="1" w:styleId="NoList3121">
    <w:name w:val="No List3121"/>
    <w:next w:val="a4"/>
    <w:semiHidden/>
    <w:rsid w:val="001E0236"/>
  </w:style>
  <w:style w:type="numbering" w:customStyle="1" w:styleId="NoList4121">
    <w:name w:val="No List4121"/>
    <w:next w:val="a4"/>
    <w:semiHidden/>
    <w:rsid w:val="001E0236"/>
  </w:style>
  <w:style w:type="numbering" w:customStyle="1" w:styleId="NoList5121">
    <w:name w:val="No List5121"/>
    <w:next w:val="a4"/>
    <w:semiHidden/>
    <w:rsid w:val="001E0236"/>
  </w:style>
  <w:style w:type="numbering" w:customStyle="1" w:styleId="NoList1521">
    <w:name w:val="No List1521"/>
    <w:next w:val="a4"/>
    <w:semiHidden/>
    <w:rsid w:val="001E0236"/>
  </w:style>
  <w:style w:type="numbering" w:customStyle="1" w:styleId="NoList1621">
    <w:name w:val="No List1621"/>
    <w:next w:val="a4"/>
    <w:semiHidden/>
    <w:rsid w:val="001E0236"/>
  </w:style>
  <w:style w:type="numbering" w:customStyle="1" w:styleId="1171">
    <w:name w:val="无列表1171"/>
    <w:next w:val="a4"/>
    <w:semiHidden/>
    <w:rsid w:val="001E0236"/>
  </w:style>
  <w:style w:type="numbering" w:customStyle="1" w:styleId="1212">
    <w:name w:val="목록 없음121"/>
    <w:next w:val="a4"/>
    <w:semiHidden/>
    <w:unhideWhenUsed/>
    <w:rsid w:val="001E0236"/>
  </w:style>
  <w:style w:type="numbering" w:customStyle="1" w:styleId="2210">
    <w:name w:val="목록 없음221"/>
    <w:next w:val="a4"/>
    <w:semiHidden/>
    <w:rsid w:val="001E0236"/>
  </w:style>
  <w:style w:type="numbering" w:customStyle="1" w:styleId="NoList11131">
    <w:name w:val="No List11131"/>
    <w:next w:val="a4"/>
    <w:semiHidden/>
    <w:rsid w:val="001E0236"/>
  </w:style>
  <w:style w:type="numbering" w:customStyle="1" w:styleId="NoList1721">
    <w:name w:val="No List1721"/>
    <w:next w:val="a4"/>
    <w:uiPriority w:val="99"/>
    <w:semiHidden/>
    <w:unhideWhenUsed/>
    <w:rsid w:val="001E0236"/>
  </w:style>
  <w:style w:type="numbering" w:customStyle="1" w:styleId="1261">
    <w:name w:val="无列表1261"/>
    <w:next w:val="a4"/>
    <w:semiHidden/>
    <w:rsid w:val="001E0236"/>
  </w:style>
  <w:style w:type="numbering" w:customStyle="1" w:styleId="NoList1821">
    <w:name w:val="No List1821"/>
    <w:next w:val="a4"/>
    <w:semiHidden/>
    <w:rsid w:val="001E0236"/>
  </w:style>
  <w:style w:type="table" w:customStyle="1" w:styleId="ColorfulList-Accent31">
    <w:name w:val="Colorful List - Accent 31"/>
    <w:basedOn w:val="a3"/>
    <w:next w:val="-3"/>
    <w:uiPriority w:val="29"/>
    <w:unhideWhenUsed/>
    <w:qFormat/>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E02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E02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E02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E02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E02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E02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E0236"/>
  </w:style>
  <w:style w:type="table" w:customStyle="1" w:styleId="SGSTableBasic121">
    <w:name w:val="SGS Table Basic 121"/>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1E02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1E0236"/>
  </w:style>
  <w:style w:type="numbering" w:customStyle="1" w:styleId="NoList2151">
    <w:name w:val="No List2151"/>
    <w:next w:val="a4"/>
    <w:semiHidden/>
    <w:rsid w:val="001E0236"/>
  </w:style>
  <w:style w:type="numbering" w:customStyle="1" w:styleId="NoList3101">
    <w:name w:val="No List3101"/>
    <w:next w:val="a4"/>
    <w:semiHidden/>
    <w:unhideWhenUsed/>
    <w:rsid w:val="001E0236"/>
  </w:style>
  <w:style w:type="table" w:customStyle="1" w:styleId="TableStyle131">
    <w:name w:val="Table Style131"/>
    <w:basedOn w:val="a3"/>
    <w:rsid w:val="001E0236"/>
    <w:rPr>
      <w:rFonts w:ascii="Times New Roman" w:eastAsia="MS Mincho" w:hAnsi="Times New Roman"/>
      <w:lang w:val="en-GB" w:eastAsia="en-GB"/>
    </w:rPr>
    <w:tblPr/>
  </w:style>
  <w:style w:type="paragraph" w:customStyle="1" w:styleId="4fa">
    <w:name w:val="题注4"/>
    <w:basedOn w:val="a1"/>
    <w:next w:val="a1"/>
    <w:qFormat/>
    <w:rsid w:val="001E023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1E02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E0236"/>
  </w:style>
  <w:style w:type="numbering" w:customStyle="1" w:styleId="2310">
    <w:name w:val="목록 없음231"/>
    <w:next w:val="a4"/>
    <w:semiHidden/>
    <w:rsid w:val="001E0236"/>
  </w:style>
  <w:style w:type="numbering" w:customStyle="1" w:styleId="NoList481">
    <w:name w:val="No List481"/>
    <w:next w:val="a4"/>
    <w:semiHidden/>
    <w:unhideWhenUsed/>
    <w:rsid w:val="001E0236"/>
  </w:style>
  <w:style w:type="table" w:customStyle="1" w:styleId="TableGrid1131">
    <w:name w:val="Table Grid1131"/>
    <w:basedOn w:val="a3"/>
    <w:next w:val="aff4"/>
    <w:rsid w:val="001E02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E0236"/>
  </w:style>
  <w:style w:type="table" w:customStyle="1" w:styleId="3310">
    <w:name w:val="网格型33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E0236"/>
  </w:style>
  <w:style w:type="table" w:customStyle="1" w:styleId="TableClassic231">
    <w:name w:val="Table Classic 231"/>
    <w:basedOn w:val="a3"/>
    <w:next w:val="2c"/>
    <w:rsid w:val="001E023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E0236"/>
  </w:style>
  <w:style w:type="numbering" w:customStyle="1" w:styleId="NoList631">
    <w:name w:val="No List631"/>
    <w:next w:val="a4"/>
    <w:semiHidden/>
    <w:rsid w:val="001E0236"/>
  </w:style>
  <w:style w:type="numbering" w:customStyle="1" w:styleId="NoList731">
    <w:name w:val="No List731"/>
    <w:next w:val="a4"/>
    <w:semiHidden/>
    <w:rsid w:val="001E0236"/>
  </w:style>
  <w:style w:type="numbering" w:customStyle="1" w:styleId="NoList11141">
    <w:name w:val="No List11141"/>
    <w:next w:val="a4"/>
    <w:semiHidden/>
    <w:rsid w:val="001E0236"/>
  </w:style>
  <w:style w:type="numbering" w:customStyle="1" w:styleId="NoList2161">
    <w:name w:val="No List2161"/>
    <w:next w:val="a4"/>
    <w:semiHidden/>
    <w:rsid w:val="001E0236"/>
  </w:style>
  <w:style w:type="numbering" w:customStyle="1" w:styleId="NoList831">
    <w:name w:val="No List831"/>
    <w:next w:val="a4"/>
    <w:semiHidden/>
    <w:rsid w:val="001E0236"/>
  </w:style>
  <w:style w:type="numbering" w:customStyle="1" w:styleId="NoList1281">
    <w:name w:val="No List1281"/>
    <w:next w:val="a4"/>
    <w:semiHidden/>
    <w:rsid w:val="001E0236"/>
  </w:style>
  <w:style w:type="numbering" w:customStyle="1" w:styleId="NoList2231">
    <w:name w:val="No List2231"/>
    <w:next w:val="a4"/>
    <w:semiHidden/>
    <w:rsid w:val="001E0236"/>
  </w:style>
  <w:style w:type="numbering" w:customStyle="1" w:styleId="NoList931">
    <w:name w:val="No List931"/>
    <w:next w:val="a4"/>
    <w:semiHidden/>
    <w:rsid w:val="001E0236"/>
  </w:style>
  <w:style w:type="numbering" w:customStyle="1" w:styleId="NoList1331">
    <w:name w:val="No List1331"/>
    <w:next w:val="a4"/>
    <w:semiHidden/>
    <w:rsid w:val="001E0236"/>
  </w:style>
  <w:style w:type="numbering" w:customStyle="1" w:styleId="NoList2331">
    <w:name w:val="No List2331"/>
    <w:next w:val="a4"/>
    <w:semiHidden/>
    <w:rsid w:val="001E0236"/>
  </w:style>
  <w:style w:type="numbering" w:customStyle="1" w:styleId="NoList1031">
    <w:name w:val="No List1031"/>
    <w:next w:val="a4"/>
    <w:semiHidden/>
    <w:rsid w:val="001E0236"/>
  </w:style>
  <w:style w:type="numbering" w:customStyle="1" w:styleId="NoList1431">
    <w:name w:val="No List1431"/>
    <w:next w:val="a4"/>
    <w:semiHidden/>
    <w:rsid w:val="001E0236"/>
  </w:style>
  <w:style w:type="numbering" w:customStyle="1" w:styleId="NoList2431">
    <w:name w:val="No List2431"/>
    <w:next w:val="a4"/>
    <w:semiHidden/>
    <w:rsid w:val="001E0236"/>
  </w:style>
  <w:style w:type="numbering" w:customStyle="1" w:styleId="NoList3131">
    <w:name w:val="No List3131"/>
    <w:next w:val="a4"/>
    <w:semiHidden/>
    <w:rsid w:val="001E0236"/>
  </w:style>
  <w:style w:type="numbering" w:customStyle="1" w:styleId="NoList4131">
    <w:name w:val="No List4131"/>
    <w:next w:val="a4"/>
    <w:semiHidden/>
    <w:rsid w:val="001E0236"/>
  </w:style>
  <w:style w:type="numbering" w:customStyle="1" w:styleId="NoList5131">
    <w:name w:val="No List5131"/>
    <w:next w:val="a4"/>
    <w:semiHidden/>
    <w:rsid w:val="001E0236"/>
  </w:style>
  <w:style w:type="numbering" w:customStyle="1" w:styleId="NoList1531">
    <w:name w:val="No List1531"/>
    <w:next w:val="a4"/>
    <w:semiHidden/>
    <w:rsid w:val="001E0236"/>
  </w:style>
  <w:style w:type="numbering" w:customStyle="1" w:styleId="NoList1631">
    <w:name w:val="No List1631"/>
    <w:next w:val="a4"/>
    <w:semiHidden/>
    <w:rsid w:val="001E0236"/>
  </w:style>
  <w:style w:type="numbering" w:customStyle="1" w:styleId="1181">
    <w:name w:val="无列表1181"/>
    <w:next w:val="a4"/>
    <w:semiHidden/>
    <w:rsid w:val="001E0236"/>
  </w:style>
  <w:style w:type="table" w:customStyle="1" w:styleId="TableGrid431">
    <w:name w:val="Table Grid431"/>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E023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E0236"/>
    <w:rPr>
      <w:rFonts w:ascii="Times New Roman" w:eastAsia="Times New Roman" w:hAnsi="Times New Roman"/>
      <w:lang w:val="en-GB" w:eastAsia="en-GB"/>
    </w:rPr>
    <w:tblPr/>
  </w:style>
  <w:style w:type="table" w:customStyle="1" w:styleId="TableGrid2121">
    <w:name w:val="Table Grid2121"/>
    <w:basedOn w:val="a3"/>
    <w:next w:val="aff4"/>
    <w:rsid w:val="001E023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E02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E023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E02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E02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E0236"/>
  </w:style>
  <w:style w:type="numbering" w:customStyle="1" w:styleId="Style121">
    <w:name w:val="Style121"/>
    <w:uiPriority w:val="99"/>
    <w:rsid w:val="001E0236"/>
  </w:style>
  <w:style w:type="table" w:customStyle="1" w:styleId="SGSTableBasic221">
    <w:name w:val="SGS Table Basic 221"/>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0236"/>
  </w:style>
  <w:style w:type="table" w:customStyle="1" w:styleId="TableColorful111">
    <w:name w:val="Table Colorful 111"/>
    <w:basedOn w:val="a3"/>
    <w:next w:val="1ff3"/>
    <w:rsid w:val="001E02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E02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E02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E0236"/>
  </w:style>
  <w:style w:type="table" w:customStyle="1" w:styleId="ColorfulGrid-Accent1111">
    <w:name w:val="Colorful Grid - Accent 1111"/>
    <w:basedOn w:val="a3"/>
    <w:next w:val="-1"/>
    <w:uiPriority w:val="29"/>
    <w:rsid w:val="001E02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E02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E02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E02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E02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E023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E0236"/>
    <w:rPr>
      <w:rFonts w:ascii="Times New Roman" w:eastAsia="PMingLiU" w:hAnsi="Times New Roman"/>
      <w:lang w:val="en-GB" w:eastAsia="en-GB"/>
    </w:rPr>
    <w:tblPr/>
  </w:style>
  <w:style w:type="table" w:customStyle="1" w:styleId="TableGrid11111">
    <w:name w:val="Table Grid111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E02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E02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E02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E02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E0236"/>
  </w:style>
  <w:style w:type="numbering" w:customStyle="1" w:styleId="Style1111">
    <w:name w:val="Style1111"/>
    <w:uiPriority w:val="99"/>
    <w:rsid w:val="001E0236"/>
  </w:style>
  <w:style w:type="numbering" w:customStyle="1" w:styleId="1271">
    <w:name w:val="无列表1271"/>
    <w:next w:val="a4"/>
    <w:semiHidden/>
    <w:rsid w:val="001E0236"/>
  </w:style>
  <w:style w:type="numbering" w:customStyle="1" w:styleId="NoList1831">
    <w:name w:val="No List1831"/>
    <w:next w:val="a4"/>
    <w:semiHidden/>
    <w:rsid w:val="001E0236"/>
  </w:style>
  <w:style w:type="character" w:customStyle="1" w:styleId="9Char3">
    <w:name w:val="标题 9 Char3"/>
    <w:aliases w:val="Figure Heading Char1,FH Char1"/>
    <w:qFormat/>
    <w:rsid w:val="001E0236"/>
    <w:rPr>
      <w:rFonts w:ascii="Arial" w:hAnsi="Arial"/>
      <w:sz w:val="36"/>
      <w:lang w:eastAsia="zh-CN"/>
    </w:rPr>
  </w:style>
  <w:style w:type="character" w:styleId="HTML7">
    <w:name w:val="HTML Sample"/>
    <w:rsid w:val="001E0236"/>
    <w:rPr>
      <w:rFonts w:ascii="Courier New" w:eastAsia="宋体" w:hAnsi="Courier New" w:cs="Courier New"/>
      <w:color w:val="0000FF"/>
      <w:kern w:val="2"/>
      <w:lang w:val="en-US" w:eastAsia="zh-CN" w:bidi="ar-SA"/>
    </w:rPr>
  </w:style>
  <w:style w:type="character" w:styleId="afffff8">
    <w:name w:val="line number"/>
    <w:rsid w:val="001E0236"/>
    <w:rPr>
      <w:rFonts w:ascii="Arial" w:eastAsia="宋体" w:hAnsi="Arial" w:cs="Arial"/>
      <w:color w:val="0000FF"/>
      <w:kern w:val="2"/>
      <w:lang w:val="en-US" w:eastAsia="zh-CN" w:bidi="ar-SA"/>
    </w:rPr>
  </w:style>
  <w:style w:type="paragraph" w:styleId="afffff9">
    <w:name w:val="Block Text"/>
    <w:basedOn w:val="a1"/>
    <w:qFormat/>
    <w:rsid w:val="001E0236"/>
    <w:pPr>
      <w:spacing w:after="120"/>
      <w:ind w:left="1440" w:right="1440"/>
    </w:pPr>
    <w:rPr>
      <w:rFonts w:eastAsia="MS Mincho"/>
    </w:rPr>
  </w:style>
  <w:style w:type="paragraph" w:customStyle="1" w:styleId="Table0">
    <w:name w:val="Table"/>
    <w:basedOn w:val="a1"/>
    <w:link w:val="Table1"/>
    <w:qFormat/>
    <w:rsid w:val="001E0236"/>
    <w:pPr>
      <w:jc w:val="center"/>
    </w:pPr>
    <w:rPr>
      <w:rFonts w:ascii="Arial" w:eastAsia="宋体" w:hAnsi="Arial" w:cs="Arial"/>
      <w:b/>
    </w:rPr>
  </w:style>
  <w:style w:type="character" w:customStyle="1" w:styleId="Table1">
    <w:name w:val="Table (文字)"/>
    <w:link w:val="Table0"/>
    <w:rsid w:val="001E0236"/>
    <w:rPr>
      <w:rFonts w:ascii="Arial" w:eastAsia="宋体" w:hAnsi="Arial" w:cs="Arial"/>
      <w:b/>
      <w:lang w:val="en-GB" w:eastAsia="en-US"/>
    </w:rPr>
  </w:style>
  <w:style w:type="numbering" w:customStyle="1" w:styleId="NoList3211">
    <w:name w:val="No List3211"/>
    <w:next w:val="a4"/>
    <w:uiPriority w:val="99"/>
    <w:semiHidden/>
    <w:unhideWhenUsed/>
    <w:rsid w:val="001E0236"/>
  </w:style>
  <w:style w:type="character" w:customStyle="1" w:styleId="1fff1">
    <w:name w:val="不明显参考1"/>
    <w:uiPriority w:val="31"/>
    <w:qFormat/>
    <w:rsid w:val="001E0236"/>
    <w:rPr>
      <w:smallCaps/>
      <w:color w:val="5A5A5A"/>
    </w:rPr>
  </w:style>
  <w:style w:type="paragraph" w:customStyle="1" w:styleId="TOC1">
    <w:name w:val="TOC 标题1"/>
    <w:basedOn w:val="10"/>
    <w:next w:val="a1"/>
    <w:uiPriority w:val="39"/>
    <w:unhideWhenUsed/>
    <w:qFormat/>
    <w:rsid w:val="001E023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E0236"/>
    <w:rPr>
      <w:b/>
      <w:bCs/>
      <w:i/>
      <w:iCs/>
      <w:color w:val="4F81BD"/>
    </w:rPr>
  </w:style>
  <w:style w:type="character" w:customStyle="1" w:styleId="Char1f4">
    <w:name w:val="列表 Char1"/>
    <w:qFormat/>
    <w:rsid w:val="001E0236"/>
    <w:rPr>
      <w:lang w:eastAsia="zh-CN"/>
    </w:rPr>
  </w:style>
  <w:style w:type="table" w:customStyle="1" w:styleId="TableGrid7">
    <w:name w:val="Table Grid7"/>
    <w:basedOn w:val="a3"/>
    <w:uiPriority w:val="39"/>
    <w:qFormat/>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E0236"/>
    <w:pPr>
      <w:jc w:val="both"/>
    </w:pPr>
    <w:rPr>
      <w:rFonts w:ascii="宋体" w:eastAsia="宋体" w:hAnsi="宋体" w:cs="宋体"/>
      <w:kern w:val="2"/>
      <w:sz w:val="21"/>
      <w:szCs w:val="21"/>
      <w:lang w:val="en-US" w:eastAsia="zh-CN"/>
    </w:rPr>
  </w:style>
  <w:style w:type="character" w:customStyle="1" w:styleId="Char51">
    <w:name w:val="批注主题 Char5"/>
    <w:rsid w:val="001E0236"/>
    <w:rPr>
      <w:rFonts w:eastAsia="Malgun Gothic"/>
      <w:b/>
      <w:bCs/>
      <w:lang w:val="en-GB"/>
    </w:rPr>
  </w:style>
  <w:style w:type="character" w:customStyle="1" w:styleId="ListChar4">
    <w:name w:val="List Char4"/>
    <w:rsid w:val="001E0236"/>
    <w:rPr>
      <w:rFonts w:ascii="Times New Roman" w:hAnsi="Times New Roman"/>
      <w:lang w:val="en-GB" w:eastAsia="en-US"/>
    </w:rPr>
  </w:style>
  <w:style w:type="paragraph" w:customStyle="1" w:styleId="9110">
    <w:name w:val="目录 911"/>
    <w:basedOn w:val="80"/>
    <w:qFormat/>
    <w:rsid w:val="001E02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1E02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0236"/>
    <w:rPr>
      <w:rFonts w:ascii="Times New Roman" w:eastAsia="宋体" w:hAnsi="Times New Roman"/>
      <w:lang w:val="en-GB" w:eastAsia="zh-CN"/>
    </w:rPr>
  </w:style>
  <w:style w:type="paragraph" w:customStyle="1" w:styleId="443">
    <w:name w:val="(文字) (文字)4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1E0236"/>
    <w:rPr>
      <w:rFonts w:ascii="Arial" w:eastAsia="MS Mincho" w:hAnsi="Arial" w:cs="Arial"/>
      <w:color w:val="000000"/>
      <w:sz w:val="24"/>
      <w:szCs w:val="24"/>
      <w:lang w:val="en-US"/>
    </w:rPr>
  </w:style>
  <w:style w:type="paragraph" w:customStyle="1" w:styleId="tah00">
    <w:name w:val="tah0"/>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1E0236"/>
    <w:pPr>
      <w:autoSpaceDN w:val="0"/>
      <w:spacing w:before="100" w:beforeAutospacing="1" w:after="100" w:afterAutospacing="1"/>
    </w:pPr>
    <w:rPr>
      <w:rFonts w:ascii="宋体" w:eastAsia="宋体" w:hAnsi="宋体" w:cs="宋体"/>
      <w:sz w:val="24"/>
      <w:szCs w:val="24"/>
      <w:lang w:val="en-US" w:eastAsia="zh-CN"/>
    </w:rPr>
  </w:style>
  <w:style w:type="paragraph" w:customStyle="1" w:styleId="Char43">
    <w:name w:val="Char4"/>
    <w:uiPriority w:val="99"/>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3">
    <w:name w:val="批注主题 Char6"/>
    <w:qFormat/>
    <w:rsid w:val="001E0236"/>
    <w:rPr>
      <w:rFonts w:eastAsia="MS Mincho"/>
      <w:b/>
      <w:bCs/>
      <w:lang w:val="x-none" w:eastAsia="en-US"/>
    </w:rPr>
  </w:style>
  <w:style w:type="character" w:customStyle="1" w:styleId="Char35">
    <w:name w:val="日期 Char3"/>
    <w:qFormat/>
    <w:rsid w:val="001E0236"/>
    <w:rPr>
      <w:rFonts w:eastAsia="宋体"/>
      <w:lang w:val="en-GB" w:eastAsia="x-none"/>
    </w:rPr>
  </w:style>
  <w:style w:type="paragraph" w:customStyle="1" w:styleId="246">
    <w:name w:val="(文字) (文字)2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1E0236"/>
    <w:rPr>
      <w:rFonts w:ascii="Arial" w:hAnsi="Arial"/>
      <w:b/>
      <w:lang w:val="en-US" w:eastAsia="en-US"/>
    </w:rPr>
  </w:style>
  <w:style w:type="paragraph" w:customStyle="1" w:styleId="TAHCarNotBold">
    <w:name w:val="TAH Car + Not Bold"/>
    <w:basedOn w:val="a1"/>
    <w:qFormat/>
    <w:rsid w:val="001E0236"/>
    <w:pPr>
      <w:keepNext/>
      <w:keepLines/>
      <w:spacing w:after="0"/>
    </w:pPr>
    <w:rPr>
      <w:rFonts w:ascii="Arial" w:eastAsia="Times New Roman" w:hAnsi="Arial"/>
      <w:sz w:val="18"/>
      <w:lang w:eastAsia="en-GB"/>
    </w:rPr>
  </w:style>
  <w:style w:type="character" w:customStyle="1" w:styleId="B12">
    <w:name w:val="B1 (文字)"/>
    <w:qFormat/>
    <w:locked/>
    <w:rsid w:val="001E0236"/>
    <w:rPr>
      <w:lang w:val="en-GB"/>
    </w:rPr>
  </w:style>
  <w:style w:type="paragraph" w:customStyle="1" w:styleId="344">
    <w:name w:val="(文字) (文字)3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1E0236"/>
    <w:rPr>
      <w:rFonts w:ascii="Times New Roman" w:eastAsia="MS Mincho" w:hAnsi="Times New Roman"/>
      <w:color w:val="000000"/>
      <w:lang w:eastAsia="ja-JP"/>
    </w:rPr>
  </w:style>
  <w:style w:type="paragraph" w:customStyle="1" w:styleId="BalloonText1">
    <w:name w:val="Balloon Text1"/>
    <w:basedOn w:val="a1"/>
    <w:qFormat/>
    <w:rsid w:val="001E02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E0236"/>
    <w:pPr>
      <w:overflowPunct w:val="0"/>
      <w:autoSpaceDE w:val="0"/>
      <w:autoSpaceDN w:val="0"/>
    </w:pPr>
    <w:rPr>
      <w:rFonts w:eastAsia="Calibri"/>
      <w:b/>
      <w:bCs/>
      <w:lang w:val="en-US"/>
    </w:rPr>
  </w:style>
  <w:style w:type="paragraph" w:customStyle="1" w:styleId="87">
    <w:name w:val="87"/>
    <w:basedOn w:val="a1"/>
    <w:qFormat/>
    <w:rsid w:val="001E023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E0236"/>
    <w:rPr>
      <w:lang w:eastAsia="en-US"/>
    </w:rPr>
  </w:style>
  <w:style w:type="paragraph" w:customStyle="1" w:styleId="143">
    <w:name w:val="(文字) (文字)14"/>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1E02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E0236"/>
    <w:rPr>
      <w:rFonts w:ascii="Arial" w:eastAsia="MS Mincho" w:hAnsi="Arial"/>
      <w:sz w:val="36"/>
      <w:lang w:val="en-GB" w:eastAsia="en-US" w:bidi="ar-SA"/>
    </w:rPr>
  </w:style>
  <w:style w:type="character" w:customStyle="1" w:styleId="Heading2-">
    <w:name w:val="Heading 2-"/>
    <w:rsid w:val="001E02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236"/>
    <w:rPr>
      <w:rFonts w:ascii="Arial" w:hAnsi="Arial"/>
      <w:sz w:val="32"/>
      <w:lang w:val="en-GB" w:eastAsia="en-US"/>
    </w:rPr>
  </w:style>
  <w:style w:type="paragraph" w:customStyle="1" w:styleId="TDC91">
    <w:name w:val="TDC 91"/>
    <w:basedOn w:val="80"/>
    <w:qFormat/>
    <w:rsid w:val="001E02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E0236"/>
    <w:rPr>
      <w:rFonts w:eastAsia="MS Mincho"/>
      <w:lang w:val="en-GB" w:eastAsia="x-none"/>
    </w:rPr>
  </w:style>
  <w:style w:type="character" w:customStyle="1" w:styleId="HTMLPreformattedChar1">
    <w:name w:val="HTML Preformatted Char1"/>
    <w:rsid w:val="001E0236"/>
    <w:rPr>
      <w:rFonts w:ascii="Courier New" w:eastAsia="MS Mincho" w:hAnsi="Courier New"/>
      <w:lang w:val="en-GB" w:eastAsia="x-none"/>
    </w:rPr>
  </w:style>
  <w:style w:type="character" w:customStyle="1" w:styleId="GridTable1Light5">
    <w:name w:val="Grid Table 1 Light5"/>
    <w:uiPriority w:val="33"/>
    <w:qFormat/>
    <w:rsid w:val="001E0236"/>
    <w:rPr>
      <w:b/>
      <w:bCs/>
      <w:smallCaps/>
      <w:spacing w:val="5"/>
    </w:rPr>
  </w:style>
  <w:style w:type="paragraph" w:customStyle="1" w:styleId="Tabladeilustraciones1">
    <w:name w:val="Tabla de ilustraciones1"/>
    <w:basedOn w:val="a1"/>
    <w:next w:val="a1"/>
    <w:qFormat/>
    <w:rsid w:val="001E023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1E0236"/>
    <w:pPr>
      <w:ind w:firstLineChars="200" w:firstLine="420"/>
    </w:pPr>
    <w:rPr>
      <w:rFonts w:eastAsia="Times New Roman"/>
      <w:lang w:eastAsia="en-GB"/>
    </w:rPr>
  </w:style>
  <w:style w:type="paragraph" w:customStyle="1" w:styleId="Char36">
    <w:name w:val="Char3"/>
    <w:qFormat/>
    <w:rsid w:val="001E02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1E0236"/>
    <w:rPr>
      <w:rFonts w:ascii="Times New Roman" w:eastAsia="宋体" w:hAnsi="Times New Roman"/>
      <w:lang w:eastAsia="en-GB"/>
    </w:rPr>
  </w:style>
  <w:style w:type="paragraph" w:customStyle="1" w:styleId="4fc">
    <w:name w:val="列出段落4"/>
    <w:basedOn w:val="a1"/>
    <w:qFormat/>
    <w:rsid w:val="001E0236"/>
    <w:pPr>
      <w:ind w:firstLineChars="200" w:firstLine="420"/>
    </w:pPr>
    <w:rPr>
      <w:rFonts w:eastAsia="Times New Roman"/>
      <w:lang w:eastAsia="en-GB"/>
    </w:rPr>
  </w:style>
  <w:style w:type="paragraph" w:customStyle="1" w:styleId="433">
    <w:name w:val="(文字) (文字)4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1E0236"/>
    <w:pPr>
      <w:ind w:firstLineChars="200" w:firstLine="420"/>
    </w:pPr>
    <w:rPr>
      <w:rFonts w:eastAsia="Times New Roman"/>
      <w:lang w:eastAsia="en-GB"/>
    </w:rPr>
  </w:style>
  <w:style w:type="character" w:customStyle="1" w:styleId="Titre32">
    <w:name w:val="Titre 32"/>
    <w:rsid w:val="001E0236"/>
    <w:rPr>
      <w:rFonts w:ascii="Arial" w:hAnsi="Arial"/>
      <w:sz w:val="28"/>
      <w:szCs w:val="28"/>
      <w:lang w:val="en-GB" w:eastAsia="en-GB"/>
    </w:rPr>
  </w:style>
  <w:style w:type="character" w:customStyle="1" w:styleId="Titre31">
    <w:name w:val="Titre 31"/>
    <w:rsid w:val="001E0236"/>
    <w:rPr>
      <w:rFonts w:ascii="Arial" w:hAnsi="Arial"/>
      <w:sz w:val="28"/>
      <w:szCs w:val="28"/>
      <w:lang w:val="en-GB" w:eastAsia="en-GB"/>
    </w:rPr>
  </w:style>
  <w:style w:type="character" w:customStyle="1" w:styleId="trans">
    <w:name w:val="trans"/>
    <w:rsid w:val="001E0236"/>
  </w:style>
  <w:style w:type="character" w:customStyle="1" w:styleId="Head2A1">
    <w:name w:val="Head2A1"/>
    <w:rsid w:val="001E0236"/>
    <w:rPr>
      <w:rFonts w:ascii="Arial" w:eastAsia="MS Mincho" w:hAnsi="Arial" w:cs="Arial" w:hint="default"/>
      <w:sz w:val="32"/>
      <w:lang w:val="en-GB" w:eastAsia="en-US" w:bidi="ar-SA"/>
    </w:rPr>
  </w:style>
  <w:style w:type="character" w:customStyle="1" w:styleId="Heading7Char4">
    <w:name w:val="Heading 7 Char4"/>
    <w:rsid w:val="001E0236"/>
    <w:rPr>
      <w:rFonts w:ascii="Arial" w:eastAsia="Times New Roman" w:hAnsi="Arial"/>
    </w:rPr>
  </w:style>
  <w:style w:type="character" w:customStyle="1" w:styleId="Heading8Char4">
    <w:name w:val="Heading 8 Char4"/>
    <w:rsid w:val="001E0236"/>
    <w:rPr>
      <w:rFonts w:ascii="Arial" w:eastAsia="Times New Roman" w:hAnsi="Arial"/>
      <w:sz w:val="36"/>
    </w:rPr>
  </w:style>
  <w:style w:type="character" w:customStyle="1" w:styleId="Heading9Char3">
    <w:name w:val="Heading 9 Char3"/>
    <w:rsid w:val="001E0236"/>
    <w:rPr>
      <w:rFonts w:ascii="Arial" w:eastAsia="Times New Roman" w:hAnsi="Arial"/>
      <w:sz w:val="36"/>
    </w:rPr>
  </w:style>
  <w:style w:type="character" w:customStyle="1" w:styleId="FooterChar3">
    <w:name w:val="Footer Char3"/>
    <w:rsid w:val="001E0236"/>
    <w:rPr>
      <w:rFonts w:ascii="Arial" w:eastAsia="Times New Roman" w:hAnsi="Arial"/>
      <w:b/>
      <w:i/>
      <w:noProof/>
      <w:sz w:val="18"/>
    </w:rPr>
  </w:style>
  <w:style w:type="character" w:customStyle="1" w:styleId="CommentTextChar3">
    <w:name w:val="Comment Text Char3"/>
    <w:rsid w:val="001E0236"/>
    <w:rPr>
      <w:rFonts w:eastAsia="宋体"/>
      <w:lang w:val="en-GB"/>
    </w:rPr>
  </w:style>
  <w:style w:type="character" w:customStyle="1" w:styleId="DocumentMapChar2">
    <w:name w:val="Document Map Char2"/>
    <w:uiPriority w:val="99"/>
    <w:rsid w:val="001E0236"/>
    <w:rPr>
      <w:rFonts w:ascii="Tahoma" w:eastAsia="Times New Roman" w:hAnsi="Tahoma" w:cs="Tahoma"/>
      <w:shd w:val="clear" w:color="auto" w:fill="000080"/>
      <w:lang w:val="en-GB"/>
    </w:rPr>
  </w:style>
  <w:style w:type="character" w:customStyle="1" w:styleId="NoteHeadingChar2">
    <w:name w:val="Note Heading Char2"/>
    <w:rsid w:val="001E0236"/>
    <w:rPr>
      <w:lang w:val="x-none" w:eastAsia="x-none"/>
    </w:rPr>
  </w:style>
  <w:style w:type="character" w:customStyle="1" w:styleId="PlainTextChar4">
    <w:name w:val="Plain Text Char4"/>
    <w:rsid w:val="001E0236"/>
    <w:rPr>
      <w:rFonts w:ascii="Courier New" w:eastAsia="宋体" w:hAnsi="Courier New"/>
      <w:lang w:val="nb-NO"/>
    </w:rPr>
  </w:style>
  <w:style w:type="character" w:customStyle="1" w:styleId="BalloonTextChar2">
    <w:name w:val="Balloon Text Char2"/>
    <w:uiPriority w:val="99"/>
    <w:rsid w:val="001E0236"/>
    <w:rPr>
      <w:rFonts w:ascii="Tahoma" w:eastAsia="Times New Roman" w:hAnsi="Tahoma" w:cs="Tahoma"/>
      <w:sz w:val="16"/>
      <w:szCs w:val="16"/>
      <w:lang w:val="en-GB"/>
    </w:rPr>
  </w:style>
  <w:style w:type="character" w:customStyle="1" w:styleId="BodyTextIndentChar4">
    <w:name w:val="Body Text Indent Char4"/>
    <w:rsid w:val="001E0236"/>
    <w:rPr>
      <w:rFonts w:eastAsia="Batang"/>
      <w:lang w:val="en-GB"/>
    </w:rPr>
  </w:style>
  <w:style w:type="character" w:customStyle="1" w:styleId="BodyText2Char4">
    <w:name w:val="Body Text 2 Char4"/>
    <w:rsid w:val="001E0236"/>
    <w:rPr>
      <w:rFonts w:ascii="CG Times (WN)" w:eastAsia="Malgun Gothic" w:hAnsi="CG Times (WN)"/>
      <w:i/>
      <w:lang w:val="en-GB" w:eastAsia="ko-KR"/>
    </w:rPr>
  </w:style>
  <w:style w:type="character" w:customStyle="1" w:styleId="BodyText3Char4">
    <w:name w:val="Body Text 3 Char4"/>
    <w:rsid w:val="001E0236"/>
    <w:rPr>
      <w:rFonts w:ascii="CG Times (WN)" w:eastAsia="Osaka" w:hAnsi="CG Times (WN)"/>
      <w:color w:val="000000"/>
      <w:lang w:val="en-GB" w:eastAsia="ko-KR"/>
    </w:rPr>
  </w:style>
  <w:style w:type="character" w:customStyle="1" w:styleId="BodyTextIndent2Char4">
    <w:name w:val="Body Text Indent 2 Char4"/>
    <w:rsid w:val="001E0236"/>
    <w:rPr>
      <w:rFonts w:ascii="CG Times (WN)" w:hAnsi="CG Times (WN)"/>
      <w:lang w:val="en-GB"/>
    </w:rPr>
  </w:style>
  <w:style w:type="character" w:customStyle="1" w:styleId="HTMLPreformattedChar2">
    <w:name w:val="HTML Preformatted Char2"/>
    <w:rsid w:val="001E0236"/>
    <w:rPr>
      <w:rFonts w:ascii="Courier New" w:hAnsi="Courier New"/>
      <w:lang w:val="en-GB" w:eastAsia="x-none"/>
    </w:rPr>
  </w:style>
  <w:style w:type="paragraph" w:customStyle="1" w:styleId="wxs">
    <w:name w:val="wxs_正文"/>
    <w:basedOn w:val="a1"/>
    <w:qFormat/>
    <w:rsid w:val="001E023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E0236"/>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E023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E0236"/>
    <w:rPr>
      <w:rFonts w:ascii="Times New Roman" w:eastAsia="Times New Roman" w:hAnsi="Times New Roman"/>
      <w:b/>
      <w:bCs/>
      <w:kern w:val="44"/>
      <w:sz w:val="30"/>
      <w:lang w:val="en-GB" w:eastAsia="en-US"/>
    </w:rPr>
  </w:style>
  <w:style w:type="paragraph" w:customStyle="1" w:styleId="236">
    <w:name w:val="(文字) (文字)2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1E0236"/>
  </w:style>
  <w:style w:type="numbering" w:customStyle="1" w:styleId="3ff2">
    <w:name w:val="无列表3"/>
    <w:next w:val="a4"/>
    <w:uiPriority w:val="99"/>
    <w:semiHidden/>
    <w:unhideWhenUsed/>
    <w:rsid w:val="001E0236"/>
  </w:style>
  <w:style w:type="table" w:customStyle="1" w:styleId="1fff4">
    <w:name w:val="网格型1"/>
    <w:basedOn w:val="a3"/>
    <w:next w:val="aff4"/>
    <w:qFormat/>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1E023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1E0236"/>
    <w:pPr>
      <w:spacing w:after="120"/>
      <w:ind w:left="0" w:firstLine="0"/>
    </w:pPr>
    <w:rPr>
      <w:rFonts w:eastAsia="Times New Roman"/>
      <w:b/>
      <w:lang w:eastAsia="en-GB"/>
    </w:rPr>
  </w:style>
  <w:style w:type="paragraph" w:customStyle="1" w:styleId="ReferenceLine">
    <w:name w:val="Reference Line"/>
    <w:basedOn w:val="affa"/>
    <w:qFormat/>
    <w:rsid w:val="001E0236"/>
    <w:pPr>
      <w:widowControl w:val="0"/>
      <w:spacing w:after="120"/>
    </w:pPr>
    <w:rPr>
      <w:rFonts w:ascii="Arial" w:eastAsia="‚l‚r ‚oƒSƒVƒbƒN" w:hAnsi="Arial"/>
      <w:snapToGrid w:val="0"/>
      <w:lang w:eastAsia="ko-KR"/>
    </w:rPr>
  </w:style>
  <w:style w:type="paragraph" w:customStyle="1" w:styleId="L3">
    <w:name w:val="L3"/>
    <w:qFormat/>
    <w:rsid w:val="001E02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2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236"/>
    <w:pPr>
      <w:spacing w:before="120" w:after="220"/>
    </w:pPr>
    <w:rPr>
      <w:rFonts w:ascii="Arial" w:eastAsia="MS Mincho" w:hAnsi="Arial"/>
      <w:noProof/>
      <w:lang w:val="en-US" w:eastAsia="en-US"/>
    </w:rPr>
  </w:style>
  <w:style w:type="paragraph" w:customStyle="1" w:styleId="nroaml">
    <w:name w:val="nroaml"/>
    <w:basedOn w:val="H6"/>
    <w:qFormat/>
    <w:rsid w:val="001E0236"/>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1E0236"/>
    <w:rPr>
      <w:b/>
    </w:rPr>
  </w:style>
  <w:style w:type="character" w:customStyle="1" w:styleId="font4">
    <w:name w:val="font4"/>
    <w:qFormat/>
    <w:rsid w:val="001E023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23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236"/>
    <w:pPr>
      <w:pBdr>
        <w:top w:val="none" w:sz="0" w:space="0" w:color="auto"/>
      </w:pBdr>
      <w:tabs>
        <w:tab w:val="clear" w:pos="432"/>
        <w:tab w:val="num" w:pos="360"/>
      </w:tabs>
      <w:spacing w:before="480"/>
      <w:ind w:left="578" w:hanging="578"/>
      <w:outlineLvl w:val="1"/>
    </w:pPr>
    <w:rPr>
      <w:sz w:val="24"/>
    </w:rPr>
  </w:style>
  <w:style w:type="character" w:styleId="HTML8">
    <w:name w:val="HTML Code"/>
    <w:rsid w:val="001E0236"/>
    <w:rPr>
      <w:rFonts w:ascii="Arial Unicode MS" w:eastAsia="Arial Unicode MS" w:hAnsi="Arial Unicode MS" w:cs="Arial Unicode MS"/>
      <w:sz w:val="20"/>
      <w:szCs w:val="20"/>
    </w:rPr>
  </w:style>
  <w:style w:type="paragraph" w:customStyle="1" w:styleId="NormalAfter0pt">
    <w:name w:val="Normal + After:  0 pt"/>
    <w:basedOn w:val="a1"/>
    <w:qFormat/>
    <w:rsid w:val="001E0236"/>
    <w:pPr>
      <w:autoSpaceDE w:val="0"/>
      <w:autoSpaceDN w:val="0"/>
      <w:adjustRightInd w:val="0"/>
      <w:spacing w:after="0"/>
    </w:pPr>
    <w:rPr>
      <w:rFonts w:ascii="Arial" w:eastAsia="Times New Roman" w:hAnsi="Arial"/>
      <w:lang w:eastAsia="en-GB"/>
    </w:rPr>
  </w:style>
  <w:style w:type="character" w:customStyle="1" w:styleId="PTK">
    <w:name w:val="PTK"/>
    <w:semiHidden/>
    <w:rsid w:val="001E0236"/>
    <w:rPr>
      <w:rFonts w:ascii="Arial" w:hAnsi="Arial" w:cs="Arial"/>
      <w:color w:val="000080"/>
      <w:sz w:val="20"/>
      <w:szCs w:val="20"/>
    </w:rPr>
  </w:style>
  <w:style w:type="paragraph" w:customStyle="1" w:styleId="TdocList">
    <w:name w:val="Tdoc_List"/>
    <w:basedOn w:val="a1"/>
    <w:qFormat/>
    <w:rsid w:val="001E023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1E0236"/>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1E0236"/>
    <w:rPr>
      <w:lang w:val="en-GB" w:eastAsia="en-US"/>
    </w:rPr>
  </w:style>
  <w:style w:type="paragraph" w:customStyle="1" w:styleId="T">
    <w:name w:val="T"/>
    <w:basedOn w:val="TAC"/>
    <w:rsid w:val="001E0236"/>
    <w:pPr>
      <w:overflowPunct w:val="0"/>
      <w:autoSpaceDE w:val="0"/>
      <w:autoSpaceDN w:val="0"/>
      <w:adjustRightInd w:val="0"/>
      <w:textAlignment w:val="baseline"/>
    </w:pPr>
    <w:rPr>
      <w:rFonts w:eastAsia="Times New Roman"/>
      <w:lang w:eastAsia="x-none"/>
    </w:rPr>
  </w:style>
  <w:style w:type="character" w:customStyle="1" w:styleId="Char26">
    <w:name w:val="页脚 Char2"/>
    <w:rsid w:val="001E0236"/>
    <w:rPr>
      <w:rFonts w:ascii="Arial" w:hAnsi="Arial"/>
      <w:b/>
      <w:i/>
      <w:noProof/>
      <w:sz w:val="18"/>
    </w:rPr>
  </w:style>
  <w:style w:type="character" w:customStyle="1" w:styleId="Char37">
    <w:name w:val="批注文字 Char3"/>
    <w:uiPriority w:val="99"/>
    <w:qFormat/>
    <w:rsid w:val="001E0236"/>
    <w:rPr>
      <w:lang w:val="en-GB" w:eastAsia="en-US"/>
    </w:rPr>
  </w:style>
  <w:style w:type="paragraph" w:customStyle="1" w:styleId="Pl0">
    <w:name w:val="Pl"/>
    <w:basedOn w:val="a1"/>
    <w:qFormat/>
    <w:rsid w:val="001E02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E023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1E0236"/>
  </w:style>
  <w:style w:type="numbering" w:customStyle="1" w:styleId="317">
    <w:name w:val="无列表31"/>
    <w:next w:val="a4"/>
    <w:uiPriority w:val="99"/>
    <w:semiHidden/>
    <w:unhideWhenUsed/>
    <w:rsid w:val="001E0236"/>
  </w:style>
  <w:style w:type="numbering" w:customStyle="1" w:styleId="4fd">
    <w:name w:val="无列表4"/>
    <w:next w:val="a4"/>
    <w:uiPriority w:val="99"/>
    <w:semiHidden/>
    <w:unhideWhenUsed/>
    <w:rsid w:val="001E0236"/>
  </w:style>
  <w:style w:type="character" w:customStyle="1" w:styleId="8Char2">
    <w:name w:val="标题 8 Char2"/>
    <w:rsid w:val="001E0236"/>
    <w:rPr>
      <w:rFonts w:ascii="Arial" w:eastAsia="Times New Roman" w:hAnsi="Arial"/>
      <w:sz w:val="36"/>
      <w:lang w:val="en-GB" w:eastAsia="en-GB"/>
    </w:rPr>
  </w:style>
  <w:style w:type="character" w:customStyle="1" w:styleId="9Char2">
    <w:name w:val="标题 9 Char2"/>
    <w:rsid w:val="001E0236"/>
    <w:rPr>
      <w:rFonts w:ascii="Arial" w:eastAsia="Times New Roman" w:hAnsi="Arial"/>
      <w:sz w:val="36"/>
      <w:lang w:val="en-GB" w:eastAsia="en-GB"/>
    </w:rPr>
  </w:style>
  <w:style w:type="character" w:customStyle="1" w:styleId="Char27">
    <w:name w:val="批注框文本 Char2"/>
    <w:rsid w:val="001E0236"/>
    <w:rPr>
      <w:rFonts w:ascii="Segoe UI" w:eastAsia="Times New Roman" w:hAnsi="Segoe UI"/>
      <w:sz w:val="18"/>
      <w:szCs w:val="18"/>
      <w:lang w:val="x-none" w:eastAsia="en-GB"/>
    </w:rPr>
  </w:style>
  <w:style w:type="character" w:customStyle="1" w:styleId="Char28">
    <w:name w:val="文档结构图 Char2"/>
    <w:rsid w:val="001E0236"/>
    <w:rPr>
      <w:rFonts w:ascii="Tahoma" w:eastAsia="Times New Roman" w:hAnsi="Tahoma"/>
      <w:shd w:val="clear" w:color="auto" w:fill="000080"/>
      <w:lang w:val="en-GB" w:eastAsia="en-GB"/>
    </w:rPr>
  </w:style>
  <w:style w:type="character" w:customStyle="1" w:styleId="Char29">
    <w:name w:val="纯文本 Char2"/>
    <w:rsid w:val="001E0236"/>
    <w:rPr>
      <w:rFonts w:ascii="Courier New" w:eastAsia="Times New Roman" w:hAnsi="Courier New"/>
      <w:lang w:val="nb-NO" w:eastAsia="en-GB"/>
    </w:rPr>
  </w:style>
  <w:style w:type="numbering" w:customStyle="1" w:styleId="NoList252">
    <w:name w:val="No List252"/>
    <w:next w:val="a4"/>
    <w:semiHidden/>
    <w:rsid w:val="001E0236"/>
  </w:style>
  <w:style w:type="numbering" w:customStyle="1" w:styleId="NoList322">
    <w:name w:val="No List322"/>
    <w:next w:val="a4"/>
    <w:uiPriority w:val="99"/>
    <w:semiHidden/>
    <w:unhideWhenUsed/>
    <w:rsid w:val="001E0236"/>
  </w:style>
  <w:style w:type="numbering" w:customStyle="1" w:styleId="1125">
    <w:name w:val="목록 없음112"/>
    <w:next w:val="a4"/>
    <w:semiHidden/>
    <w:unhideWhenUsed/>
    <w:rsid w:val="001E0236"/>
  </w:style>
  <w:style w:type="numbering" w:customStyle="1" w:styleId="2120">
    <w:name w:val="목록 없음212"/>
    <w:next w:val="a4"/>
    <w:semiHidden/>
    <w:rsid w:val="001E0236"/>
  </w:style>
  <w:style w:type="numbering" w:customStyle="1" w:styleId="NoList422">
    <w:name w:val="No List422"/>
    <w:next w:val="a4"/>
    <w:uiPriority w:val="99"/>
    <w:semiHidden/>
    <w:unhideWhenUsed/>
    <w:rsid w:val="001E0236"/>
  </w:style>
  <w:style w:type="numbering" w:customStyle="1" w:styleId="NoList522">
    <w:name w:val="No List522"/>
    <w:next w:val="a4"/>
    <w:semiHidden/>
    <w:rsid w:val="001E0236"/>
  </w:style>
  <w:style w:type="numbering" w:customStyle="1" w:styleId="NoList612">
    <w:name w:val="No List612"/>
    <w:next w:val="a4"/>
    <w:uiPriority w:val="99"/>
    <w:semiHidden/>
    <w:rsid w:val="001E0236"/>
  </w:style>
  <w:style w:type="numbering" w:customStyle="1" w:styleId="NoList712">
    <w:name w:val="No List712"/>
    <w:next w:val="a4"/>
    <w:uiPriority w:val="99"/>
    <w:semiHidden/>
    <w:rsid w:val="001E0236"/>
  </w:style>
  <w:style w:type="numbering" w:customStyle="1" w:styleId="NoList1122">
    <w:name w:val="No List1122"/>
    <w:next w:val="a4"/>
    <w:semiHidden/>
    <w:rsid w:val="001E0236"/>
  </w:style>
  <w:style w:type="numbering" w:customStyle="1" w:styleId="NoList2112">
    <w:name w:val="No List2112"/>
    <w:next w:val="a4"/>
    <w:uiPriority w:val="99"/>
    <w:semiHidden/>
    <w:rsid w:val="001E0236"/>
  </w:style>
  <w:style w:type="numbering" w:customStyle="1" w:styleId="NoList812">
    <w:name w:val="No List812"/>
    <w:next w:val="a4"/>
    <w:uiPriority w:val="99"/>
    <w:semiHidden/>
    <w:rsid w:val="001E0236"/>
  </w:style>
  <w:style w:type="numbering" w:customStyle="1" w:styleId="NoList1212">
    <w:name w:val="No List1212"/>
    <w:next w:val="a4"/>
    <w:uiPriority w:val="99"/>
    <w:semiHidden/>
    <w:rsid w:val="001E0236"/>
  </w:style>
  <w:style w:type="numbering" w:customStyle="1" w:styleId="NoList2212">
    <w:name w:val="No List2212"/>
    <w:next w:val="a4"/>
    <w:uiPriority w:val="99"/>
    <w:semiHidden/>
    <w:rsid w:val="001E0236"/>
  </w:style>
  <w:style w:type="numbering" w:customStyle="1" w:styleId="NoList912">
    <w:name w:val="No List912"/>
    <w:next w:val="a4"/>
    <w:uiPriority w:val="99"/>
    <w:semiHidden/>
    <w:rsid w:val="001E0236"/>
  </w:style>
  <w:style w:type="numbering" w:customStyle="1" w:styleId="NoList1312">
    <w:name w:val="No List1312"/>
    <w:next w:val="a4"/>
    <w:semiHidden/>
    <w:rsid w:val="001E0236"/>
  </w:style>
  <w:style w:type="numbering" w:customStyle="1" w:styleId="NoList2312">
    <w:name w:val="No List2312"/>
    <w:next w:val="a4"/>
    <w:semiHidden/>
    <w:rsid w:val="001E0236"/>
  </w:style>
  <w:style w:type="numbering" w:customStyle="1" w:styleId="NoList1012">
    <w:name w:val="No List1012"/>
    <w:next w:val="a4"/>
    <w:semiHidden/>
    <w:rsid w:val="001E0236"/>
  </w:style>
  <w:style w:type="numbering" w:customStyle="1" w:styleId="NoList1412">
    <w:name w:val="No List1412"/>
    <w:next w:val="a4"/>
    <w:semiHidden/>
    <w:rsid w:val="001E0236"/>
  </w:style>
  <w:style w:type="numbering" w:customStyle="1" w:styleId="NoList2412">
    <w:name w:val="No List2412"/>
    <w:next w:val="a4"/>
    <w:semiHidden/>
    <w:rsid w:val="001E0236"/>
  </w:style>
  <w:style w:type="numbering" w:customStyle="1" w:styleId="NoList3112">
    <w:name w:val="No List3112"/>
    <w:next w:val="a4"/>
    <w:uiPriority w:val="99"/>
    <w:semiHidden/>
    <w:rsid w:val="001E0236"/>
  </w:style>
  <w:style w:type="numbering" w:customStyle="1" w:styleId="NoList4112">
    <w:name w:val="No List4112"/>
    <w:next w:val="a4"/>
    <w:uiPriority w:val="99"/>
    <w:semiHidden/>
    <w:rsid w:val="001E0236"/>
  </w:style>
  <w:style w:type="numbering" w:customStyle="1" w:styleId="NoList5112">
    <w:name w:val="No List5112"/>
    <w:next w:val="a4"/>
    <w:semiHidden/>
    <w:rsid w:val="001E0236"/>
  </w:style>
  <w:style w:type="numbering" w:customStyle="1" w:styleId="NoList1512">
    <w:name w:val="No List1512"/>
    <w:next w:val="a4"/>
    <w:semiHidden/>
    <w:rsid w:val="001E0236"/>
  </w:style>
  <w:style w:type="numbering" w:customStyle="1" w:styleId="NoList1612">
    <w:name w:val="No List1612"/>
    <w:next w:val="a4"/>
    <w:semiHidden/>
    <w:rsid w:val="001E0236"/>
  </w:style>
  <w:style w:type="numbering" w:customStyle="1" w:styleId="NoList11112">
    <w:name w:val="No List11112"/>
    <w:next w:val="a4"/>
    <w:uiPriority w:val="99"/>
    <w:semiHidden/>
    <w:rsid w:val="001E0236"/>
  </w:style>
  <w:style w:type="numbering" w:customStyle="1" w:styleId="NoList192">
    <w:name w:val="No List192"/>
    <w:next w:val="a4"/>
    <w:uiPriority w:val="99"/>
    <w:semiHidden/>
    <w:unhideWhenUsed/>
    <w:rsid w:val="001E0236"/>
  </w:style>
  <w:style w:type="numbering" w:customStyle="1" w:styleId="NoList1102">
    <w:name w:val="No List1102"/>
    <w:next w:val="a4"/>
    <w:uiPriority w:val="99"/>
    <w:semiHidden/>
    <w:rsid w:val="001E0236"/>
  </w:style>
  <w:style w:type="numbering" w:customStyle="1" w:styleId="NoList262">
    <w:name w:val="No List262"/>
    <w:next w:val="a4"/>
    <w:semiHidden/>
    <w:rsid w:val="001E0236"/>
  </w:style>
  <w:style w:type="numbering" w:customStyle="1" w:styleId="NoList332">
    <w:name w:val="No List332"/>
    <w:next w:val="a4"/>
    <w:semiHidden/>
    <w:unhideWhenUsed/>
    <w:rsid w:val="001E0236"/>
  </w:style>
  <w:style w:type="numbering" w:customStyle="1" w:styleId="1222">
    <w:name w:val="목록 없음122"/>
    <w:next w:val="a4"/>
    <w:semiHidden/>
    <w:unhideWhenUsed/>
    <w:rsid w:val="001E0236"/>
  </w:style>
  <w:style w:type="numbering" w:customStyle="1" w:styleId="2220">
    <w:name w:val="목록 없음222"/>
    <w:next w:val="a4"/>
    <w:semiHidden/>
    <w:rsid w:val="001E0236"/>
  </w:style>
  <w:style w:type="numbering" w:customStyle="1" w:styleId="NoList432">
    <w:name w:val="No List432"/>
    <w:next w:val="a4"/>
    <w:semiHidden/>
    <w:unhideWhenUsed/>
    <w:rsid w:val="001E0236"/>
  </w:style>
  <w:style w:type="numbering" w:customStyle="1" w:styleId="NoList532">
    <w:name w:val="No List532"/>
    <w:next w:val="a4"/>
    <w:semiHidden/>
    <w:rsid w:val="001E0236"/>
  </w:style>
  <w:style w:type="numbering" w:customStyle="1" w:styleId="NoList622">
    <w:name w:val="No List622"/>
    <w:next w:val="a4"/>
    <w:semiHidden/>
    <w:rsid w:val="001E0236"/>
  </w:style>
  <w:style w:type="numbering" w:customStyle="1" w:styleId="NoList722">
    <w:name w:val="No List722"/>
    <w:next w:val="a4"/>
    <w:semiHidden/>
    <w:rsid w:val="001E0236"/>
  </w:style>
  <w:style w:type="numbering" w:customStyle="1" w:styleId="NoList1132">
    <w:name w:val="No List1132"/>
    <w:next w:val="a4"/>
    <w:semiHidden/>
    <w:rsid w:val="001E0236"/>
  </w:style>
  <w:style w:type="numbering" w:customStyle="1" w:styleId="NoList2122">
    <w:name w:val="No List2122"/>
    <w:next w:val="a4"/>
    <w:semiHidden/>
    <w:rsid w:val="001E0236"/>
  </w:style>
  <w:style w:type="numbering" w:customStyle="1" w:styleId="NoList822">
    <w:name w:val="No List822"/>
    <w:next w:val="a4"/>
    <w:semiHidden/>
    <w:rsid w:val="001E0236"/>
  </w:style>
  <w:style w:type="numbering" w:customStyle="1" w:styleId="NoList1222">
    <w:name w:val="No List1222"/>
    <w:next w:val="a4"/>
    <w:semiHidden/>
    <w:rsid w:val="001E0236"/>
  </w:style>
  <w:style w:type="numbering" w:customStyle="1" w:styleId="NoList2222">
    <w:name w:val="No List2222"/>
    <w:next w:val="a4"/>
    <w:semiHidden/>
    <w:rsid w:val="001E0236"/>
  </w:style>
  <w:style w:type="numbering" w:customStyle="1" w:styleId="NoList922">
    <w:name w:val="No List922"/>
    <w:next w:val="a4"/>
    <w:semiHidden/>
    <w:rsid w:val="001E0236"/>
  </w:style>
  <w:style w:type="numbering" w:customStyle="1" w:styleId="NoList1322">
    <w:name w:val="No List1322"/>
    <w:next w:val="a4"/>
    <w:semiHidden/>
    <w:rsid w:val="001E0236"/>
  </w:style>
  <w:style w:type="numbering" w:customStyle="1" w:styleId="NoList2322">
    <w:name w:val="No List2322"/>
    <w:next w:val="a4"/>
    <w:semiHidden/>
    <w:rsid w:val="001E0236"/>
  </w:style>
  <w:style w:type="numbering" w:customStyle="1" w:styleId="NoList1022">
    <w:name w:val="No List1022"/>
    <w:next w:val="a4"/>
    <w:semiHidden/>
    <w:rsid w:val="001E0236"/>
  </w:style>
  <w:style w:type="numbering" w:customStyle="1" w:styleId="NoList1422">
    <w:name w:val="No List1422"/>
    <w:next w:val="a4"/>
    <w:semiHidden/>
    <w:rsid w:val="001E0236"/>
  </w:style>
  <w:style w:type="numbering" w:customStyle="1" w:styleId="NoList2422">
    <w:name w:val="No List2422"/>
    <w:next w:val="a4"/>
    <w:semiHidden/>
    <w:rsid w:val="001E0236"/>
  </w:style>
  <w:style w:type="numbering" w:customStyle="1" w:styleId="NoList3122">
    <w:name w:val="No List3122"/>
    <w:next w:val="a4"/>
    <w:semiHidden/>
    <w:rsid w:val="001E0236"/>
  </w:style>
  <w:style w:type="numbering" w:customStyle="1" w:styleId="NoList4122">
    <w:name w:val="No List4122"/>
    <w:next w:val="a4"/>
    <w:semiHidden/>
    <w:rsid w:val="001E0236"/>
  </w:style>
  <w:style w:type="numbering" w:customStyle="1" w:styleId="NoList5122">
    <w:name w:val="No List5122"/>
    <w:next w:val="a4"/>
    <w:semiHidden/>
    <w:rsid w:val="001E0236"/>
  </w:style>
  <w:style w:type="numbering" w:customStyle="1" w:styleId="NoList1522">
    <w:name w:val="No List1522"/>
    <w:next w:val="a4"/>
    <w:semiHidden/>
    <w:rsid w:val="001E0236"/>
  </w:style>
  <w:style w:type="numbering" w:customStyle="1" w:styleId="NoList1622">
    <w:name w:val="No List1622"/>
    <w:next w:val="a4"/>
    <w:semiHidden/>
    <w:rsid w:val="001E0236"/>
  </w:style>
  <w:style w:type="numbering" w:customStyle="1" w:styleId="NoList11122">
    <w:name w:val="No List11122"/>
    <w:next w:val="a4"/>
    <w:semiHidden/>
    <w:rsid w:val="001E0236"/>
  </w:style>
  <w:style w:type="numbering" w:customStyle="1" w:styleId="227">
    <w:name w:val="无列表22"/>
    <w:next w:val="a4"/>
    <w:uiPriority w:val="99"/>
    <w:semiHidden/>
    <w:unhideWhenUsed/>
    <w:rsid w:val="001E0236"/>
  </w:style>
  <w:style w:type="numbering" w:customStyle="1" w:styleId="325">
    <w:name w:val="无列表32"/>
    <w:next w:val="a4"/>
    <w:uiPriority w:val="99"/>
    <w:semiHidden/>
    <w:unhideWhenUsed/>
    <w:rsid w:val="001E0236"/>
  </w:style>
  <w:style w:type="numbering" w:customStyle="1" w:styleId="NoList202">
    <w:name w:val="No List202"/>
    <w:next w:val="a4"/>
    <w:semiHidden/>
    <w:rsid w:val="001E0236"/>
  </w:style>
  <w:style w:type="numbering" w:customStyle="1" w:styleId="NoList272">
    <w:name w:val="No List272"/>
    <w:next w:val="a4"/>
    <w:uiPriority w:val="99"/>
    <w:semiHidden/>
    <w:unhideWhenUsed/>
    <w:rsid w:val="001E0236"/>
  </w:style>
  <w:style w:type="numbering" w:customStyle="1" w:styleId="NoList282">
    <w:name w:val="No List282"/>
    <w:next w:val="a4"/>
    <w:uiPriority w:val="99"/>
    <w:semiHidden/>
    <w:unhideWhenUsed/>
    <w:rsid w:val="001E0236"/>
  </w:style>
  <w:style w:type="numbering" w:customStyle="1" w:styleId="NoList2511">
    <w:name w:val="No List2511"/>
    <w:next w:val="a4"/>
    <w:semiHidden/>
    <w:rsid w:val="001E0236"/>
  </w:style>
  <w:style w:type="numbering" w:customStyle="1" w:styleId="11112">
    <w:name w:val="목록 없음1111"/>
    <w:next w:val="a4"/>
    <w:semiHidden/>
    <w:unhideWhenUsed/>
    <w:rsid w:val="001E0236"/>
  </w:style>
  <w:style w:type="numbering" w:customStyle="1" w:styleId="2111">
    <w:name w:val="목록 없음2111"/>
    <w:next w:val="a4"/>
    <w:semiHidden/>
    <w:rsid w:val="001E0236"/>
  </w:style>
  <w:style w:type="numbering" w:customStyle="1" w:styleId="NoList4211">
    <w:name w:val="No List4211"/>
    <w:next w:val="a4"/>
    <w:semiHidden/>
    <w:unhideWhenUsed/>
    <w:rsid w:val="001E0236"/>
  </w:style>
  <w:style w:type="numbering" w:customStyle="1" w:styleId="NoList5211">
    <w:name w:val="No List5211"/>
    <w:next w:val="a4"/>
    <w:semiHidden/>
    <w:rsid w:val="001E0236"/>
  </w:style>
  <w:style w:type="numbering" w:customStyle="1" w:styleId="NoList6111">
    <w:name w:val="No List6111"/>
    <w:next w:val="a4"/>
    <w:semiHidden/>
    <w:rsid w:val="001E0236"/>
  </w:style>
  <w:style w:type="numbering" w:customStyle="1" w:styleId="NoList7111">
    <w:name w:val="No List7111"/>
    <w:next w:val="a4"/>
    <w:semiHidden/>
    <w:rsid w:val="001E0236"/>
  </w:style>
  <w:style w:type="numbering" w:customStyle="1" w:styleId="NoList11211">
    <w:name w:val="No List11211"/>
    <w:next w:val="a4"/>
    <w:semiHidden/>
    <w:rsid w:val="001E0236"/>
  </w:style>
  <w:style w:type="numbering" w:customStyle="1" w:styleId="NoList21111">
    <w:name w:val="No List21111"/>
    <w:next w:val="a4"/>
    <w:semiHidden/>
    <w:rsid w:val="001E0236"/>
  </w:style>
  <w:style w:type="numbering" w:customStyle="1" w:styleId="NoList8111">
    <w:name w:val="No List8111"/>
    <w:next w:val="a4"/>
    <w:semiHidden/>
    <w:rsid w:val="001E0236"/>
  </w:style>
  <w:style w:type="numbering" w:customStyle="1" w:styleId="NoList12111">
    <w:name w:val="No List12111"/>
    <w:next w:val="a4"/>
    <w:semiHidden/>
    <w:rsid w:val="001E0236"/>
  </w:style>
  <w:style w:type="numbering" w:customStyle="1" w:styleId="NoList22111">
    <w:name w:val="No List22111"/>
    <w:next w:val="a4"/>
    <w:semiHidden/>
    <w:rsid w:val="001E0236"/>
  </w:style>
  <w:style w:type="numbering" w:customStyle="1" w:styleId="NoList9111">
    <w:name w:val="No List9111"/>
    <w:next w:val="a4"/>
    <w:semiHidden/>
    <w:rsid w:val="001E0236"/>
  </w:style>
  <w:style w:type="numbering" w:customStyle="1" w:styleId="NoList13111">
    <w:name w:val="No List13111"/>
    <w:next w:val="a4"/>
    <w:semiHidden/>
    <w:rsid w:val="001E0236"/>
  </w:style>
  <w:style w:type="numbering" w:customStyle="1" w:styleId="NoList23111">
    <w:name w:val="No List23111"/>
    <w:next w:val="a4"/>
    <w:semiHidden/>
    <w:rsid w:val="001E0236"/>
  </w:style>
  <w:style w:type="numbering" w:customStyle="1" w:styleId="NoList10111">
    <w:name w:val="No List10111"/>
    <w:next w:val="a4"/>
    <w:semiHidden/>
    <w:rsid w:val="001E0236"/>
  </w:style>
  <w:style w:type="numbering" w:customStyle="1" w:styleId="NoList14111">
    <w:name w:val="No List14111"/>
    <w:next w:val="a4"/>
    <w:semiHidden/>
    <w:rsid w:val="001E0236"/>
  </w:style>
  <w:style w:type="numbering" w:customStyle="1" w:styleId="NoList24111">
    <w:name w:val="No List24111"/>
    <w:next w:val="a4"/>
    <w:semiHidden/>
    <w:rsid w:val="001E0236"/>
  </w:style>
  <w:style w:type="numbering" w:customStyle="1" w:styleId="NoList31111">
    <w:name w:val="No List31111"/>
    <w:next w:val="a4"/>
    <w:semiHidden/>
    <w:rsid w:val="001E0236"/>
  </w:style>
  <w:style w:type="numbering" w:customStyle="1" w:styleId="NoList41111">
    <w:name w:val="No List41111"/>
    <w:next w:val="a4"/>
    <w:semiHidden/>
    <w:rsid w:val="001E0236"/>
  </w:style>
  <w:style w:type="numbering" w:customStyle="1" w:styleId="NoList51111">
    <w:name w:val="No List51111"/>
    <w:next w:val="a4"/>
    <w:semiHidden/>
    <w:rsid w:val="001E0236"/>
  </w:style>
  <w:style w:type="numbering" w:customStyle="1" w:styleId="NoList15111">
    <w:name w:val="No List15111"/>
    <w:next w:val="a4"/>
    <w:semiHidden/>
    <w:rsid w:val="001E0236"/>
  </w:style>
  <w:style w:type="numbering" w:customStyle="1" w:styleId="NoList16111">
    <w:name w:val="No List16111"/>
    <w:next w:val="a4"/>
    <w:semiHidden/>
    <w:rsid w:val="001E0236"/>
  </w:style>
  <w:style w:type="numbering" w:customStyle="1" w:styleId="NoList111111">
    <w:name w:val="No List111111"/>
    <w:next w:val="a4"/>
    <w:semiHidden/>
    <w:rsid w:val="001E0236"/>
  </w:style>
  <w:style w:type="numbering" w:customStyle="1" w:styleId="NoList1911">
    <w:name w:val="No List1911"/>
    <w:next w:val="a4"/>
    <w:uiPriority w:val="99"/>
    <w:semiHidden/>
    <w:unhideWhenUsed/>
    <w:rsid w:val="001E0236"/>
  </w:style>
  <w:style w:type="numbering" w:customStyle="1" w:styleId="NoList11011">
    <w:name w:val="No List11011"/>
    <w:next w:val="a4"/>
    <w:uiPriority w:val="99"/>
    <w:semiHidden/>
    <w:rsid w:val="001E0236"/>
  </w:style>
  <w:style w:type="numbering" w:customStyle="1" w:styleId="NoList2611">
    <w:name w:val="No List2611"/>
    <w:next w:val="a4"/>
    <w:semiHidden/>
    <w:rsid w:val="001E0236"/>
  </w:style>
  <w:style w:type="numbering" w:customStyle="1" w:styleId="NoList3311">
    <w:name w:val="No List3311"/>
    <w:next w:val="a4"/>
    <w:semiHidden/>
    <w:unhideWhenUsed/>
    <w:rsid w:val="001E0236"/>
  </w:style>
  <w:style w:type="numbering" w:customStyle="1" w:styleId="12112">
    <w:name w:val="목록 없음1211"/>
    <w:next w:val="a4"/>
    <w:semiHidden/>
    <w:unhideWhenUsed/>
    <w:rsid w:val="001E0236"/>
  </w:style>
  <w:style w:type="numbering" w:customStyle="1" w:styleId="2211">
    <w:name w:val="목록 없음2211"/>
    <w:next w:val="a4"/>
    <w:semiHidden/>
    <w:rsid w:val="001E0236"/>
  </w:style>
  <w:style w:type="numbering" w:customStyle="1" w:styleId="NoList4311">
    <w:name w:val="No List4311"/>
    <w:next w:val="a4"/>
    <w:semiHidden/>
    <w:unhideWhenUsed/>
    <w:rsid w:val="001E0236"/>
  </w:style>
  <w:style w:type="numbering" w:customStyle="1" w:styleId="NoList5311">
    <w:name w:val="No List5311"/>
    <w:next w:val="a4"/>
    <w:semiHidden/>
    <w:rsid w:val="001E0236"/>
  </w:style>
  <w:style w:type="numbering" w:customStyle="1" w:styleId="NoList6211">
    <w:name w:val="No List6211"/>
    <w:next w:val="a4"/>
    <w:semiHidden/>
    <w:rsid w:val="001E0236"/>
  </w:style>
  <w:style w:type="numbering" w:customStyle="1" w:styleId="NoList7211">
    <w:name w:val="No List7211"/>
    <w:next w:val="a4"/>
    <w:semiHidden/>
    <w:rsid w:val="001E0236"/>
  </w:style>
  <w:style w:type="numbering" w:customStyle="1" w:styleId="NoList11311">
    <w:name w:val="No List11311"/>
    <w:next w:val="a4"/>
    <w:semiHidden/>
    <w:rsid w:val="001E0236"/>
  </w:style>
  <w:style w:type="numbering" w:customStyle="1" w:styleId="NoList21211">
    <w:name w:val="No List21211"/>
    <w:next w:val="a4"/>
    <w:semiHidden/>
    <w:rsid w:val="001E0236"/>
  </w:style>
  <w:style w:type="numbering" w:customStyle="1" w:styleId="NoList8211">
    <w:name w:val="No List8211"/>
    <w:next w:val="a4"/>
    <w:semiHidden/>
    <w:rsid w:val="001E0236"/>
  </w:style>
  <w:style w:type="numbering" w:customStyle="1" w:styleId="NoList12211">
    <w:name w:val="No List12211"/>
    <w:next w:val="a4"/>
    <w:semiHidden/>
    <w:rsid w:val="001E0236"/>
  </w:style>
  <w:style w:type="numbering" w:customStyle="1" w:styleId="NoList22211">
    <w:name w:val="No List22211"/>
    <w:next w:val="a4"/>
    <w:semiHidden/>
    <w:rsid w:val="001E0236"/>
  </w:style>
  <w:style w:type="numbering" w:customStyle="1" w:styleId="NoList9211">
    <w:name w:val="No List9211"/>
    <w:next w:val="a4"/>
    <w:semiHidden/>
    <w:rsid w:val="001E0236"/>
  </w:style>
  <w:style w:type="numbering" w:customStyle="1" w:styleId="NoList13211">
    <w:name w:val="No List13211"/>
    <w:next w:val="a4"/>
    <w:semiHidden/>
    <w:rsid w:val="001E0236"/>
  </w:style>
  <w:style w:type="numbering" w:customStyle="1" w:styleId="NoList23211">
    <w:name w:val="No List23211"/>
    <w:next w:val="a4"/>
    <w:semiHidden/>
    <w:rsid w:val="001E0236"/>
  </w:style>
  <w:style w:type="numbering" w:customStyle="1" w:styleId="NoList10211">
    <w:name w:val="No List10211"/>
    <w:next w:val="a4"/>
    <w:semiHidden/>
    <w:rsid w:val="001E0236"/>
  </w:style>
  <w:style w:type="numbering" w:customStyle="1" w:styleId="NoList14211">
    <w:name w:val="No List14211"/>
    <w:next w:val="a4"/>
    <w:semiHidden/>
    <w:rsid w:val="001E0236"/>
  </w:style>
  <w:style w:type="numbering" w:customStyle="1" w:styleId="NoList24211">
    <w:name w:val="No List24211"/>
    <w:next w:val="a4"/>
    <w:semiHidden/>
    <w:rsid w:val="001E0236"/>
  </w:style>
  <w:style w:type="numbering" w:customStyle="1" w:styleId="NoList31211">
    <w:name w:val="No List31211"/>
    <w:next w:val="a4"/>
    <w:semiHidden/>
    <w:rsid w:val="001E0236"/>
  </w:style>
  <w:style w:type="numbering" w:customStyle="1" w:styleId="NoList41211">
    <w:name w:val="No List41211"/>
    <w:next w:val="a4"/>
    <w:semiHidden/>
    <w:rsid w:val="001E0236"/>
  </w:style>
  <w:style w:type="numbering" w:customStyle="1" w:styleId="NoList51211">
    <w:name w:val="No List51211"/>
    <w:next w:val="a4"/>
    <w:semiHidden/>
    <w:rsid w:val="001E0236"/>
  </w:style>
  <w:style w:type="numbering" w:customStyle="1" w:styleId="NoList15211">
    <w:name w:val="No List15211"/>
    <w:next w:val="a4"/>
    <w:semiHidden/>
    <w:rsid w:val="001E0236"/>
  </w:style>
  <w:style w:type="numbering" w:customStyle="1" w:styleId="NoList16211">
    <w:name w:val="No List16211"/>
    <w:next w:val="a4"/>
    <w:semiHidden/>
    <w:rsid w:val="001E0236"/>
  </w:style>
  <w:style w:type="numbering" w:customStyle="1" w:styleId="NoList111211">
    <w:name w:val="No List111211"/>
    <w:next w:val="a4"/>
    <w:semiHidden/>
    <w:rsid w:val="001E0236"/>
  </w:style>
  <w:style w:type="numbering" w:customStyle="1" w:styleId="2112">
    <w:name w:val="无列表211"/>
    <w:next w:val="a4"/>
    <w:uiPriority w:val="99"/>
    <w:semiHidden/>
    <w:unhideWhenUsed/>
    <w:rsid w:val="001E0236"/>
  </w:style>
  <w:style w:type="numbering" w:customStyle="1" w:styleId="3112">
    <w:name w:val="无列表311"/>
    <w:next w:val="a4"/>
    <w:uiPriority w:val="99"/>
    <w:semiHidden/>
    <w:unhideWhenUsed/>
    <w:rsid w:val="001E0236"/>
  </w:style>
  <w:style w:type="numbering" w:customStyle="1" w:styleId="NoList2011">
    <w:name w:val="No List2011"/>
    <w:next w:val="a4"/>
    <w:semiHidden/>
    <w:rsid w:val="001E0236"/>
  </w:style>
  <w:style w:type="numbering" w:customStyle="1" w:styleId="NoList2711">
    <w:name w:val="No List2711"/>
    <w:next w:val="a4"/>
    <w:uiPriority w:val="99"/>
    <w:semiHidden/>
    <w:unhideWhenUsed/>
    <w:rsid w:val="001E0236"/>
  </w:style>
  <w:style w:type="numbering" w:customStyle="1" w:styleId="NoList2811">
    <w:name w:val="No List2811"/>
    <w:next w:val="a4"/>
    <w:uiPriority w:val="99"/>
    <w:semiHidden/>
    <w:unhideWhenUsed/>
    <w:rsid w:val="001E0236"/>
  </w:style>
  <w:style w:type="character" w:styleId="HTML9">
    <w:name w:val="HTML Cite"/>
    <w:unhideWhenUsed/>
    <w:rsid w:val="001E0236"/>
    <w:rPr>
      <w:i w:val="0"/>
      <w:color w:val="008000"/>
    </w:rPr>
  </w:style>
  <w:style w:type="character" w:customStyle="1" w:styleId="opdict3lineoneresulttip">
    <w:name w:val="op_dict3_lineone_result_tip"/>
    <w:rsid w:val="001E0236"/>
    <w:rPr>
      <w:color w:val="999999"/>
    </w:rPr>
  </w:style>
  <w:style w:type="paragraph" w:customStyle="1" w:styleId="3GPPNormalText">
    <w:name w:val="3GPP Normal Text"/>
    <w:basedOn w:val="affa"/>
    <w:link w:val="3GPPNormalTextChar"/>
    <w:qFormat/>
    <w:rsid w:val="001E0236"/>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E023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1E0236"/>
    <w:pPr>
      <w:overflowPunct w:val="0"/>
      <w:autoSpaceDE w:val="0"/>
      <w:autoSpaceDN w:val="0"/>
      <w:adjustRightInd w:val="0"/>
    </w:pPr>
    <w:rPr>
      <w:rFonts w:eastAsia="宋体"/>
      <w:lang w:eastAsia="zh-CN"/>
    </w:rPr>
  </w:style>
  <w:style w:type="character" w:customStyle="1" w:styleId="CharChar221">
    <w:name w:val="Char Char221"/>
    <w:rsid w:val="001E0236"/>
    <w:rPr>
      <w:rFonts w:ascii="Arial" w:hAnsi="Arial"/>
      <w:b/>
      <w:i/>
      <w:noProof/>
      <w:sz w:val="18"/>
      <w:lang w:val="en-GB"/>
    </w:rPr>
  </w:style>
  <w:style w:type="character" w:customStyle="1" w:styleId="CharChar181">
    <w:name w:val="Char Char181"/>
    <w:rsid w:val="001E02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E0236"/>
    <w:rPr>
      <w:rFonts w:ascii="Arial" w:eastAsia="MS Mincho" w:hAnsi="Arial"/>
      <w:lang w:val="en-GB" w:eastAsia="en-US"/>
    </w:rPr>
  </w:style>
  <w:style w:type="character" w:customStyle="1" w:styleId="CarCar81">
    <w:name w:val="Car Car81"/>
    <w:rsid w:val="001E0236"/>
    <w:rPr>
      <w:rFonts w:ascii="Arial" w:eastAsia="MS Mincho" w:hAnsi="Arial"/>
      <w:sz w:val="36"/>
      <w:lang w:val="en-GB" w:eastAsia="en-US"/>
    </w:rPr>
  </w:style>
  <w:style w:type="character" w:customStyle="1" w:styleId="CarCar31">
    <w:name w:val="Car Car31"/>
    <w:rsid w:val="001E0236"/>
    <w:rPr>
      <w:rFonts w:ascii="Arial" w:eastAsia="MS Mincho" w:hAnsi="Arial"/>
      <w:sz w:val="36"/>
      <w:lang w:val="en-GB" w:eastAsia="en-US"/>
    </w:rPr>
  </w:style>
  <w:style w:type="character" w:customStyle="1" w:styleId="CarCar71">
    <w:name w:val="Car Car71"/>
    <w:rsid w:val="001E0236"/>
    <w:rPr>
      <w:rFonts w:eastAsia="MS Mincho"/>
      <w:lang w:val="en-GB" w:eastAsia="en-US"/>
    </w:rPr>
  </w:style>
  <w:style w:type="character" w:customStyle="1" w:styleId="CarCar61">
    <w:name w:val="Car Car61"/>
    <w:rsid w:val="001E0236"/>
    <w:rPr>
      <w:rFonts w:ascii="Courier New" w:hAnsi="Courier New"/>
      <w:lang w:val="nb-NO" w:eastAsia="ja-JP"/>
    </w:rPr>
  </w:style>
  <w:style w:type="character" w:customStyle="1" w:styleId="CarCar21">
    <w:name w:val="Car Car21"/>
    <w:rsid w:val="001E0236"/>
    <w:rPr>
      <w:rFonts w:eastAsia="MS Mincho"/>
      <w:lang w:val="en-GB" w:eastAsia="ja-JP"/>
    </w:rPr>
  </w:style>
  <w:style w:type="character" w:customStyle="1" w:styleId="CarCar91">
    <w:name w:val="Car Car91"/>
    <w:rsid w:val="001E0236"/>
    <w:rPr>
      <w:rFonts w:ascii="Arial" w:hAnsi="Arial"/>
      <w:lang w:val="en-GB" w:eastAsia="ja-JP"/>
    </w:rPr>
  </w:style>
  <w:style w:type="character" w:customStyle="1" w:styleId="CarCar101">
    <w:name w:val="Car Car101"/>
    <w:rsid w:val="001E0236"/>
    <w:rPr>
      <w:rFonts w:ascii="Arial" w:hAnsi="Arial"/>
      <w:lang w:val="en-GB" w:eastAsia="ja-JP"/>
    </w:rPr>
  </w:style>
  <w:style w:type="character" w:customStyle="1" w:styleId="abstractlabel">
    <w:name w:val="abstractlabel"/>
    <w:rsid w:val="001E0236"/>
  </w:style>
  <w:style w:type="paragraph" w:customStyle="1" w:styleId="B8">
    <w:name w:val="B8"/>
    <w:basedOn w:val="B7"/>
    <w:link w:val="B8Char"/>
    <w:qFormat/>
    <w:rsid w:val="001E0236"/>
    <w:pPr>
      <w:ind w:left="2552"/>
    </w:pPr>
    <w:rPr>
      <w:rFonts w:eastAsia="MS Mincho"/>
      <w:color w:val="000000"/>
      <w:lang w:val="fr-FR" w:eastAsia="ja-JP"/>
    </w:rPr>
  </w:style>
  <w:style w:type="paragraph" w:customStyle="1" w:styleId="TAHLeft">
    <w:name w:val="TAH + Left"/>
    <w:basedOn w:val="TAL"/>
    <w:qFormat/>
    <w:rsid w:val="001E0236"/>
    <w:rPr>
      <w:rFonts w:eastAsia="宋体"/>
    </w:rPr>
  </w:style>
  <w:style w:type="paragraph" w:customStyle="1" w:styleId="63-13">
    <w:name w:val=".6.3-13"/>
    <w:basedOn w:val="TAH"/>
    <w:rsid w:val="001E0236"/>
    <w:pPr>
      <w:jc w:val="left"/>
    </w:pPr>
    <w:rPr>
      <w:rFonts w:eastAsia="宋体"/>
      <w:b w:val="0"/>
    </w:rPr>
  </w:style>
  <w:style w:type="character" w:customStyle="1" w:styleId="CharChar231">
    <w:name w:val="Char Char231"/>
    <w:rsid w:val="001E0236"/>
    <w:rPr>
      <w:rFonts w:ascii="Arial" w:hAnsi="Arial"/>
      <w:lang w:val="en-GB" w:eastAsia="en-US"/>
    </w:rPr>
  </w:style>
  <w:style w:type="character" w:customStyle="1" w:styleId="Titre33">
    <w:name w:val="Titre 33"/>
    <w:rsid w:val="001E02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2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E0236"/>
    <w:rPr>
      <w:rFonts w:ascii="Times New Roman" w:eastAsia="等线" w:hAnsi="Times New Roman" w:hint="eastAsia"/>
      <w:lang w:val="en-GB" w:eastAsia="en-GB"/>
    </w:rPr>
    <w:tblPr>
      <w:tblInd w:w="0" w:type="nil"/>
    </w:tblPr>
  </w:style>
  <w:style w:type="paragraph" w:customStyle="1" w:styleId="88">
    <w:name w:val="吹き出し8"/>
    <w:basedOn w:val="a1"/>
    <w:qFormat/>
    <w:rsid w:val="001E02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E0236"/>
    <w:rPr>
      <w:rFonts w:ascii="Times New Roman" w:eastAsia="MS Mincho" w:hAnsi="Times New Roman"/>
      <w:lang w:val="en-GB" w:eastAsia="en-US"/>
    </w:rPr>
  </w:style>
  <w:style w:type="character" w:customStyle="1" w:styleId="68">
    <w:name w:val="段落フォント6"/>
    <w:rsid w:val="001E0236"/>
  </w:style>
  <w:style w:type="character" w:customStyle="1" w:styleId="69">
    <w:name w:val="コメント参照6"/>
    <w:rsid w:val="001E0236"/>
    <w:rPr>
      <w:sz w:val="16"/>
    </w:rPr>
  </w:style>
  <w:style w:type="paragraph" w:customStyle="1" w:styleId="6a">
    <w:name w:val="図表番号6"/>
    <w:basedOn w:val="a1"/>
    <w:qFormat/>
    <w:rsid w:val="001E02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1E02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E0236"/>
    <w:pPr>
      <w:ind w:left="851" w:hanging="284"/>
    </w:pPr>
  </w:style>
  <w:style w:type="paragraph" w:customStyle="1" w:styleId="6c">
    <w:name w:val="箇条書き6"/>
    <w:basedOn w:val="aa"/>
    <w:qFormat/>
    <w:rsid w:val="001E023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E0236"/>
    <w:pPr>
      <w:tabs>
        <w:tab w:val="clear" w:pos="644"/>
        <w:tab w:val="num" w:pos="1494"/>
      </w:tabs>
      <w:ind w:left="851" w:hanging="284"/>
    </w:pPr>
  </w:style>
  <w:style w:type="paragraph" w:customStyle="1" w:styleId="360">
    <w:name w:val="箇条書き 36"/>
    <w:basedOn w:val="261"/>
    <w:qFormat/>
    <w:rsid w:val="001E0236"/>
    <w:pPr>
      <w:ind w:left="1135"/>
    </w:pPr>
  </w:style>
  <w:style w:type="paragraph" w:customStyle="1" w:styleId="262">
    <w:name w:val="一覧 26"/>
    <w:basedOn w:val="aa"/>
    <w:qFormat/>
    <w:rsid w:val="001E023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E0236"/>
    <w:pPr>
      <w:ind w:left="1135"/>
    </w:pPr>
  </w:style>
  <w:style w:type="paragraph" w:customStyle="1" w:styleId="460">
    <w:name w:val="一覧 46"/>
    <w:basedOn w:val="361"/>
    <w:qFormat/>
    <w:rsid w:val="001E0236"/>
    <w:pPr>
      <w:ind w:left="1418"/>
    </w:pPr>
  </w:style>
  <w:style w:type="paragraph" w:customStyle="1" w:styleId="560">
    <w:name w:val="一覧 56"/>
    <w:basedOn w:val="460"/>
    <w:qFormat/>
    <w:rsid w:val="001E0236"/>
  </w:style>
  <w:style w:type="paragraph" w:customStyle="1" w:styleId="461">
    <w:name w:val="箇条書き 46"/>
    <w:basedOn w:val="360"/>
    <w:qFormat/>
    <w:rsid w:val="001E0236"/>
    <w:pPr>
      <w:ind w:left="1418"/>
    </w:pPr>
  </w:style>
  <w:style w:type="paragraph" w:customStyle="1" w:styleId="561">
    <w:name w:val="箇条書き 56"/>
    <w:basedOn w:val="461"/>
    <w:qFormat/>
    <w:rsid w:val="001E0236"/>
    <w:pPr>
      <w:ind w:left="1702"/>
    </w:pPr>
  </w:style>
  <w:style w:type="paragraph" w:customStyle="1" w:styleId="6d">
    <w:name w:val="コメント文字列6"/>
    <w:basedOn w:val="a1"/>
    <w:qFormat/>
    <w:rsid w:val="001E023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E0236"/>
    <w:rPr>
      <w:b/>
      <w:bCs/>
    </w:rPr>
  </w:style>
  <w:style w:type="paragraph" w:customStyle="1" w:styleId="6f">
    <w:name w:val="見出しマップ6"/>
    <w:basedOn w:val="a1"/>
    <w:qFormat/>
    <w:rsid w:val="001E02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E02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E0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E02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E02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E02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E02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E023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E02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1E0236"/>
  </w:style>
  <w:style w:type="table" w:customStyle="1" w:styleId="TableStyle113">
    <w:name w:val="Table Style113"/>
    <w:basedOn w:val="a3"/>
    <w:rsid w:val="001E0236"/>
    <w:rPr>
      <w:rFonts w:ascii="Times New Roman" w:eastAsia="MS Mincho" w:hAnsi="Times New Roman"/>
      <w:lang w:val="sv-SE" w:eastAsia="sv-SE"/>
    </w:rPr>
    <w:tblPr/>
  </w:style>
  <w:style w:type="table" w:customStyle="1" w:styleId="21a">
    <w:name w:val="表 (クラシック) 21"/>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E02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1E023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E0236"/>
  </w:style>
  <w:style w:type="numbering" w:customStyle="1" w:styleId="255">
    <w:name w:val="목록 없음25"/>
    <w:next w:val="a4"/>
    <w:semiHidden/>
    <w:rsid w:val="001E0236"/>
  </w:style>
  <w:style w:type="table" w:customStyle="1" w:styleId="TableStyle114">
    <w:name w:val="Table Style114"/>
    <w:basedOn w:val="a3"/>
    <w:rsid w:val="001E0236"/>
    <w:rPr>
      <w:rFonts w:ascii="Times New Roman" w:eastAsia="宋体" w:hAnsi="Times New Roman"/>
      <w:lang w:val="sv-SE" w:eastAsia="sv-SE"/>
    </w:rPr>
    <w:tblPr/>
  </w:style>
  <w:style w:type="numbering" w:customStyle="1" w:styleId="NoList56">
    <w:name w:val="No List56"/>
    <w:next w:val="a4"/>
    <w:semiHidden/>
    <w:rsid w:val="001E0236"/>
  </w:style>
  <w:style w:type="numbering" w:customStyle="1" w:styleId="NoList65">
    <w:name w:val="No List65"/>
    <w:next w:val="a4"/>
    <w:semiHidden/>
    <w:rsid w:val="001E0236"/>
  </w:style>
  <w:style w:type="numbering" w:customStyle="1" w:styleId="NoList75">
    <w:name w:val="No List75"/>
    <w:next w:val="a4"/>
    <w:semiHidden/>
    <w:rsid w:val="001E0236"/>
  </w:style>
  <w:style w:type="numbering" w:customStyle="1" w:styleId="NoList85">
    <w:name w:val="No List85"/>
    <w:next w:val="a4"/>
    <w:semiHidden/>
    <w:rsid w:val="001E0236"/>
  </w:style>
  <w:style w:type="numbering" w:customStyle="1" w:styleId="NoList225">
    <w:name w:val="No List225"/>
    <w:next w:val="a4"/>
    <w:semiHidden/>
    <w:rsid w:val="001E0236"/>
  </w:style>
  <w:style w:type="numbering" w:customStyle="1" w:styleId="NoList95">
    <w:name w:val="No List95"/>
    <w:next w:val="a4"/>
    <w:semiHidden/>
    <w:rsid w:val="001E0236"/>
  </w:style>
  <w:style w:type="numbering" w:customStyle="1" w:styleId="NoList135">
    <w:name w:val="No List135"/>
    <w:next w:val="a4"/>
    <w:semiHidden/>
    <w:rsid w:val="001E0236"/>
  </w:style>
  <w:style w:type="numbering" w:customStyle="1" w:styleId="NoList235">
    <w:name w:val="No List235"/>
    <w:next w:val="a4"/>
    <w:semiHidden/>
    <w:rsid w:val="001E0236"/>
  </w:style>
  <w:style w:type="numbering" w:customStyle="1" w:styleId="NoList105">
    <w:name w:val="No List105"/>
    <w:next w:val="a4"/>
    <w:semiHidden/>
    <w:rsid w:val="001E0236"/>
  </w:style>
  <w:style w:type="numbering" w:customStyle="1" w:styleId="NoList145">
    <w:name w:val="No List145"/>
    <w:next w:val="a4"/>
    <w:semiHidden/>
    <w:rsid w:val="001E0236"/>
  </w:style>
  <w:style w:type="numbering" w:customStyle="1" w:styleId="NoList245">
    <w:name w:val="No List245"/>
    <w:next w:val="a4"/>
    <w:semiHidden/>
    <w:rsid w:val="001E0236"/>
  </w:style>
  <w:style w:type="numbering" w:customStyle="1" w:styleId="NoList415">
    <w:name w:val="No List415"/>
    <w:next w:val="a4"/>
    <w:semiHidden/>
    <w:rsid w:val="001E0236"/>
  </w:style>
  <w:style w:type="numbering" w:customStyle="1" w:styleId="NoList515">
    <w:name w:val="No List515"/>
    <w:next w:val="a4"/>
    <w:semiHidden/>
    <w:rsid w:val="001E0236"/>
  </w:style>
  <w:style w:type="numbering" w:customStyle="1" w:styleId="NoList155">
    <w:name w:val="No List155"/>
    <w:next w:val="a4"/>
    <w:semiHidden/>
    <w:rsid w:val="001E0236"/>
  </w:style>
  <w:style w:type="numbering" w:customStyle="1" w:styleId="NoList165">
    <w:name w:val="No List165"/>
    <w:next w:val="a4"/>
    <w:semiHidden/>
    <w:rsid w:val="001E0236"/>
  </w:style>
  <w:style w:type="numbering" w:customStyle="1" w:styleId="Style14">
    <w:name w:val="Style14"/>
    <w:uiPriority w:val="99"/>
    <w:rsid w:val="001E0236"/>
  </w:style>
  <w:style w:type="numbering" w:customStyle="1" w:styleId="SGS4">
    <w:name w:val="SGS4"/>
    <w:uiPriority w:val="99"/>
    <w:rsid w:val="001E0236"/>
  </w:style>
  <w:style w:type="table" w:customStyle="1" w:styleId="TableColorful13">
    <w:name w:val="Table Colorful 13"/>
    <w:basedOn w:val="a3"/>
    <w:next w:val="1ff3"/>
    <w:rsid w:val="001E0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E0236"/>
  </w:style>
  <w:style w:type="numbering" w:customStyle="1" w:styleId="2130">
    <w:name w:val="목록 없음213"/>
    <w:next w:val="a4"/>
    <w:semiHidden/>
    <w:rsid w:val="001E0236"/>
  </w:style>
  <w:style w:type="numbering" w:customStyle="1" w:styleId="1172">
    <w:name w:val="リストなし117"/>
    <w:next w:val="a4"/>
    <w:uiPriority w:val="99"/>
    <w:semiHidden/>
    <w:unhideWhenUsed/>
    <w:rsid w:val="001E0236"/>
  </w:style>
  <w:style w:type="numbering" w:customStyle="1" w:styleId="NoList253">
    <w:name w:val="No List253"/>
    <w:next w:val="a4"/>
    <w:semiHidden/>
    <w:unhideWhenUsed/>
    <w:rsid w:val="001E0236"/>
  </w:style>
  <w:style w:type="numbering" w:customStyle="1" w:styleId="NoList323">
    <w:name w:val="No List323"/>
    <w:next w:val="a4"/>
    <w:uiPriority w:val="99"/>
    <w:semiHidden/>
    <w:rsid w:val="001E0236"/>
  </w:style>
  <w:style w:type="table" w:customStyle="1" w:styleId="TableGrid422">
    <w:name w:val="Table Grid422"/>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E0236"/>
  </w:style>
  <w:style w:type="table" w:customStyle="1" w:styleId="TableGrid512">
    <w:name w:val="Table Grid512"/>
    <w:basedOn w:val="a3"/>
    <w:next w:val="aff4"/>
    <w:rsid w:val="001E02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E0236"/>
  </w:style>
  <w:style w:type="numbering" w:customStyle="1" w:styleId="NoList613">
    <w:name w:val="No List613"/>
    <w:next w:val="a4"/>
    <w:uiPriority w:val="99"/>
    <w:semiHidden/>
    <w:rsid w:val="001E0236"/>
  </w:style>
  <w:style w:type="numbering" w:customStyle="1" w:styleId="NoList713">
    <w:name w:val="No List713"/>
    <w:next w:val="a4"/>
    <w:uiPriority w:val="99"/>
    <w:semiHidden/>
    <w:rsid w:val="001E0236"/>
  </w:style>
  <w:style w:type="numbering" w:customStyle="1" w:styleId="NoList1123">
    <w:name w:val="No List1123"/>
    <w:next w:val="a4"/>
    <w:semiHidden/>
    <w:rsid w:val="001E0236"/>
  </w:style>
  <w:style w:type="numbering" w:customStyle="1" w:styleId="NoList2113">
    <w:name w:val="No List2113"/>
    <w:next w:val="a4"/>
    <w:uiPriority w:val="99"/>
    <w:semiHidden/>
    <w:rsid w:val="001E0236"/>
  </w:style>
  <w:style w:type="numbering" w:customStyle="1" w:styleId="NoList813">
    <w:name w:val="No List813"/>
    <w:next w:val="a4"/>
    <w:uiPriority w:val="99"/>
    <w:semiHidden/>
    <w:rsid w:val="001E0236"/>
  </w:style>
  <w:style w:type="numbering" w:customStyle="1" w:styleId="NoList1213">
    <w:name w:val="No List1213"/>
    <w:next w:val="a4"/>
    <w:uiPriority w:val="99"/>
    <w:semiHidden/>
    <w:rsid w:val="001E0236"/>
  </w:style>
  <w:style w:type="numbering" w:customStyle="1" w:styleId="NoList2213">
    <w:name w:val="No List2213"/>
    <w:next w:val="a4"/>
    <w:uiPriority w:val="99"/>
    <w:semiHidden/>
    <w:rsid w:val="001E0236"/>
  </w:style>
  <w:style w:type="numbering" w:customStyle="1" w:styleId="NoList913">
    <w:name w:val="No List913"/>
    <w:next w:val="a4"/>
    <w:semiHidden/>
    <w:rsid w:val="001E0236"/>
  </w:style>
  <w:style w:type="numbering" w:customStyle="1" w:styleId="NoList1313">
    <w:name w:val="No List1313"/>
    <w:next w:val="a4"/>
    <w:semiHidden/>
    <w:rsid w:val="001E0236"/>
  </w:style>
  <w:style w:type="numbering" w:customStyle="1" w:styleId="NoList2313">
    <w:name w:val="No List2313"/>
    <w:next w:val="a4"/>
    <w:semiHidden/>
    <w:rsid w:val="001E0236"/>
  </w:style>
  <w:style w:type="numbering" w:customStyle="1" w:styleId="NoList1013">
    <w:name w:val="No List1013"/>
    <w:next w:val="a4"/>
    <w:semiHidden/>
    <w:rsid w:val="001E0236"/>
  </w:style>
  <w:style w:type="numbering" w:customStyle="1" w:styleId="NoList1413">
    <w:name w:val="No List1413"/>
    <w:next w:val="a4"/>
    <w:semiHidden/>
    <w:rsid w:val="001E0236"/>
  </w:style>
  <w:style w:type="numbering" w:customStyle="1" w:styleId="NoList2413">
    <w:name w:val="No List2413"/>
    <w:next w:val="a4"/>
    <w:semiHidden/>
    <w:rsid w:val="001E0236"/>
  </w:style>
  <w:style w:type="numbering" w:customStyle="1" w:styleId="NoList3113">
    <w:name w:val="No List3113"/>
    <w:next w:val="a4"/>
    <w:uiPriority w:val="99"/>
    <w:semiHidden/>
    <w:rsid w:val="001E0236"/>
  </w:style>
  <w:style w:type="numbering" w:customStyle="1" w:styleId="NoList4113">
    <w:name w:val="No List4113"/>
    <w:next w:val="a4"/>
    <w:uiPriority w:val="99"/>
    <w:semiHidden/>
    <w:rsid w:val="001E0236"/>
  </w:style>
  <w:style w:type="numbering" w:customStyle="1" w:styleId="NoList5113">
    <w:name w:val="No List5113"/>
    <w:next w:val="a4"/>
    <w:semiHidden/>
    <w:rsid w:val="001E0236"/>
  </w:style>
  <w:style w:type="numbering" w:customStyle="1" w:styleId="NoList1513">
    <w:name w:val="No List1513"/>
    <w:next w:val="a4"/>
    <w:semiHidden/>
    <w:rsid w:val="001E0236"/>
  </w:style>
  <w:style w:type="numbering" w:customStyle="1" w:styleId="NoList1613">
    <w:name w:val="No List1613"/>
    <w:next w:val="a4"/>
    <w:semiHidden/>
    <w:rsid w:val="001E0236"/>
  </w:style>
  <w:style w:type="numbering" w:customStyle="1" w:styleId="11160">
    <w:name w:val="无列表1116"/>
    <w:next w:val="a4"/>
    <w:semiHidden/>
    <w:rsid w:val="001E0236"/>
  </w:style>
  <w:style w:type="numbering" w:customStyle="1" w:styleId="NoList11113">
    <w:name w:val="No List11113"/>
    <w:next w:val="a4"/>
    <w:uiPriority w:val="99"/>
    <w:semiHidden/>
    <w:rsid w:val="001E0236"/>
  </w:style>
  <w:style w:type="numbering" w:customStyle="1" w:styleId="NoList193">
    <w:name w:val="No List193"/>
    <w:next w:val="a4"/>
    <w:uiPriority w:val="99"/>
    <w:semiHidden/>
    <w:unhideWhenUsed/>
    <w:rsid w:val="001E0236"/>
  </w:style>
  <w:style w:type="numbering" w:customStyle="1" w:styleId="NoList1103">
    <w:name w:val="No List1103"/>
    <w:next w:val="a4"/>
    <w:semiHidden/>
    <w:rsid w:val="001E0236"/>
  </w:style>
  <w:style w:type="table" w:customStyle="1" w:styleId="Tabellengitternetz132">
    <w:name w:val="Tabellengitternetz1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E0236"/>
  </w:style>
  <w:style w:type="numbering" w:customStyle="1" w:styleId="1232">
    <w:name w:val="목록 없음123"/>
    <w:next w:val="a4"/>
    <w:semiHidden/>
    <w:unhideWhenUsed/>
    <w:rsid w:val="001E0236"/>
  </w:style>
  <w:style w:type="numbering" w:customStyle="1" w:styleId="2230">
    <w:name w:val="목록 없음223"/>
    <w:next w:val="a4"/>
    <w:semiHidden/>
    <w:rsid w:val="001E0236"/>
  </w:style>
  <w:style w:type="numbering" w:customStyle="1" w:styleId="1262">
    <w:name w:val="リストなし126"/>
    <w:next w:val="a4"/>
    <w:uiPriority w:val="99"/>
    <w:semiHidden/>
    <w:unhideWhenUsed/>
    <w:rsid w:val="001E0236"/>
  </w:style>
  <w:style w:type="numbering" w:customStyle="1" w:styleId="NoList263">
    <w:name w:val="No List263"/>
    <w:next w:val="a4"/>
    <w:semiHidden/>
    <w:unhideWhenUsed/>
    <w:rsid w:val="001E0236"/>
  </w:style>
  <w:style w:type="numbering" w:customStyle="1" w:styleId="NoList333">
    <w:name w:val="No List333"/>
    <w:next w:val="a4"/>
    <w:semiHidden/>
    <w:rsid w:val="001E0236"/>
  </w:style>
  <w:style w:type="numbering" w:customStyle="1" w:styleId="NoList433">
    <w:name w:val="No List433"/>
    <w:next w:val="a4"/>
    <w:semiHidden/>
    <w:rsid w:val="001E0236"/>
  </w:style>
  <w:style w:type="table" w:customStyle="1" w:styleId="TableGrid522">
    <w:name w:val="Table Grid522"/>
    <w:basedOn w:val="a3"/>
    <w:next w:val="aff4"/>
    <w:rsid w:val="001E023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E0236"/>
    <w:rPr>
      <w:rFonts w:ascii="Times New Roman" w:eastAsia="宋体" w:hAnsi="Times New Roman"/>
      <w:lang w:val="sv-SE" w:eastAsia="sv-SE"/>
    </w:rPr>
    <w:tblPr/>
  </w:style>
  <w:style w:type="table" w:customStyle="1" w:styleId="TableGrid1122">
    <w:name w:val="Table Grid1122"/>
    <w:basedOn w:val="a3"/>
    <w:next w:val="aff4"/>
    <w:rsid w:val="001E02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1E023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E0236"/>
  </w:style>
  <w:style w:type="table" w:customStyle="1" w:styleId="TableGrid622">
    <w:name w:val="Table Grid622"/>
    <w:basedOn w:val="a3"/>
    <w:next w:val="aff4"/>
    <w:rsid w:val="001E02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E0236"/>
  </w:style>
  <w:style w:type="numbering" w:customStyle="1" w:styleId="NoList723">
    <w:name w:val="No List723"/>
    <w:next w:val="a4"/>
    <w:semiHidden/>
    <w:rsid w:val="001E0236"/>
  </w:style>
  <w:style w:type="numbering" w:customStyle="1" w:styleId="NoList1133">
    <w:name w:val="No List1133"/>
    <w:next w:val="a4"/>
    <w:semiHidden/>
    <w:rsid w:val="001E0236"/>
  </w:style>
  <w:style w:type="numbering" w:customStyle="1" w:styleId="NoList2123">
    <w:name w:val="No List2123"/>
    <w:next w:val="a4"/>
    <w:semiHidden/>
    <w:rsid w:val="001E0236"/>
  </w:style>
  <w:style w:type="numbering" w:customStyle="1" w:styleId="NoList823">
    <w:name w:val="No List823"/>
    <w:next w:val="a4"/>
    <w:semiHidden/>
    <w:rsid w:val="001E0236"/>
  </w:style>
  <w:style w:type="numbering" w:customStyle="1" w:styleId="NoList1223">
    <w:name w:val="No List1223"/>
    <w:next w:val="a4"/>
    <w:semiHidden/>
    <w:rsid w:val="001E0236"/>
  </w:style>
  <w:style w:type="numbering" w:customStyle="1" w:styleId="NoList2223">
    <w:name w:val="No List2223"/>
    <w:next w:val="a4"/>
    <w:semiHidden/>
    <w:rsid w:val="001E0236"/>
  </w:style>
  <w:style w:type="numbering" w:customStyle="1" w:styleId="NoList923">
    <w:name w:val="No List923"/>
    <w:next w:val="a4"/>
    <w:semiHidden/>
    <w:rsid w:val="001E0236"/>
  </w:style>
  <w:style w:type="numbering" w:customStyle="1" w:styleId="NoList1323">
    <w:name w:val="No List1323"/>
    <w:next w:val="a4"/>
    <w:semiHidden/>
    <w:rsid w:val="001E0236"/>
  </w:style>
  <w:style w:type="numbering" w:customStyle="1" w:styleId="NoList2323">
    <w:name w:val="No List2323"/>
    <w:next w:val="a4"/>
    <w:semiHidden/>
    <w:rsid w:val="001E0236"/>
  </w:style>
  <w:style w:type="numbering" w:customStyle="1" w:styleId="NoList1023">
    <w:name w:val="No List1023"/>
    <w:next w:val="a4"/>
    <w:semiHidden/>
    <w:rsid w:val="001E0236"/>
  </w:style>
  <w:style w:type="numbering" w:customStyle="1" w:styleId="NoList1423">
    <w:name w:val="No List1423"/>
    <w:next w:val="a4"/>
    <w:semiHidden/>
    <w:rsid w:val="001E0236"/>
  </w:style>
  <w:style w:type="numbering" w:customStyle="1" w:styleId="NoList2423">
    <w:name w:val="No List2423"/>
    <w:next w:val="a4"/>
    <w:semiHidden/>
    <w:rsid w:val="001E0236"/>
  </w:style>
  <w:style w:type="numbering" w:customStyle="1" w:styleId="NoList3123">
    <w:name w:val="No List3123"/>
    <w:next w:val="a4"/>
    <w:semiHidden/>
    <w:rsid w:val="001E0236"/>
  </w:style>
  <w:style w:type="numbering" w:customStyle="1" w:styleId="NoList4123">
    <w:name w:val="No List4123"/>
    <w:next w:val="a4"/>
    <w:semiHidden/>
    <w:rsid w:val="001E0236"/>
  </w:style>
  <w:style w:type="numbering" w:customStyle="1" w:styleId="NoList5123">
    <w:name w:val="No List5123"/>
    <w:next w:val="a4"/>
    <w:semiHidden/>
    <w:rsid w:val="001E0236"/>
  </w:style>
  <w:style w:type="numbering" w:customStyle="1" w:styleId="NoList1523">
    <w:name w:val="No List1523"/>
    <w:next w:val="a4"/>
    <w:semiHidden/>
    <w:rsid w:val="001E0236"/>
  </w:style>
  <w:style w:type="numbering" w:customStyle="1" w:styleId="NoList1623">
    <w:name w:val="No List1623"/>
    <w:next w:val="a4"/>
    <w:semiHidden/>
    <w:rsid w:val="001E0236"/>
  </w:style>
  <w:style w:type="numbering" w:customStyle="1" w:styleId="11250">
    <w:name w:val="无列表1125"/>
    <w:next w:val="a4"/>
    <w:semiHidden/>
    <w:rsid w:val="001E0236"/>
  </w:style>
  <w:style w:type="numbering" w:customStyle="1" w:styleId="NoList11123">
    <w:name w:val="No List11123"/>
    <w:next w:val="a4"/>
    <w:semiHidden/>
    <w:rsid w:val="001E0236"/>
  </w:style>
  <w:style w:type="numbering" w:customStyle="1" w:styleId="Style122">
    <w:name w:val="Style122"/>
    <w:uiPriority w:val="99"/>
    <w:rsid w:val="001E0236"/>
  </w:style>
  <w:style w:type="numbering" w:customStyle="1" w:styleId="SGS22">
    <w:name w:val="SGS22"/>
    <w:uiPriority w:val="99"/>
    <w:rsid w:val="001E0236"/>
  </w:style>
  <w:style w:type="table" w:customStyle="1" w:styleId="TableClassic222">
    <w:name w:val="Table Classic 222"/>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1E02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E0236"/>
  </w:style>
  <w:style w:type="numbering" w:customStyle="1" w:styleId="NoList203">
    <w:name w:val="No List203"/>
    <w:next w:val="a4"/>
    <w:uiPriority w:val="99"/>
    <w:semiHidden/>
    <w:unhideWhenUsed/>
    <w:rsid w:val="001E0236"/>
  </w:style>
  <w:style w:type="numbering" w:customStyle="1" w:styleId="NoList1142">
    <w:name w:val="No List1142"/>
    <w:next w:val="a4"/>
    <w:uiPriority w:val="99"/>
    <w:semiHidden/>
    <w:unhideWhenUsed/>
    <w:rsid w:val="001E0236"/>
  </w:style>
  <w:style w:type="numbering" w:customStyle="1" w:styleId="NoList273">
    <w:name w:val="No List273"/>
    <w:next w:val="a4"/>
    <w:uiPriority w:val="99"/>
    <w:semiHidden/>
    <w:unhideWhenUsed/>
    <w:rsid w:val="001E0236"/>
  </w:style>
  <w:style w:type="numbering" w:customStyle="1" w:styleId="NoList1152">
    <w:name w:val="No List1152"/>
    <w:next w:val="a4"/>
    <w:uiPriority w:val="99"/>
    <w:semiHidden/>
    <w:rsid w:val="001E0236"/>
  </w:style>
  <w:style w:type="numbering" w:customStyle="1" w:styleId="NoList283">
    <w:name w:val="No List283"/>
    <w:next w:val="a4"/>
    <w:uiPriority w:val="99"/>
    <w:semiHidden/>
    <w:rsid w:val="001E0236"/>
  </w:style>
  <w:style w:type="numbering" w:customStyle="1" w:styleId="NoList342">
    <w:name w:val="No List342"/>
    <w:next w:val="a4"/>
    <w:uiPriority w:val="99"/>
    <w:semiHidden/>
    <w:unhideWhenUsed/>
    <w:rsid w:val="001E0236"/>
  </w:style>
  <w:style w:type="numbering" w:customStyle="1" w:styleId="NoList442">
    <w:name w:val="No List442"/>
    <w:next w:val="a4"/>
    <w:uiPriority w:val="99"/>
    <w:semiHidden/>
    <w:unhideWhenUsed/>
    <w:rsid w:val="001E0236"/>
  </w:style>
  <w:style w:type="numbering" w:customStyle="1" w:styleId="NoList1232">
    <w:name w:val="No List1232"/>
    <w:next w:val="a4"/>
    <w:uiPriority w:val="99"/>
    <w:semiHidden/>
    <w:unhideWhenUsed/>
    <w:rsid w:val="001E0236"/>
  </w:style>
  <w:style w:type="numbering" w:customStyle="1" w:styleId="NoList292">
    <w:name w:val="No List292"/>
    <w:next w:val="a4"/>
    <w:uiPriority w:val="99"/>
    <w:semiHidden/>
    <w:unhideWhenUsed/>
    <w:rsid w:val="001E0236"/>
  </w:style>
  <w:style w:type="numbering" w:customStyle="1" w:styleId="NoList2102">
    <w:name w:val="No List2102"/>
    <w:next w:val="a4"/>
    <w:uiPriority w:val="99"/>
    <w:semiHidden/>
    <w:rsid w:val="001E0236"/>
  </w:style>
  <w:style w:type="numbering" w:customStyle="1" w:styleId="NoList1712">
    <w:name w:val="No List1712"/>
    <w:next w:val="a4"/>
    <w:uiPriority w:val="99"/>
    <w:semiHidden/>
    <w:unhideWhenUsed/>
    <w:rsid w:val="001E0236"/>
  </w:style>
  <w:style w:type="numbering" w:customStyle="1" w:styleId="NoList1812">
    <w:name w:val="No List1812"/>
    <w:next w:val="a4"/>
    <w:semiHidden/>
    <w:rsid w:val="001E0236"/>
  </w:style>
  <w:style w:type="numbering" w:customStyle="1" w:styleId="NoList2132">
    <w:name w:val="No List2132"/>
    <w:next w:val="a4"/>
    <w:semiHidden/>
    <w:rsid w:val="001E0236"/>
  </w:style>
  <w:style w:type="numbering" w:customStyle="1" w:styleId="NoList11132">
    <w:name w:val="No List11132"/>
    <w:next w:val="a4"/>
    <w:semiHidden/>
    <w:rsid w:val="001E0236"/>
  </w:style>
  <w:style w:type="numbering" w:customStyle="1" w:styleId="237">
    <w:name w:val="无列表23"/>
    <w:next w:val="a4"/>
    <w:uiPriority w:val="99"/>
    <w:semiHidden/>
    <w:unhideWhenUsed/>
    <w:rsid w:val="001E0236"/>
  </w:style>
  <w:style w:type="numbering" w:customStyle="1" w:styleId="335">
    <w:name w:val="无列表33"/>
    <w:next w:val="a4"/>
    <w:uiPriority w:val="99"/>
    <w:semiHidden/>
    <w:unhideWhenUsed/>
    <w:rsid w:val="001E0236"/>
  </w:style>
  <w:style w:type="table" w:customStyle="1" w:styleId="11d">
    <w:name w:val="网格型11"/>
    <w:basedOn w:val="a3"/>
    <w:next w:val="aff4"/>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1E023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E0236"/>
  </w:style>
  <w:style w:type="numbering" w:customStyle="1" w:styleId="2320">
    <w:name w:val="목록 없음232"/>
    <w:next w:val="a4"/>
    <w:semiHidden/>
    <w:rsid w:val="001E0236"/>
  </w:style>
  <w:style w:type="numbering" w:customStyle="1" w:styleId="NoList542">
    <w:name w:val="No List542"/>
    <w:next w:val="a4"/>
    <w:semiHidden/>
    <w:rsid w:val="001E0236"/>
  </w:style>
  <w:style w:type="numbering" w:customStyle="1" w:styleId="NoList632">
    <w:name w:val="No List632"/>
    <w:next w:val="a4"/>
    <w:semiHidden/>
    <w:rsid w:val="001E0236"/>
  </w:style>
  <w:style w:type="numbering" w:customStyle="1" w:styleId="NoList732">
    <w:name w:val="No List732"/>
    <w:next w:val="a4"/>
    <w:semiHidden/>
    <w:rsid w:val="001E0236"/>
  </w:style>
  <w:style w:type="numbering" w:customStyle="1" w:styleId="NoList832">
    <w:name w:val="No List832"/>
    <w:next w:val="a4"/>
    <w:semiHidden/>
    <w:rsid w:val="001E0236"/>
  </w:style>
  <w:style w:type="numbering" w:customStyle="1" w:styleId="NoList2232">
    <w:name w:val="No List2232"/>
    <w:next w:val="a4"/>
    <w:semiHidden/>
    <w:rsid w:val="001E0236"/>
  </w:style>
  <w:style w:type="numbering" w:customStyle="1" w:styleId="NoList932">
    <w:name w:val="No List932"/>
    <w:next w:val="a4"/>
    <w:semiHidden/>
    <w:rsid w:val="001E0236"/>
  </w:style>
  <w:style w:type="numbering" w:customStyle="1" w:styleId="NoList1332">
    <w:name w:val="No List1332"/>
    <w:next w:val="a4"/>
    <w:semiHidden/>
    <w:rsid w:val="001E0236"/>
  </w:style>
  <w:style w:type="numbering" w:customStyle="1" w:styleId="NoList2332">
    <w:name w:val="No List2332"/>
    <w:next w:val="a4"/>
    <w:semiHidden/>
    <w:rsid w:val="001E0236"/>
  </w:style>
  <w:style w:type="numbering" w:customStyle="1" w:styleId="NoList1032">
    <w:name w:val="No List1032"/>
    <w:next w:val="a4"/>
    <w:semiHidden/>
    <w:rsid w:val="001E0236"/>
  </w:style>
  <w:style w:type="numbering" w:customStyle="1" w:styleId="NoList1432">
    <w:name w:val="No List1432"/>
    <w:next w:val="a4"/>
    <w:semiHidden/>
    <w:rsid w:val="001E0236"/>
  </w:style>
  <w:style w:type="numbering" w:customStyle="1" w:styleId="NoList2432">
    <w:name w:val="No List2432"/>
    <w:next w:val="a4"/>
    <w:semiHidden/>
    <w:rsid w:val="001E0236"/>
  </w:style>
  <w:style w:type="numbering" w:customStyle="1" w:styleId="NoList3132">
    <w:name w:val="No List3132"/>
    <w:next w:val="a4"/>
    <w:semiHidden/>
    <w:rsid w:val="001E0236"/>
  </w:style>
  <w:style w:type="numbering" w:customStyle="1" w:styleId="NoList4132">
    <w:name w:val="No List4132"/>
    <w:next w:val="a4"/>
    <w:semiHidden/>
    <w:rsid w:val="001E0236"/>
  </w:style>
  <w:style w:type="numbering" w:customStyle="1" w:styleId="NoList5132">
    <w:name w:val="No List5132"/>
    <w:next w:val="a4"/>
    <w:semiHidden/>
    <w:rsid w:val="001E0236"/>
  </w:style>
  <w:style w:type="numbering" w:customStyle="1" w:styleId="NoList1532">
    <w:name w:val="No List1532"/>
    <w:next w:val="a4"/>
    <w:semiHidden/>
    <w:rsid w:val="001E0236"/>
  </w:style>
  <w:style w:type="numbering" w:customStyle="1" w:styleId="NoList1632">
    <w:name w:val="No List1632"/>
    <w:next w:val="a4"/>
    <w:semiHidden/>
    <w:rsid w:val="001E0236"/>
  </w:style>
  <w:style w:type="numbering" w:customStyle="1" w:styleId="NoList2512">
    <w:name w:val="No List2512"/>
    <w:next w:val="a4"/>
    <w:semiHidden/>
    <w:rsid w:val="001E0236"/>
  </w:style>
  <w:style w:type="numbering" w:customStyle="1" w:styleId="NoList3212">
    <w:name w:val="No List3212"/>
    <w:next w:val="a4"/>
    <w:uiPriority w:val="99"/>
    <w:semiHidden/>
    <w:unhideWhenUsed/>
    <w:rsid w:val="001E0236"/>
  </w:style>
  <w:style w:type="numbering" w:customStyle="1" w:styleId="11122">
    <w:name w:val="목록 없음1112"/>
    <w:next w:val="a4"/>
    <w:semiHidden/>
    <w:unhideWhenUsed/>
    <w:rsid w:val="001E0236"/>
  </w:style>
  <w:style w:type="numbering" w:customStyle="1" w:styleId="21120">
    <w:name w:val="목록 없음2112"/>
    <w:next w:val="a4"/>
    <w:semiHidden/>
    <w:rsid w:val="001E0236"/>
  </w:style>
  <w:style w:type="numbering" w:customStyle="1" w:styleId="NoList4212">
    <w:name w:val="No List4212"/>
    <w:next w:val="a4"/>
    <w:semiHidden/>
    <w:unhideWhenUsed/>
    <w:rsid w:val="001E0236"/>
  </w:style>
  <w:style w:type="numbering" w:customStyle="1" w:styleId="NoList5212">
    <w:name w:val="No List5212"/>
    <w:next w:val="a4"/>
    <w:semiHidden/>
    <w:rsid w:val="001E0236"/>
  </w:style>
  <w:style w:type="numbering" w:customStyle="1" w:styleId="NoList6112">
    <w:name w:val="No List6112"/>
    <w:next w:val="a4"/>
    <w:semiHidden/>
    <w:rsid w:val="001E0236"/>
  </w:style>
  <w:style w:type="numbering" w:customStyle="1" w:styleId="NoList7112">
    <w:name w:val="No List7112"/>
    <w:next w:val="a4"/>
    <w:semiHidden/>
    <w:rsid w:val="001E0236"/>
  </w:style>
  <w:style w:type="numbering" w:customStyle="1" w:styleId="NoList11212">
    <w:name w:val="No List11212"/>
    <w:next w:val="a4"/>
    <w:semiHidden/>
    <w:rsid w:val="001E0236"/>
  </w:style>
  <w:style w:type="numbering" w:customStyle="1" w:styleId="NoList21112">
    <w:name w:val="No List21112"/>
    <w:next w:val="a4"/>
    <w:semiHidden/>
    <w:rsid w:val="001E0236"/>
  </w:style>
  <w:style w:type="numbering" w:customStyle="1" w:styleId="NoList8112">
    <w:name w:val="No List8112"/>
    <w:next w:val="a4"/>
    <w:semiHidden/>
    <w:rsid w:val="001E0236"/>
  </w:style>
  <w:style w:type="numbering" w:customStyle="1" w:styleId="NoList12112">
    <w:name w:val="No List12112"/>
    <w:next w:val="a4"/>
    <w:semiHidden/>
    <w:rsid w:val="001E0236"/>
  </w:style>
  <w:style w:type="numbering" w:customStyle="1" w:styleId="NoList22112">
    <w:name w:val="No List22112"/>
    <w:next w:val="a4"/>
    <w:semiHidden/>
    <w:rsid w:val="001E0236"/>
  </w:style>
  <w:style w:type="numbering" w:customStyle="1" w:styleId="NoList9112">
    <w:name w:val="No List9112"/>
    <w:next w:val="a4"/>
    <w:semiHidden/>
    <w:rsid w:val="001E0236"/>
  </w:style>
  <w:style w:type="numbering" w:customStyle="1" w:styleId="NoList13112">
    <w:name w:val="No List13112"/>
    <w:next w:val="a4"/>
    <w:semiHidden/>
    <w:rsid w:val="001E0236"/>
  </w:style>
  <w:style w:type="numbering" w:customStyle="1" w:styleId="NoList23112">
    <w:name w:val="No List23112"/>
    <w:next w:val="a4"/>
    <w:semiHidden/>
    <w:rsid w:val="001E0236"/>
  </w:style>
  <w:style w:type="numbering" w:customStyle="1" w:styleId="NoList10112">
    <w:name w:val="No List10112"/>
    <w:next w:val="a4"/>
    <w:semiHidden/>
    <w:rsid w:val="001E0236"/>
  </w:style>
  <w:style w:type="numbering" w:customStyle="1" w:styleId="NoList14112">
    <w:name w:val="No List14112"/>
    <w:next w:val="a4"/>
    <w:semiHidden/>
    <w:rsid w:val="001E0236"/>
  </w:style>
  <w:style w:type="numbering" w:customStyle="1" w:styleId="NoList24112">
    <w:name w:val="No List24112"/>
    <w:next w:val="a4"/>
    <w:semiHidden/>
    <w:rsid w:val="001E0236"/>
  </w:style>
  <w:style w:type="numbering" w:customStyle="1" w:styleId="NoList31112">
    <w:name w:val="No List31112"/>
    <w:next w:val="a4"/>
    <w:semiHidden/>
    <w:rsid w:val="001E0236"/>
  </w:style>
  <w:style w:type="numbering" w:customStyle="1" w:styleId="NoList41112">
    <w:name w:val="No List41112"/>
    <w:next w:val="a4"/>
    <w:semiHidden/>
    <w:rsid w:val="001E0236"/>
  </w:style>
  <w:style w:type="numbering" w:customStyle="1" w:styleId="NoList51112">
    <w:name w:val="No List51112"/>
    <w:next w:val="a4"/>
    <w:semiHidden/>
    <w:rsid w:val="001E0236"/>
  </w:style>
  <w:style w:type="numbering" w:customStyle="1" w:styleId="NoList15112">
    <w:name w:val="No List15112"/>
    <w:next w:val="a4"/>
    <w:semiHidden/>
    <w:rsid w:val="001E0236"/>
  </w:style>
  <w:style w:type="numbering" w:customStyle="1" w:styleId="NoList16112">
    <w:name w:val="No List16112"/>
    <w:next w:val="a4"/>
    <w:semiHidden/>
    <w:rsid w:val="001E0236"/>
  </w:style>
  <w:style w:type="numbering" w:customStyle="1" w:styleId="NoList111112">
    <w:name w:val="No List111112"/>
    <w:next w:val="a4"/>
    <w:semiHidden/>
    <w:rsid w:val="001E0236"/>
  </w:style>
  <w:style w:type="numbering" w:customStyle="1" w:styleId="NoList1912">
    <w:name w:val="No List1912"/>
    <w:next w:val="a4"/>
    <w:uiPriority w:val="99"/>
    <w:semiHidden/>
    <w:unhideWhenUsed/>
    <w:rsid w:val="001E0236"/>
  </w:style>
  <w:style w:type="numbering" w:customStyle="1" w:styleId="NoList11012">
    <w:name w:val="No List11012"/>
    <w:next w:val="a4"/>
    <w:semiHidden/>
    <w:rsid w:val="001E0236"/>
  </w:style>
  <w:style w:type="numbering" w:customStyle="1" w:styleId="NoList2612">
    <w:name w:val="No List2612"/>
    <w:next w:val="a4"/>
    <w:semiHidden/>
    <w:rsid w:val="001E0236"/>
  </w:style>
  <w:style w:type="numbering" w:customStyle="1" w:styleId="NoList3312">
    <w:name w:val="No List3312"/>
    <w:next w:val="a4"/>
    <w:semiHidden/>
    <w:unhideWhenUsed/>
    <w:rsid w:val="001E0236"/>
  </w:style>
  <w:style w:type="numbering" w:customStyle="1" w:styleId="12121">
    <w:name w:val="목록 없음1212"/>
    <w:next w:val="a4"/>
    <w:semiHidden/>
    <w:unhideWhenUsed/>
    <w:rsid w:val="001E0236"/>
  </w:style>
  <w:style w:type="numbering" w:customStyle="1" w:styleId="2212">
    <w:name w:val="목록 없음2212"/>
    <w:next w:val="a4"/>
    <w:semiHidden/>
    <w:rsid w:val="001E0236"/>
  </w:style>
  <w:style w:type="numbering" w:customStyle="1" w:styleId="NoList4312">
    <w:name w:val="No List4312"/>
    <w:next w:val="a4"/>
    <w:semiHidden/>
    <w:unhideWhenUsed/>
    <w:rsid w:val="001E0236"/>
  </w:style>
  <w:style w:type="numbering" w:customStyle="1" w:styleId="NoList5312">
    <w:name w:val="No List5312"/>
    <w:next w:val="a4"/>
    <w:semiHidden/>
    <w:rsid w:val="001E0236"/>
  </w:style>
  <w:style w:type="numbering" w:customStyle="1" w:styleId="NoList6212">
    <w:name w:val="No List6212"/>
    <w:next w:val="a4"/>
    <w:semiHidden/>
    <w:rsid w:val="001E0236"/>
  </w:style>
  <w:style w:type="numbering" w:customStyle="1" w:styleId="NoList7212">
    <w:name w:val="No List7212"/>
    <w:next w:val="a4"/>
    <w:semiHidden/>
    <w:rsid w:val="001E0236"/>
  </w:style>
  <w:style w:type="numbering" w:customStyle="1" w:styleId="NoList11312">
    <w:name w:val="No List11312"/>
    <w:next w:val="a4"/>
    <w:semiHidden/>
    <w:rsid w:val="001E0236"/>
  </w:style>
  <w:style w:type="numbering" w:customStyle="1" w:styleId="NoList21212">
    <w:name w:val="No List21212"/>
    <w:next w:val="a4"/>
    <w:semiHidden/>
    <w:rsid w:val="001E0236"/>
  </w:style>
  <w:style w:type="numbering" w:customStyle="1" w:styleId="NoList8212">
    <w:name w:val="No List8212"/>
    <w:next w:val="a4"/>
    <w:semiHidden/>
    <w:rsid w:val="001E0236"/>
  </w:style>
  <w:style w:type="numbering" w:customStyle="1" w:styleId="NoList12212">
    <w:name w:val="No List12212"/>
    <w:next w:val="a4"/>
    <w:semiHidden/>
    <w:rsid w:val="001E0236"/>
  </w:style>
  <w:style w:type="numbering" w:customStyle="1" w:styleId="NoList22212">
    <w:name w:val="No List22212"/>
    <w:next w:val="a4"/>
    <w:semiHidden/>
    <w:rsid w:val="001E0236"/>
  </w:style>
  <w:style w:type="numbering" w:customStyle="1" w:styleId="NoList9212">
    <w:name w:val="No List9212"/>
    <w:next w:val="a4"/>
    <w:semiHidden/>
    <w:rsid w:val="001E0236"/>
  </w:style>
  <w:style w:type="numbering" w:customStyle="1" w:styleId="NoList13212">
    <w:name w:val="No List13212"/>
    <w:next w:val="a4"/>
    <w:semiHidden/>
    <w:rsid w:val="001E0236"/>
  </w:style>
  <w:style w:type="numbering" w:customStyle="1" w:styleId="NoList23212">
    <w:name w:val="No List23212"/>
    <w:next w:val="a4"/>
    <w:semiHidden/>
    <w:rsid w:val="001E0236"/>
  </w:style>
  <w:style w:type="numbering" w:customStyle="1" w:styleId="NoList10212">
    <w:name w:val="No List10212"/>
    <w:next w:val="a4"/>
    <w:semiHidden/>
    <w:rsid w:val="001E0236"/>
  </w:style>
  <w:style w:type="numbering" w:customStyle="1" w:styleId="NoList14212">
    <w:name w:val="No List14212"/>
    <w:next w:val="a4"/>
    <w:semiHidden/>
    <w:rsid w:val="001E0236"/>
  </w:style>
  <w:style w:type="numbering" w:customStyle="1" w:styleId="NoList24212">
    <w:name w:val="No List24212"/>
    <w:next w:val="a4"/>
    <w:semiHidden/>
    <w:rsid w:val="001E0236"/>
  </w:style>
  <w:style w:type="numbering" w:customStyle="1" w:styleId="NoList31212">
    <w:name w:val="No List31212"/>
    <w:next w:val="a4"/>
    <w:semiHidden/>
    <w:rsid w:val="001E0236"/>
  </w:style>
  <w:style w:type="numbering" w:customStyle="1" w:styleId="NoList41212">
    <w:name w:val="No List41212"/>
    <w:next w:val="a4"/>
    <w:semiHidden/>
    <w:rsid w:val="001E0236"/>
  </w:style>
  <w:style w:type="numbering" w:customStyle="1" w:styleId="NoList51212">
    <w:name w:val="No List51212"/>
    <w:next w:val="a4"/>
    <w:semiHidden/>
    <w:rsid w:val="001E0236"/>
  </w:style>
  <w:style w:type="numbering" w:customStyle="1" w:styleId="NoList15212">
    <w:name w:val="No List15212"/>
    <w:next w:val="a4"/>
    <w:semiHidden/>
    <w:rsid w:val="001E0236"/>
  </w:style>
  <w:style w:type="numbering" w:customStyle="1" w:styleId="NoList16212">
    <w:name w:val="No List16212"/>
    <w:next w:val="a4"/>
    <w:semiHidden/>
    <w:rsid w:val="001E0236"/>
  </w:style>
  <w:style w:type="numbering" w:customStyle="1" w:styleId="NoList111212">
    <w:name w:val="No List111212"/>
    <w:next w:val="a4"/>
    <w:semiHidden/>
    <w:rsid w:val="001E0236"/>
  </w:style>
  <w:style w:type="numbering" w:customStyle="1" w:styleId="2121">
    <w:name w:val="无列表212"/>
    <w:next w:val="a4"/>
    <w:uiPriority w:val="99"/>
    <w:semiHidden/>
    <w:unhideWhenUsed/>
    <w:rsid w:val="001E0236"/>
  </w:style>
  <w:style w:type="numbering" w:customStyle="1" w:styleId="3122">
    <w:name w:val="无列表312"/>
    <w:next w:val="a4"/>
    <w:uiPriority w:val="99"/>
    <w:semiHidden/>
    <w:unhideWhenUsed/>
    <w:rsid w:val="001E0236"/>
  </w:style>
  <w:style w:type="numbering" w:customStyle="1" w:styleId="NoList2012">
    <w:name w:val="No List2012"/>
    <w:next w:val="a4"/>
    <w:semiHidden/>
    <w:rsid w:val="001E0236"/>
  </w:style>
  <w:style w:type="numbering" w:customStyle="1" w:styleId="NoList2712">
    <w:name w:val="No List2712"/>
    <w:next w:val="a4"/>
    <w:uiPriority w:val="99"/>
    <w:semiHidden/>
    <w:unhideWhenUsed/>
    <w:rsid w:val="001E0236"/>
  </w:style>
  <w:style w:type="numbering" w:customStyle="1" w:styleId="NoList2812">
    <w:name w:val="No List2812"/>
    <w:next w:val="a4"/>
    <w:uiPriority w:val="99"/>
    <w:semiHidden/>
    <w:unhideWhenUsed/>
    <w:rsid w:val="001E0236"/>
  </w:style>
  <w:style w:type="numbering" w:customStyle="1" w:styleId="416">
    <w:name w:val="无列表41"/>
    <w:next w:val="a4"/>
    <w:uiPriority w:val="99"/>
    <w:semiHidden/>
    <w:unhideWhenUsed/>
    <w:rsid w:val="001E0236"/>
  </w:style>
  <w:style w:type="numbering" w:customStyle="1" w:styleId="1412">
    <w:name w:val="목록 없음141"/>
    <w:next w:val="a4"/>
    <w:semiHidden/>
    <w:unhideWhenUsed/>
    <w:rsid w:val="001E0236"/>
  </w:style>
  <w:style w:type="numbering" w:customStyle="1" w:styleId="2410">
    <w:name w:val="목록 없음241"/>
    <w:next w:val="a4"/>
    <w:semiHidden/>
    <w:rsid w:val="001E0236"/>
  </w:style>
  <w:style w:type="numbering" w:customStyle="1" w:styleId="NoList551">
    <w:name w:val="No List551"/>
    <w:next w:val="a4"/>
    <w:semiHidden/>
    <w:rsid w:val="001E0236"/>
  </w:style>
  <w:style w:type="numbering" w:customStyle="1" w:styleId="NoList641">
    <w:name w:val="No List641"/>
    <w:next w:val="a4"/>
    <w:semiHidden/>
    <w:rsid w:val="001E0236"/>
  </w:style>
  <w:style w:type="numbering" w:customStyle="1" w:styleId="NoList741">
    <w:name w:val="No List741"/>
    <w:next w:val="a4"/>
    <w:semiHidden/>
    <w:rsid w:val="001E0236"/>
  </w:style>
  <w:style w:type="numbering" w:customStyle="1" w:styleId="NoList841">
    <w:name w:val="No List841"/>
    <w:next w:val="a4"/>
    <w:semiHidden/>
    <w:rsid w:val="001E0236"/>
  </w:style>
  <w:style w:type="numbering" w:customStyle="1" w:styleId="NoList2241">
    <w:name w:val="No List2241"/>
    <w:next w:val="a4"/>
    <w:semiHidden/>
    <w:rsid w:val="001E0236"/>
  </w:style>
  <w:style w:type="numbering" w:customStyle="1" w:styleId="NoList941">
    <w:name w:val="No List941"/>
    <w:next w:val="a4"/>
    <w:semiHidden/>
    <w:rsid w:val="001E0236"/>
  </w:style>
  <w:style w:type="numbering" w:customStyle="1" w:styleId="NoList1341">
    <w:name w:val="No List1341"/>
    <w:next w:val="a4"/>
    <w:semiHidden/>
    <w:rsid w:val="001E0236"/>
  </w:style>
  <w:style w:type="numbering" w:customStyle="1" w:styleId="NoList2341">
    <w:name w:val="No List2341"/>
    <w:next w:val="a4"/>
    <w:semiHidden/>
    <w:rsid w:val="001E0236"/>
  </w:style>
  <w:style w:type="numbering" w:customStyle="1" w:styleId="NoList1041">
    <w:name w:val="No List1041"/>
    <w:next w:val="a4"/>
    <w:semiHidden/>
    <w:rsid w:val="001E0236"/>
  </w:style>
  <w:style w:type="numbering" w:customStyle="1" w:styleId="NoList1441">
    <w:name w:val="No List1441"/>
    <w:next w:val="a4"/>
    <w:semiHidden/>
    <w:rsid w:val="001E0236"/>
  </w:style>
  <w:style w:type="numbering" w:customStyle="1" w:styleId="NoList2441">
    <w:name w:val="No List2441"/>
    <w:next w:val="a4"/>
    <w:semiHidden/>
    <w:rsid w:val="001E0236"/>
  </w:style>
  <w:style w:type="numbering" w:customStyle="1" w:styleId="NoList3141">
    <w:name w:val="No List3141"/>
    <w:next w:val="a4"/>
    <w:semiHidden/>
    <w:rsid w:val="001E0236"/>
  </w:style>
  <w:style w:type="numbering" w:customStyle="1" w:styleId="NoList4141">
    <w:name w:val="No List4141"/>
    <w:next w:val="a4"/>
    <w:semiHidden/>
    <w:rsid w:val="001E0236"/>
  </w:style>
  <w:style w:type="numbering" w:customStyle="1" w:styleId="NoList5141">
    <w:name w:val="No List5141"/>
    <w:next w:val="a4"/>
    <w:semiHidden/>
    <w:rsid w:val="001E0236"/>
  </w:style>
  <w:style w:type="numbering" w:customStyle="1" w:styleId="NoList1541">
    <w:name w:val="No List1541"/>
    <w:next w:val="a4"/>
    <w:semiHidden/>
    <w:rsid w:val="001E0236"/>
  </w:style>
  <w:style w:type="numbering" w:customStyle="1" w:styleId="NoList1641">
    <w:name w:val="No List1641"/>
    <w:next w:val="a4"/>
    <w:semiHidden/>
    <w:rsid w:val="001E0236"/>
  </w:style>
  <w:style w:type="numbering" w:customStyle="1" w:styleId="NoList2521">
    <w:name w:val="No List2521"/>
    <w:next w:val="a4"/>
    <w:semiHidden/>
    <w:rsid w:val="001E0236"/>
  </w:style>
  <w:style w:type="numbering" w:customStyle="1" w:styleId="NoList3221">
    <w:name w:val="No List3221"/>
    <w:next w:val="a4"/>
    <w:semiHidden/>
    <w:unhideWhenUsed/>
    <w:rsid w:val="001E0236"/>
  </w:style>
  <w:style w:type="numbering" w:customStyle="1" w:styleId="11212">
    <w:name w:val="목록 없음1121"/>
    <w:next w:val="a4"/>
    <w:semiHidden/>
    <w:unhideWhenUsed/>
    <w:rsid w:val="001E0236"/>
  </w:style>
  <w:style w:type="numbering" w:customStyle="1" w:styleId="21210">
    <w:name w:val="목록 없음2121"/>
    <w:next w:val="a4"/>
    <w:semiHidden/>
    <w:rsid w:val="001E0236"/>
  </w:style>
  <w:style w:type="numbering" w:customStyle="1" w:styleId="NoList4221">
    <w:name w:val="No List4221"/>
    <w:next w:val="a4"/>
    <w:semiHidden/>
    <w:unhideWhenUsed/>
    <w:rsid w:val="001E0236"/>
  </w:style>
  <w:style w:type="numbering" w:customStyle="1" w:styleId="NoList5221">
    <w:name w:val="No List5221"/>
    <w:next w:val="a4"/>
    <w:semiHidden/>
    <w:rsid w:val="001E0236"/>
  </w:style>
  <w:style w:type="numbering" w:customStyle="1" w:styleId="NoList6121">
    <w:name w:val="No List6121"/>
    <w:next w:val="a4"/>
    <w:semiHidden/>
    <w:rsid w:val="001E0236"/>
  </w:style>
  <w:style w:type="numbering" w:customStyle="1" w:styleId="NoList7121">
    <w:name w:val="No List7121"/>
    <w:next w:val="a4"/>
    <w:semiHidden/>
    <w:rsid w:val="001E0236"/>
  </w:style>
  <w:style w:type="numbering" w:customStyle="1" w:styleId="NoList11221">
    <w:name w:val="No List11221"/>
    <w:next w:val="a4"/>
    <w:semiHidden/>
    <w:rsid w:val="001E0236"/>
  </w:style>
  <w:style w:type="numbering" w:customStyle="1" w:styleId="NoList21121">
    <w:name w:val="No List21121"/>
    <w:next w:val="a4"/>
    <w:semiHidden/>
    <w:rsid w:val="001E0236"/>
  </w:style>
  <w:style w:type="numbering" w:customStyle="1" w:styleId="NoList8121">
    <w:name w:val="No List8121"/>
    <w:next w:val="a4"/>
    <w:semiHidden/>
    <w:rsid w:val="001E0236"/>
  </w:style>
  <w:style w:type="numbering" w:customStyle="1" w:styleId="NoList12121">
    <w:name w:val="No List12121"/>
    <w:next w:val="a4"/>
    <w:semiHidden/>
    <w:rsid w:val="001E0236"/>
  </w:style>
  <w:style w:type="numbering" w:customStyle="1" w:styleId="NoList22121">
    <w:name w:val="No List22121"/>
    <w:next w:val="a4"/>
    <w:semiHidden/>
    <w:rsid w:val="001E0236"/>
  </w:style>
  <w:style w:type="numbering" w:customStyle="1" w:styleId="NoList9121">
    <w:name w:val="No List9121"/>
    <w:next w:val="a4"/>
    <w:semiHidden/>
    <w:rsid w:val="001E0236"/>
  </w:style>
  <w:style w:type="numbering" w:customStyle="1" w:styleId="NoList13121">
    <w:name w:val="No List13121"/>
    <w:next w:val="a4"/>
    <w:semiHidden/>
    <w:rsid w:val="001E0236"/>
  </w:style>
  <w:style w:type="numbering" w:customStyle="1" w:styleId="NoList23121">
    <w:name w:val="No List23121"/>
    <w:next w:val="a4"/>
    <w:semiHidden/>
    <w:rsid w:val="001E0236"/>
  </w:style>
  <w:style w:type="numbering" w:customStyle="1" w:styleId="NoList10121">
    <w:name w:val="No List10121"/>
    <w:next w:val="a4"/>
    <w:semiHidden/>
    <w:rsid w:val="001E0236"/>
  </w:style>
  <w:style w:type="numbering" w:customStyle="1" w:styleId="NoList14121">
    <w:name w:val="No List14121"/>
    <w:next w:val="a4"/>
    <w:semiHidden/>
    <w:rsid w:val="001E0236"/>
  </w:style>
  <w:style w:type="numbering" w:customStyle="1" w:styleId="NoList24121">
    <w:name w:val="No List24121"/>
    <w:next w:val="a4"/>
    <w:semiHidden/>
    <w:rsid w:val="001E0236"/>
  </w:style>
  <w:style w:type="numbering" w:customStyle="1" w:styleId="NoList31121">
    <w:name w:val="No List31121"/>
    <w:next w:val="a4"/>
    <w:semiHidden/>
    <w:rsid w:val="001E0236"/>
  </w:style>
  <w:style w:type="numbering" w:customStyle="1" w:styleId="NoList41121">
    <w:name w:val="No List41121"/>
    <w:next w:val="a4"/>
    <w:semiHidden/>
    <w:rsid w:val="001E0236"/>
  </w:style>
  <w:style w:type="numbering" w:customStyle="1" w:styleId="NoList51121">
    <w:name w:val="No List51121"/>
    <w:next w:val="a4"/>
    <w:semiHidden/>
    <w:rsid w:val="001E0236"/>
  </w:style>
  <w:style w:type="numbering" w:customStyle="1" w:styleId="NoList15121">
    <w:name w:val="No List15121"/>
    <w:next w:val="a4"/>
    <w:semiHidden/>
    <w:rsid w:val="001E0236"/>
  </w:style>
  <w:style w:type="numbering" w:customStyle="1" w:styleId="NoList16121">
    <w:name w:val="No List16121"/>
    <w:next w:val="a4"/>
    <w:semiHidden/>
    <w:rsid w:val="001E0236"/>
  </w:style>
  <w:style w:type="numbering" w:customStyle="1" w:styleId="NoList111121">
    <w:name w:val="No List111121"/>
    <w:next w:val="a4"/>
    <w:semiHidden/>
    <w:rsid w:val="001E0236"/>
  </w:style>
  <w:style w:type="numbering" w:customStyle="1" w:styleId="NoList1921">
    <w:name w:val="No List1921"/>
    <w:next w:val="a4"/>
    <w:uiPriority w:val="99"/>
    <w:semiHidden/>
    <w:unhideWhenUsed/>
    <w:rsid w:val="001E0236"/>
  </w:style>
  <w:style w:type="numbering" w:customStyle="1" w:styleId="NoList11021">
    <w:name w:val="No List11021"/>
    <w:next w:val="a4"/>
    <w:uiPriority w:val="99"/>
    <w:semiHidden/>
    <w:rsid w:val="001E0236"/>
  </w:style>
  <w:style w:type="numbering" w:customStyle="1" w:styleId="NoList2621">
    <w:name w:val="No List2621"/>
    <w:next w:val="a4"/>
    <w:semiHidden/>
    <w:rsid w:val="001E0236"/>
  </w:style>
  <w:style w:type="numbering" w:customStyle="1" w:styleId="NoList3321">
    <w:name w:val="No List3321"/>
    <w:next w:val="a4"/>
    <w:semiHidden/>
    <w:unhideWhenUsed/>
    <w:rsid w:val="001E0236"/>
  </w:style>
  <w:style w:type="numbering" w:customStyle="1" w:styleId="12212">
    <w:name w:val="목록 없음1221"/>
    <w:next w:val="a4"/>
    <w:semiHidden/>
    <w:unhideWhenUsed/>
    <w:rsid w:val="001E0236"/>
  </w:style>
  <w:style w:type="numbering" w:customStyle="1" w:styleId="2221">
    <w:name w:val="목록 없음2221"/>
    <w:next w:val="a4"/>
    <w:semiHidden/>
    <w:rsid w:val="001E0236"/>
  </w:style>
  <w:style w:type="numbering" w:customStyle="1" w:styleId="NoList4321">
    <w:name w:val="No List4321"/>
    <w:next w:val="a4"/>
    <w:semiHidden/>
    <w:unhideWhenUsed/>
    <w:rsid w:val="001E0236"/>
  </w:style>
  <w:style w:type="numbering" w:customStyle="1" w:styleId="NoList5321">
    <w:name w:val="No List5321"/>
    <w:next w:val="a4"/>
    <w:semiHidden/>
    <w:rsid w:val="001E0236"/>
  </w:style>
  <w:style w:type="numbering" w:customStyle="1" w:styleId="NoList6221">
    <w:name w:val="No List6221"/>
    <w:next w:val="a4"/>
    <w:semiHidden/>
    <w:rsid w:val="001E0236"/>
  </w:style>
  <w:style w:type="numbering" w:customStyle="1" w:styleId="NoList7221">
    <w:name w:val="No List7221"/>
    <w:next w:val="a4"/>
    <w:semiHidden/>
    <w:rsid w:val="001E0236"/>
  </w:style>
  <w:style w:type="numbering" w:customStyle="1" w:styleId="NoList11321">
    <w:name w:val="No List11321"/>
    <w:next w:val="a4"/>
    <w:semiHidden/>
    <w:rsid w:val="001E0236"/>
  </w:style>
  <w:style w:type="numbering" w:customStyle="1" w:styleId="NoList21221">
    <w:name w:val="No List21221"/>
    <w:next w:val="a4"/>
    <w:semiHidden/>
    <w:rsid w:val="001E0236"/>
  </w:style>
  <w:style w:type="numbering" w:customStyle="1" w:styleId="NoList8221">
    <w:name w:val="No List8221"/>
    <w:next w:val="a4"/>
    <w:semiHidden/>
    <w:rsid w:val="001E0236"/>
  </w:style>
  <w:style w:type="numbering" w:customStyle="1" w:styleId="NoList12221">
    <w:name w:val="No List12221"/>
    <w:next w:val="a4"/>
    <w:semiHidden/>
    <w:rsid w:val="001E0236"/>
  </w:style>
  <w:style w:type="numbering" w:customStyle="1" w:styleId="NoList22221">
    <w:name w:val="No List22221"/>
    <w:next w:val="a4"/>
    <w:semiHidden/>
    <w:rsid w:val="001E0236"/>
  </w:style>
  <w:style w:type="numbering" w:customStyle="1" w:styleId="NoList9221">
    <w:name w:val="No List9221"/>
    <w:next w:val="a4"/>
    <w:semiHidden/>
    <w:rsid w:val="001E0236"/>
  </w:style>
  <w:style w:type="numbering" w:customStyle="1" w:styleId="NoList13221">
    <w:name w:val="No List13221"/>
    <w:next w:val="a4"/>
    <w:semiHidden/>
    <w:rsid w:val="001E0236"/>
  </w:style>
  <w:style w:type="numbering" w:customStyle="1" w:styleId="NoList23221">
    <w:name w:val="No List23221"/>
    <w:next w:val="a4"/>
    <w:semiHidden/>
    <w:rsid w:val="001E0236"/>
  </w:style>
  <w:style w:type="numbering" w:customStyle="1" w:styleId="NoList10221">
    <w:name w:val="No List10221"/>
    <w:next w:val="a4"/>
    <w:semiHidden/>
    <w:rsid w:val="001E0236"/>
  </w:style>
  <w:style w:type="numbering" w:customStyle="1" w:styleId="NoList14221">
    <w:name w:val="No List14221"/>
    <w:next w:val="a4"/>
    <w:semiHidden/>
    <w:rsid w:val="001E0236"/>
  </w:style>
  <w:style w:type="numbering" w:customStyle="1" w:styleId="NoList24221">
    <w:name w:val="No List24221"/>
    <w:next w:val="a4"/>
    <w:semiHidden/>
    <w:rsid w:val="001E0236"/>
  </w:style>
  <w:style w:type="numbering" w:customStyle="1" w:styleId="NoList31221">
    <w:name w:val="No List31221"/>
    <w:next w:val="a4"/>
    <w:semiHidden/>
    <w:rsid w:val="001E0236"/>
  </w:style>
  <w:style w:type="numbering" w:customStyle="1" w:styleId="NoList41221">
    <w:name w:val="No List41221"/>
    <w:next w:val="a4"/>
    <w:semiHidden/>
    <w:rsid w:val="001E0236"/>
  </w:style>
  <w:style w:type="numbering" w:customStyle="1" w:styleId="NoList51221">
    <w:name w:val="No List51221"/>
    <w:next w:val="a4"/>
    <w:semiHidden/>
    <w:rsid w:val="001E0236"/>
  </w:style>
  <w:style w:type="numbering" w:customStyle="1" w:styleId="NoList15221">
    <w:name w:val="No List15221"/>
    <w:next w:val="a4"/>
    <w:semiHidden/>
    <w:rsid w:val="001E0236"/>
  </w:style>
  <w:style w:type="numbering" w:customStyle="1" w:styleId="NoList16221">
    <w:name w:val="No List16221"/>
    <w:next w:val="a4"/>
    <w:semiHidden/>
    <w:rsid w:val="001E0236"/>
  </w:style>
  <w:style w:type="numbering" w:customStyle="1" w:styleId="NoList111221">
    <w:name w:val="No List111221"/>
    <w:next w:val="a4"/>
    <w:semiHidden/>
    <w:rsid w:val="001E0236"/>
  </w:style>
  <w:style w:type="numbering" w:customStyle="1" w:styleId="2213">
    <w:name w:val="无列表221"/>
    <w:next w:val="a4"/>
    <w:uiPriority w:val="99"/>
    <w:semiHidden/>
    <w:unhideWhenUsed/>
    <w:rsid w:val="001E0236"/>
  </w:style>
  <w:style w:type="numbering" w:customStyle="1" w:styleId="3211">
    <w:name w:val="无列表321"/>
    <w:next w:val="a4"/>
    <w:uiPriority w:val="99"/>
    <w:semiHidden/>
    <w:unhideWhenUsed/>
    <w:rsid w:val="001E0236"/>
  </w:style>
  <w:style w:type="numbering" w:customStyle="1" w:styleId="NoList2021">
    <w:name w:val="No List2021"/>
    <w:next w:val="a4"/>
    <w:semiHidden/>
    <w:rsid w:val="001E0236"/>
  </w:style>
  <w:style w:type="numbering" w:customStyle="1" w:styleId="NoList2721">
    <w:name w:val="No List2721"/>
    <w:next w:val="a4"/>
    <w:uiPriority w:val="99"/>
    <w:semiHidden/>
    <w:unhideWhenUsed/>
    <w:rsid w:val="001E0236"/>
  </w:style>
  <w:style w:type="numbering" w:customStyle="1" w:styleId="NoList2821">
    <w:name w:val="No List2821"/>
    <w:next w:val="a4"/>
    <w:uiPriority w:val="99"/>
    <w:semiHidden/>
    <w:unhideWhenUsed/>
    <w:rsid w:val="001E0236"/>
  </w:style>
  <w:style w:type="numbering" w:customStyle="1" w:styleId="NoList2911">
    <w:name w:val="No List2911"/>
    <w:next w:val="a4"/>
    <w:uiPriority w:val="99"/>
    <w:semiHidden/>
    <w:unhideWhenUsed/>
    <w:rsid w:val="001E0236"/>
  </w:style>
  <w:style w:type="numbering" w:customStyle="1" w:styleId="NoList11411">
    <w:name w:val="No List11411"/>
    <w:next w:val="a4"/>
    <w:semiHidden/>
    <w:rsid w:val="001E0236"/>
  </w:style>
  <w:style w:type="numbering" w:customStyle="1" w:styleId="NoList21011">
    <w:name w:val="No List21011"/>
    <w:next w:val="a4"/>
    <w:semiHidden/>
    <w:rsid w:val="001E0236"/>
  </w:style>
  <w:style w:type="numbering" w:customStyle="1" w:styleId="NoList3411">
    <w:name w:val="No List3411"/>
    <w:next w:val="a4"/>
    <w:semiHidden/>
    <w:unhideWhenUsed/>
    <w:rsid w:val="001E0236"/>
  </w:style>
  <w:style w:type="numbering" w:customStyle="1" w:styleId="13111">
    <w:name w:val="목록 없음1311"/>
    <w:next w:val="a4"/>
    <w:semiHidden/>
    <w:unhideWhenUsed/>
    <w:rsid w:val="001E0236"/>
  </w:style>
  <w:style w:type="numbering" w:customStyle="1" w:styleId="2311">
    <w:name w:val="목록 없음2311"/>
    <w:next w:val="a4"/>
    <w:semiHidden/>
    <w:rsid w:val="001E0236"/>
  </w:style>
  <w:style w:type="numbering" w:customStyle="1" w:styleId="NoList4411">
    <w:name w:val="No List4411"/>
    <w:next w:val="a4"/>
    <w:semiHidden/>
    <w:unhideWhenUsed/>
    <w:rsid w:val="001E0236"/>
  </w:style>
  <w:style w:type="numbering" w:customStyle="1" w:styleId="NoList5411">
    <w:name w:val="No List5411"/>
    <w:next w:val="a4"/>
    <w:semiHidden/>
    <w:rsid w:val="001E0236"/>
  </w:style>
  <w:style w:type="numbering" w:customStyle="1" w:styleId="NoList6311">
    <w:name w:val="No List6311"/>
    <w:next w:val="a4"/>
    <w:semiHidden/>
    <w:rsid w:val="001E0236"/>
  </w:style>
  <w:style w:type="numbering" w:customStyle="1" w:styleId="NoList7311">
    <w:name w:val="No List7311"/>
    <w:next w:val="a4"/>
    <w:semiHidden/>
    <w:rsid w:val="001E0236"/>
  </w:style>
  <w:style w:type="numbering" w:customStyle="1" w:styleId="NoList11511">
    <w:name w:val="No List11511"/>
    <w:next w:val="a4"/>
    <w:semiHidden/>
    <w:rsid w:val="001E0236"/>
  </w:style>
  <w:style w:type="numbering" w:customStyle="1" w:styleId="NoList21311">
    <w:name w:val="No List21311"/>
    <w:next w:val="a4"/>
    <w:semiHidden/>
    <w:rsid w:val="001E0236"/>
  </w:style>
  <w:style w:type="numbering" w:customStyle="1" w:styleId="NoList8311">
    <w:name w:val="No List8311"/>
    <w:next w:val="a4"/>
    <w:semiHidden/>
    <w:rsid w:val="001E0236"/>
  </w:style>
  <w:style w:type="numbering" w:customStyle="1" w:styleId="NoList12311">
    <w:name w:val="No List12311"/>
    <w:next w:val="a4"/>
    <w:semiHidden/>
    <w:rsid w:val="001E0236"/>
  </w:style>
  <w:style w:type="numbering" w:customStyle="1" w:styleId="NoList22311">
    <w:name w:val="No List22311"/>
    <w:next w:val="a4"/>
    <w:semiHidden/>
    <w:rsid w:val="001E0236"/>
  </w:style>
  <w:style w:type="numbering" w:customStyle="1" w:styleId="NoList9311">
    <w:name w:val="No List9311"/>
    <w:next w:val="a4"/>
    <w:semiHidden/>
    <w:rsid w:val="001E0236"/>
  </w:style>
  <w:style w:type="numbering" w:customStyle="1" w:styleId="NoList13311">
    <w:name w:val="No List13311"/>
    <w:next w:val="a4"/>
    <w:semiHidden/>
    <w:rsid w:val="001E0236"/>
  </w:style>
  <w:style w:type="numbering" w:customStyle="1" w:styleId="NoList23311">
    <w:name w:val="No List23311"/>
    <w:next w:val="a4"/>
    <w:semiHidden/>
    <w:rsid w:val="001E0236"/>
  </w:style>
  <w:style w:type="numbering" w:customStyle="1" w:styleId="NoList10311">
    <w:name w:val="No List10311"/>
    <w:next w:val="a4"/>
    <w:semiHidden/>
    <w:rsid w:val="001E0236"/>
  </w:style>
  <w:style w:type="numbering" w:customStyle="1" w:styleId="NoList14311">
    <w:name w:val="No List14311"/>
    <w:next w:val="a4"/>
    <w:semiHidden/>
    <w:rsid w:val="001E0236"/>
  </w:style>
  <w:style w:type="numbering" w:customStyle="1" w:styleId="NoList24311">
    <w:name w:val="No List24311"/>
    <w:next w:val="a4"/>
    <w:semiHidden/>
    <w:rsid w:val="001E0236"/>
  </w:style>
  <w:style w:type="numbering" w:customStyle="1" w:styleId="NoList31311">
    <w:name w:val="No List31311"/>
    <w:next w:val="a4"/>
    <w:semiHidden/>
    <w:rsid w:val="001E0236"/>
  </w:style>
  <w:style w:type="numbering" w:customStyle="1" w:styleId="NoList41311">
    <w:name w:val="No List41311"/>
    <w:next w:val="a4"/>
    <w:semiHidden/>
    <w:rsid w:val="001E0236"/>
  </w:style>
  <w:style w:type="numbering" w:customStyle="1" w:styleId="NoList51311">
    <w:name w:val="No List51311"/>
    <w:next w:val="a4"/>
    <w:semiHidden/>
    <w:rsid w:val="001E0236"/>
  </w:style>
  <w:style w:type="numbering" w:customStyle="1" w:styleId="NoList15311">
    <w:name w:val="No List15311"/>
    <w:next w:val="a4"/>
    <w:semiHidden/>
    <w:rsid w:val="001E0236"/>
  </w:style>
  <w:style w:type="numbering" w:customStyle="1" w:styleId="NoList16311">
    <w:name w:val="No List16311"/>
    <w:next w:val="a4"/>
    <w:semiHidden/>
    <w:rsid w:val="001E0236"/>
  </w:style>
  <w:style w:type="numbering" w:customStyle="1" w:styleId="NoList111311">
    <w:name w:val="No List111311"/>
    <w:next w:val="a4"/>
    <w:semiHidden/>
    <w:rsid w:val="001E0236"/>
  </w:style>
  <w:style w:type="numbering" w:customStyle="1" w:styleId="NoList17111">
    <w:name w:val="No List17111"/>
    <w:next w:val="a4"/>
    <w:uiPriority w:val="99"/>
    <w:semiHidden/>
    <w:unhideWhenUsed/>
    <w:rsid w:val="001E0236"/>
  </w:style>
  <w:style w:type="numbering" w:customStyle="1" w:styleId="NoList18111">
    <w:name w:val="No List18111"/>
    <w:next w:val="a4"/>
    <w:uiPriority w:val="99"/>
    <w:semiHidden/>
    <w:rsid w:val="001E0236"/>
  </w:style>
  <w:style w:type="numbering" w:customStyle="1" w:styleId="NoList25111">
    <w:name w:val="No List25111"/>
    <w:next w:val="a4"/>
    <w:semiHidden/>
    <w:rsid w:val="001E0236"/>
  </w:style>
  <w:style w:type="numbering" w:customStyle="1" w:styleId="NoList32111">
    <w:name w:val="No List32111"/>
    <w:next w:val="a4"/>
    <w:semiHidden/>
    <w:unhideWhenUsed/>
    <w:rsid w:val="001E0236"/>
  </w:style>
  <w:style w:type="numbering" w:customStyle="1" w:styleId="111112">
    <w:name w:val="목록 없음11111"/>
    <w:next w:val="a4"/>
    <w:semiHidden/>
    <w:unhideWhenUsed/>
    <w:rsid w:val="001E0236"/>
  </w:style>
  <w:style w:type="numbering" w:customStyle="1" w:styleId="21111">
    <w:name w:val="목록 없음21111"/>
    <w:next w:val="a4"/>
    <w:semiHidden/>
    <w:rsid w:val="001E0236"/>
  </w:style>
  <w:style w:type="numbering" w:customStyle="1" w:styleId="NoList42111">
    <w:name w:val="No List42111"/>
    <w:next w:val="a4"/>
    <w:semiHidden/>
    <w:unhideWhenUsed/>
    <w:rsid w:val="001E0236"/>
  </w:style>
  <w:style w:type="numbering" w:customStyle="1" w:styleId="NoList52111">
    <w:name w:val="No List52111"/>
    <w:next w:val="a4"/>
    <w:semiHidden/>
    <w:rsid w:val="001E0236"/>
  </w:style>
  <w:style w:type="numbering" w:customStyle="1" w:styleId="NoList61111">
    <w:name w:val="No List61111"/>
    <w:next w:val="a4"/>
    <w:semiHidden/>
    <w:rsid w:val="001E0236"/>
  </w:style>
  <w:style w:type="numbering" w:customStyle="1" w:styleId="NoList71111">
    <w:name w:val="No List71111"/>
    <w:next w:val="a4"/>
    <w:semiHidden/>
    <w:rsid w:val="001E0236"/>
  </w:style>
  <w:style w:type="numbering" w:customStyle="1" w:styleId="NoList112111">
    <w:name w:val="No List112111"/>
    <w:next w:val="a4"/>
    <w:semiHidden/>
    <w:rsid w:val="001E0236"/>
  </w:style>
  <w:style w:type="numbering" w:customStyle="1" w:styleId="NoList211111">
    <w:name w:val="No List211111"/>
    <w:next w:val="a4"/>
    <w:semiHidden/>
    <w:rsid w:val="001E0236"/>
  </w:style>
  <w:style w:type="numbering" w:customStyle="1" w:styleId="NoList81111">
    <w:name w:val="No List81111"/>
    <w:next w:val="a4"/>
    <w:semiHidden/>
    <w:rsid w:val="001E0236"/>
  </w:style>
  <w:style w:type="numbering" w:customStyle="1" w:styleId="NoList121111">
    <w:name w:val="No List121111"/>
    <w:next w:val="a4"/>
    <w:semiHidden/>
    <w:rsid w:val="001E0236"/>
  </w:style>
  <w:style w:type="numbering" w:customStyle="1" w:styleId="NoList221111">
    <w:name w:val="No List221111"/>
    <w:next w:val="a4"/>
    <w:semiHidden/>
    <w:rsid w:val="001E0236"/>
  </w:style>
  <w:style w:type="numbering" w:customStyle="1" w:styleId="NoList91111">
    <w:name w:val="No List91111"/>
    <w:next w:val="a4"/>
    <w:semiHidden/>
    <w:rsid w:val="001E0236"/>
  </w:style>
  <w:style w:type="numbering" w:customStyle="1" w:styleId="NoList131111">
    <w:name w:val="No List131111"/>
    <w:next w:val="a4"/>
    <w:semiHidden/>
    <w:rsid w:val="001E0236"/>
  </w:style>
  <w:style w:type="numbering" w:customStyle="1" w:styleId="NoList231111">
    <w:name w:val="No List231111"/>
    <w:next w:val="a4"/>
    <w:semiHidden/>
    <w:rsid w:val="001E0236"/>
  </w:style>
  <w:style w:type="numbering" w:customStyle="1" w:styleId="NoList101111">
    <w:name w:val="No List101111"/>
    <w:next w:val="a4"/>
    <w:semiHidden/>
    <w:rsid w:val="001E0236"/>
  </w:style>
  <w:style w:type="numbering" w:customStyle="1" w:styleId="NoList141111">
    <w:name w:val="No List141111"/>
    <w:next w:val="a4"/>
    <w:semiHidden/>
    <w:rsid w:val="001E0236"/>
  </w:style>
  <w:style w:type="numbering" w:customStyle="1" w:styleId="NoList241111">
    <w:name w:val="No List241111"/>
    <w:next w:val="a4"/>
    <w:semiHidden/>
    <w:rsid w:val="001E0236"/>
  </w:style>
  <w:style w:type="numbering" w:customStyle="1" w:styleId="NoList311111">
    <w:name w:val="No List311111"/>
    <w:next w:val="a4"/>
    <w:semiHidden/>
    <w:rsid w:val="001E0236"/>
  </w:style>
  <w:style w:type="numbering" w:customStyle="1" w:styleId="NoList411111">
    <w:name w:val="No List411111"/>
    <w:next w:val="a4"/>
    <w:semiHidden/>
    <w:rsid w:val="001E0236"/>
  </w:style>
  <w:style w:type="numbering" w:customStyle="1" w:styleId="NoList511111">
    <w:name w:val="No List511111"/>
    <w:next w:val="a4"/>
    <w:semiHidden/>
    <w:rsid w:val="001E0236"/>
  </w:style>
  <w:style w:type="numbering" w:customStyle="1" w:styleId="NoList151111">
    <w:name w:val="No List151111"/>
    <w:next w:val="a4"/>
    <w:semiHidden/>
    <w:rsid w:val="001E0236"/>
  </w:style>
  <w:style w:type="numbering" w:customStyle="1" w:styleId="NoList161111">
    <w:name w:val="No List161111"/>
    <w:next w:val="a4"/>
    <w:semiHidden/>
    <w:rsid w:val="001E0236"/>
  </w:style>
  <w:style w:type="numbering" w:customStyle="1" w:styleId="NoList1111111">
    <w:name w:val="No List1111111"/>
    <w:next w:val="a4"/>
    <w:semiHidden/>
    <w:rsid w:val="001E0236"/>
  </w:style>
  <w:style w:type="numbering" w:customStyle="1" w:styleId="NoList19111">
    <w:name w:val="No List19111"/>
    <w:next w:val="a4"/>
    <w:uiPriority w:val="99"/>
    <w:semiHidden/>
    <w:unhideWhenUsed/>
    <w:rsid w:val="001E0236"/>
  </w:style>
  <w:style w:type="numbering" w:customStyle="1" w:styleId="NoList110111">
    <w:name w:val="No List110111"/>
    <w:next w:val="a4"/>
    <w:uiPriority w:val="99"/>
    <w:semiHidden/>
    <w:rsid w:val="001E0236"/>
  </w:style>
  <w:style w:type="numbering" w:customStyle="1" w:styleId="NoList26111">
    <w:name w:val="No List26111"/>
    <w:next w:val="a4"/>
    <w:semiHidden/>
    <w:rsid w:val="001E0236"/>
  </w:style>
  <w:style w:type="numbering" w:customStyle="1" w:styleId="NoList33111">
    <w:name w:val="No List33111"/>
    <w:next w:val="a4"/>
    <w:semiHidden/>
    <w:unhideWhenUsed/>
    <w:rsid w:val="001E0236"/>
  </w:style>
  <w:style w:type="numbering" w:customStyle="1" w:styleId="121110">
    <w:name w:val="목록 없음12111"/>
    <w:next w:val="a4"/>
    <w:semiHidden/>
    <w:unhideWhenUsed/>
    <w:rsid w:val="001E0236"/>
  </w:style>
  <w:style w:type="numbering" w:customStyle="1" w:styleId="22111">
    <w:name w:val="목록 없음22111"/>
    <w:next w:val="a4"/>
    <w:semiHidden/>
    <w:rsid w:val="001E0236"/>
  </w:style>
  <w:style w:type="numbering" w:customStyle="1" w:styleId="NoList43111">
    <w:name w:val="No List43111"/>
    <w:next w:val="a4"/>
    <w:semiHidden/>
    <w:unhideWhenUsed/>
    <w:rsid w:val="001E0236"/>
  </w:style>
  <w:style w:type="numbering" w:customStyle="1" w:styleId="NoList53111">
    <w:name w:val="No List53111"/>
    <w:next w:val="a4"/>
    <w:semiHidden/>
    <w:rsid w:val="001E0236"/>
  </w:style>
  <w:style w:type="numbering" w:customStyle="1" w:styleId="NoList62111">
    <w:name w:val="No List62111"/>
    <w:next w:val="a4"/>
    <w:semiHidden/>
    <w:rsid w:val="001E0236"/>
  </w:style>
  <w:style w:type="numbering" w:customStyle="1" w:styleId="NoList72111">
    <w:name w:val="No List72111"/>
    <w:next w:val="a4"/>
    <w:semiHidden/>
    <w:rsid w:val="001E0236"/>
  </w:style>
  <w:style w:type="numbering" w:customStyle="1" w:styleId="NoList113111">
    <w:name w:val="No List113111"/>
    <w:next w:val="a4"/>
    <w:semiHidden/>
    <w:rsid w:val="001E0236"/>
  </w:style>
  <w:style w:type="numbering" w:customStyle="1" w:styleId="NoList212111">
    <w:name w:val="No List212111"/>
    <w:next w:val="a4"/>
    <w:semiHidden/>
    <w:rsid w:val="001E0236"/>
  </w:style>
  <w:style w:type="numbering" w:customStyle="1" w:styleId="NoList82111">
    <w:name w:val="No List82111"/>
    <w:next w:val="a4"/>
    <w:semiHidden/>
    <w:rsid w:val="001E0236"/>
  </w:style>
  <w:style w:type="numbering" w:customStyle="1" w:styleId="NoList122111">
    <w:name w:val="No List122111"/>
    <w:next w:val="a4"/>
    <w:semiHidden/>
    <w:rsid w:val="001E0236"/>
  </w:style>
  <w:style w:type="numbering" w:customStyle="1" w:styleId="NoList222111">
    <w:name w:val="No List222111"/>
    <w:next w:val="a4"/>
    <w:semiHidden/>
    <w:rsid w:val="001E0236"/>
  </w:style>
  <w:style w:type="numbering" w:customStyle="1" w:styleId="NoList92111">
    <w:name w:val="No List92111"/>
    <w:next w:val="a4"/>
    <w:semiHidden/>
    <w:rsid w:val="001E0236"/>
  </w:style>
  <w:style w:type="numbering" w:customStyle="1" w:styleId="NoList132111">
    <w:name w:val="No List132111"/>
    <w:next w:val="a4"/>
    <w:semiHidden/>
    <w:rsid w:val="001E0236"/>
  </w:style>
  <w:style w:type="numbering" w:customStyle="1" w:styleId="NoList232111">
    <w:name w:val="No List232111"/>
    <w:next w:val="a4"/>
    <w:semiHidden/>
    <w:rsid w:val="001E0236"/>
  </w:style>
  <w:style w:type="numbering" w:customStyle="1" w:styleId="NoList102111">
    <w:name w:val="No List102111"/>
    <w:next w:val="a4"/>
    <w:semiHidden/>
    <w:rsid w:val="001E0236"/>
  </w:style>
  <w:style w:type="numbering" w:customStyle="1" w:styleId="NoList142111">
    <w:name w:val="No List142111"/>
    <w:next w:val="a4"/>
    <w:semiHidden/>
    <w:rsid w:val="001E0236"/>
  </w:style>
  <w:style w:type="numbering" w:customStyle="1" w:styleId="NoList242111">
    <w:name w:val="No List242111"/>
    <w:next w:val="a4"/>
    <w:semiHidden/>
    <w:rsid w:val="001E0236"/>
  </w:style>
  <w:style w:type="numbering" w:customStyle="1" w:styleId="NoList312111">
    <w:name w:val="No List312111"/>
    <w:next w:val="a4"/>
    <w:semiHidden/>
    <w:rsid w:val="001E0236"/>
  </w:style>
  <w:style w:type="numbering" w:customStyle="1" w:styleId="NoList412111">
    <w:name w:val="No List412111"/>
    <w:next w:val="a4"/>
    <w:semiHidden/>
    <w:rsid w:val="001E0236"/>
  </w:style>
  <w:style w:type="numbering" w:customStyle="1" w:styleId="NoList512111">
    <w:name w:val="No List512111"/>
    <w:next w:val="a4"/>
    <w:semiHidden/>
    <w:rsid w:val="001E0236"/>
  </w:style>
  <w:style w:type="numbering" w:customStyle="1" w:styleId="NoList152111">
    <w:name w:val="No List152111"/>
    <w:next w:val="a4"/>
    <w:semiHidden/>
    <w:rsid w:val="001E0236"/>
  </w:style>
  <w:style w:type="numbering" w:customStyle="1" w:styleId="NoList162111">
    <w:name w:val="No List162111"/>
    <w:next w:val="a4"/>
    <w:semiHidden/>
    <w:rsid w:val="001E0236"/>
  </w:style>
  <w:style w:type="numbering" w:customStyle="1" w:styleId="121111">
    <w:name w:val="无列表12111"/>
    <w:next w:val="a4"/>
    <w:semiHidden/>
    <w:rsid w:val="001E0236"/>
  </w:style>
  <w:style w:type="numbering" w:customStyle="1" w:styleId="NoList1112111">
    <w:name w:val="No List1112111"/>
    <w:next w:val="a4"/>
    <w:semiHidden/>
    <w:rsid w:val="001E0236"/>
  </w:style>
  <w:style w:type="numbering" w:customStyle="1" w:styleId="21110">
    <w:name w:val="无列表2111"/>
    <w:next w:val="a4"/>
    <w:uiPriority w:val="99"/>
    <w:semiHidden/>
    <w:unhideWhenUsed/>
    <w:rsid w:val="001E0236"/>
  </w:style>
  <w:style w:type="numbering" w:customStyle="1" w:styleId="31110">
    <w:name w:val="无列表3111"/>
    <w:next w:val="a4"/>
    <w:uiPriority w:val="99"/>
    <w:semiHidden/>
    <w:unhideWhenUsed/>
    <w:rsid w:val="001E0236"/>
  </w:style>
  <w:style w:type="numbering" w:customStyle="1" w:styleId="NoList20111">
    <w:name w:val="No List20111"/>
    <w:next w:val="a4"/>
    <w:semiHidden/>
    <w:rsid w:val="001E0236"/>
  </w:style>
  <w:style w:type="numbering" w:customStyle="1" w:styleId="NoList27111">
    <w:name w:val="No List27111"/>
    <w:next w:val="a4"/>
    <w:uiPriority w:val="99"/>
    <w:semiHidden/>
    <w:unhideWhenUsed/>
    <w:rsid w:val="001E0236"/>
  </w:style>
  <w:style w:type="numbering" w:customStyle="1" w:styleId="NoList28111">
    <w:name w:val="No List28111"/>
    <w:next w:val="a4"/>
    <w:uiPriority w:val="99"/>
    <w:semiHidden/>
    <w:unhideWhenUsed/>
    <w:rsid w:val="001E0236"/>
  </w:style>
  <w:style w:type="table" w:customStyle="1" w:styleId="TableNormal11">
    <w:name w:val="Table Normal11"/>
    <w:basedOn w:val="a3"/>
    <w:semiHidden/>
    <w:rsid w:val="001E0236"/>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E0236"/>
  </w:style>
  <w:style w:type="table" w:customStyle="1" w:styleId="SGSTableBasic131">
    <w:name w:val="SGS Table Basic 131"/>
    <w:basedOn w:val="a3"/>
    <w:next w:val="aff4"/>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E0236"/>
    <w:rPr>
      <w:rFonts w:ascii="Times New Roman" w:eastAsia="MS Mincho" w:hAnsi="Times New Roman"/>
      <w:lang w:val="sv-SE" w:eastAsia="sv-SE"/>
    </w:rPr>
    <w:tblPr/>
  </w:style>
  <w:style w:type="numbering" w:customStyle="1" w:styleId="Style131">
    <w:name w:val="Style131"/>
    <w:uiPriority w:val="99"/>
    <w:rsid w:val="001E0236"/>
    <w:pPr>
      <w:numPr>
        <w:numId w:val="8"/>
      </w:numPr>
    </w:pPr>
  </w:style>
  <w:style w:type="numbering" w:customStyle="1" w:styleId="SGS31">
    <w:name w:val="SGS31"/>
    <w:uiPriority w:val="99"/>
    <w:rsid w:val="001E0236"/>
  </w:style>
  <w:style w:type="table" w:customStyle="1" w:styleId="2113">
    <w:name w:val="表 (クラシック) 211"/>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E02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E0236"/>
  </w:style>
  <w:style w:type="table" w:customStyle="1" w:styleId="TableGrid4211">
    <w:name w:val="Table Grid4211"/>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1E02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E0236"/>
  </w:style>
  <w:style w:type="table" w:customStyle="1" w:styleId="Tabellengitternetz1311">
    <w:name w:val="Tabellengitternetz1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E0236"/>
  </w:style>
  <w:style w:type="numbering" w:customStyle="1" w:styleId="12510">
    <w:name w:val="リストなし1251"/>
    <w:next w:val="a4"/>
    <w:uiPriority w:val="99"/>
    <w:semiHidden/>
    <w:unhideWhenUsed/>
    <w:rsid w:val="001E0236"/>
  </w:style>
  <w:style w:type="table" w:customStyle="1" w:styleId="TableGrid5211">
    <w:name w:val="Table Grid5211"/>
    <w:basedOn w:val="a3"/>
    <w:next w:val="aff4"/>
    <w:rsid w:val="001E02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1E023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1E02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1E02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1E02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E0236"/>
  </w:style>
  <w:style w:type="numbering" w:customStyle="1" w:styleId="Style1211">
    <w:name w:val="Style1211"/>
    <w:uiPriority w:val="99"/>
    <w:rsid w:val="001E0236"/>
    <w:pPr>
      <w:numPr>
        <w:numId w:val="9"/>
      </w:numPr>
    </w:pPr>
  </w:style>
  <w:style w:type="numbering" w:customStyle="1" w:styleId="SGS211">
    <w:name w:val="SGS211"/>
    <w:uiPriority w:val="99"/>
    <w:rsid w:val="001E0236"/>
    <w:pPr>
      <w:numPr>
        <w:numId w:val="10"/>
      </w:numPr>
    </w:pPr>
  </w:style>
  <w:style w:type="table" w:customStyle="1" w:styleId="TableClassic2211">
    <w:name w:val="Table Classic 2211"/>
    <w:basedOn w:val="a3"/>
    <w:next w:val="2c"/>
    <w:rsid w:val="001E02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E023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E0236"/>
    <w:rPr>
      <w:rFonts w:ascii="Times New Roman" w:eastAsia="Times New Roman" w:hAnsi="Times New Roman"/>
      <w:lang w:eastAsia="en-GB"/>
    </w:rPr>
  </w:style>
  <w:style w:type="character" w:customStyle="1" w:styleId="1fff6">
    <w:name w:val="表題 (文字)1"/>
    <w:aliases w:val="Section Header (文字)1"/>
    <w:rsid w:val="001E0236"/>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E0236"/>
    <w:pPr>
      <w:autoSpaceDN w:val="0"/>
    </w:pPr>
    <w:rPr>
      <w:rFonts w:ascii="Times New Roman" w:eastAsia="MS Mincho" w:hAnsi="Times New Roman"/>
      <w:lang w:val="en-GB" w:eastAsia="en-US"/>
    </w:rPr>
  </w:style>
  <w:style w:type="paragraph" w:customStyle="1" w:styleId="97">
    <w:name w:val="吹き出し9"/>
    <w:basedOn w:val="a1"/>
    <w:uiPriority w:val="99"/>
    <w:qFormat/>
    <w:rsid w:val="001E0236"/>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E023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E02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E0236"/>
    <w:pPr>
      <w:ind w:left="851" w:hanging="284"/>
    </w:pPr>
  </w:style>
  <w:style w:type="paragraph" w:customStyle="1" w:styleId="79">
    <w:name w:val="箇条書き7"/>
    <w:basedOn w:val="aa"/>
    <w:uiPriority w:val="99"/>
    <w:qFormat/>
    <w:rsid w:val="001E02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E0236"/>
    <w:pPr>
      <w:tabs>
        <w:tab w:val="clear" w:pos="644"/>
        <w:tab w:val="num" w:pos="1494"/>
      </w:tabs>
      <w:ind w:left="851" w:hanging="284"/>
    </w:pPr>
  </w:style>
  <w:style w:type="paragraph" w:customStyle="1" w:styleId="370">
    <w:name w:val="箇条書き 37"/>
    <w:basedOn w:val="271"/>
    <w:uiPriority w:val="99"/>
    <w:qFormat/>
    <w:rsid w:val="001E0236"/>
    <w:pPr>
      <w:ind w:left="1135"/>
    </w:pPr>
  </w:style>
  <w:style w:type="paragraph" w:customStyle="1" w:styleId="272">
    <w:name w:val="一覧 27"/>
    <w:basedOn w:val="aa"/>
    <w:uiPriority w:val="99"/>
    <w:qFormat/>
    <w:rsid w:val="001E02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0236"/>
    <w:pPr>
      <w:ind w:left="1135"/>
    </w:pPr>
  </w:style>
  <w:style w:type="paragraph" w:customStyle="1" w:styleId="470">
    <w:name w:val="一覧 47"/>
    <w:basedOn w:val="371"/>
    <w:uiPriority w:val="99"/>
    <w:qFormat/>
    <w:rsid w:val="001E0236"/>
    <w:pPr>
      <w:ind w:left="1418"/>
    </w:pPr>
  </w:style>
  <w:style w:type="paragraph" w:customStyle="1" w:styleId="570">
    <w:name w:val="一覧 57"/>
    <w:basedOn w:val="470"/>
    <w:uiPriority w:val="99"/>
    <w:qFormat/>
    <w:rsid w:val="001E0236"/>
    <w:pPr>
      <w:ind w:left="1702"/>
    </w:pPr>
  </w:style>
  <w:style w:type="paragraph" w:customStyle="1" w:styleId="471">
    <w:name w:val="箇条書き 47"/>
    <w:basedOn w:val="370"/>
    <w:uiPriority w:val="99"/>
    <w:qFormat/>
    <w:rsid w:val="001E0236"/>
    <w:pPr>
      <w:ind w:left="1418"/>
    </w:pPr>
  </w:style>
  <w:style w:type="paragraph" w:customStyle="1" w:styleId="571">
    <w:name w:val="箇条書き 57"/>
    <w:basedOn w:val="471"/>
    <w:uiPriority w:val="99"/>
    <w:qFormat/>
    <w:rsid w:val="001E0236"/>
    <w:pPr>
      <w:ind w:left="1702"/>
    </w:pPr>
  </w:style>
  <w:style w:type="paragraph" w:customStyle="1" w:styleId="7a">
    <w:name w:val="コメント文字列7"/>
    <w:basedOn w:val="a1"/>
    <w:uiPriority w:val="99"/>
    <w:qFormat/>
    <w:rsid w:val="001E0236"/>
    <w:pPr>
      <w:suppressAutoHyphens/>
      <w:autoSpaceDN w:val="0"/>
    </w:pPr>
    <w:rPr>
      <w:rFonts w:eastAsia="MS Mincho" w:cs="CG Times (WN)"/>
      <w:lang w:eastAsia="ar-SA"/>
    </w:rPr>
  </w:style>
  <w:style w:type="paragraph" w:customStyle="1" w:styleId="7b">
    <w:name w:val="コメント内容7"/>
    <w:basedOn w:val="7a"/>
    <w:next w:val="7a"/>
    <w:uiPriority w:val="99"/>
    <w:qFormat/>
    <w:rsid w:val="001E0236"/>
    <w:rPr>
      <w:b/>
      <w:bCs/>
    </w:rPr>
  </w:style>
  <w:style w:type="paragraph" w:customStyle="1" w:styleId="7c">
    <w:name w:val="見出しマップ7"/>
    <w:basedOn w:val="a1"/>
    <w:uiPriority w:val="99"/>
    <w:qFormat/>
    <w:rsid w:val="001E023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E023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E02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E0236"/>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E0236"/>
    <w:pPr>
      <w:suppressAutoHyphens/>
      <w:autoSpaceDN w:val="0"/>
      <w:ind w:left="708"/>
    </w:pPr>
    <w:rPr>
      <w:rFonts w:eastAsia="MS Mincho" w:cs="CG Times (WN)"/>
      <w:lang w:eastAsia="ar-SA"/>
    </w:rPr>
  </w:style>
  <w:style w:type="paragraph" w:customStyle="1" w:styleId="7f">
    <w:name w:val="記7"/>
    <w:basedOn w:val="a1"/>
    <w:next w:val="a1"/>
    <w:uiPriority w:val="99"/>
    <w:qFormat/>
    <w:rsid w:val="001E0236"/>
    <w:pPr>
      <w:suppressAutoHyphens/>
      <w:autoSpaceDN w:val="0"/>
    </w:pPr>
    <w:rPr>
      <w:rFonts w:eastAsia="MS Mincho" w:cs="CG Times (WN)"/>
      <w:lang w:eastAsia="ar-SA"/>
    </w:rPr>
  </w:style>
  <w:style w:type="paragraph" w:customStyle="1" w:styleId="HTML70">
    <w:name w:val="HTML 書式付き7"/>
    <w:basedOn w:val="a1"/>
    <w:uiPriority w:val="99"/>
    <w:qFormat/>
    <w:rsid w:val="001E023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E0236"/>
    <w:pPr>
      <w:suppressAutoHyphens/>
      <w:autoSpaceDN w:val="0"/>
      <w:spacing w:after="120"/>
    </w:pPr>
    <w:rPr>
      <w:rFonts w:eastAsia="MS Mincho" w:cs="CG Times (WN)"/>
      <w:lang w:eastAsia="ar-SA"/>
    </w:rPr>
  </w:style>
  <w:style w:type="paragraph" w:customStyle="1" w:styleId="372">
    <w:name w:val="本文 37"/>
    <w:basedOn w:val="a1"/>
    <w:uiPriority w:val="99"/>
    <w:qFormat/>
    <w:rsid w:val="001E0236"/>
    <w:pPr>
      <w:suppressAutoHyphens/>
      <w:autoSpaceDN w:val="0"/>
      <w:spacing w:after="120"/>
    </w:pPr>
    <w:rPr>
      <w:rFonts w:eastAsia="MS Mincho" w:cs="CG Times (WN)"/>
      <w:lang w:eastAsia="ar-SA"/>
    </w:rPr>
  </w:style>
  <w:style w:type="character" w:customStyle="1" w:styleId="7f0">
    <w:name w:val="段落フォント7"/>
    <w:rsid w:val="001E0236"/>
  </w:style>
  <w:style w:type="character" w:customStyle="1" w:styleId="7f1">
    <w:name w:val="コメント参照7"/>
    <w:rsid w:val="001E0236"/>
    <w:rPr>
      <w:sz w:val="16"/>
    </w:rPr>
  </w:style>
  <w:style w:type="table" w:customStyle="1" w:styleId="TableGrid8">
    <w:name w:val="Table Grid8"/>
    <w:basedOn w:val="a3"/>
    <w:next w:val="aff4"/>
    <w:qFormat/>
    <w:rsid w:val="001E02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1E02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E0236"/>
  </w:style>
  <w:style w:type="paragraph" w:customStyle="1" w:styleId="Epgrafe1">
    <w:name w:val="Epígrafe1"/>
    <w:basedOn w:val="a1"/>
    <w:next w:val="a1"/>
    <w:qFormat/>
    <w:rsid w:val="001E023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E0236"/>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1E02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E02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E02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E02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E023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E0236"/>
    <w:pPr>
      <w:suppressAutoHyphens/>
      <w:autoSpaceDN w:val="0"/>
      <w:spacing w:after="0"/>
      <w:jc w:val="both"/>
    </w:pPr>
    <w:rPr>
      <w:rFonts w:eastAsia="Batang"/>
    </w:rPr>
  </w:style>
  <w:style w:type="numbering" w:customStyle="1" w:styleId="LFO19">
    <w:name w:val="LFO19"/>
    <w:basedOn w:val="a4"/>
    <w:rsid w:val="001E0236"/>
    <w:pPr>
      <w:numPr>
        <w:numId w:val="26"/>
      </w:numPr>
    </w:pPr>
  </w:style>
  <w:style w:type="paragraph" w:customStyle="1" w:styleId="TF1">
    <w:name w:val="TF1"/>
    <w:link w:val="TFZchn"/>
    <w:qFormat/>
    <w:rsid w:val="001E0236"/>
    <w:pPr>
      <w:keepLines/>
      <w:spacing w:after="240"/>
      <w:jc w:val="center"/>
    </w:pPr>
    <w:rPr>
      <w:rFonts w:ascii="Arial" w:eastAsia="MS Mincho" w:hAnsi="Arial"/>
      <w:b/>
      <w:bCs/>
      <w:lang w:val="en-GB" w:eastAsia="en-GB"/>
    </w:rPr>
  </w:style>
  <w:style w:type="character" w:customStyle="1" w:styleId="st">
    <w:name w:val="st"/>
    <w:basedOn w:val="a2"/>
    <w:rsid w:val="001E0236"/>
  </w:style>
  <w:style w:type="paragraph" w:customStyle="1" w:styleId="TdocHeader2">
    <w:name w:val="Tdoc_Header_2"/>
    <w:basedOn w:val="a1"/>
    <w:qFormat/>
    <w:rsid w:val="001E02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E0236"/>
  </w:style>
  <w:style w:type="paragraph" w:customStyle="1" w:styleId="TN">
    <w:name w:val="TN"/>
    <w:basedOn w:val="a1"/>
    <w:qFormat/>
    <w:rsid w:val="001E0236"/>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1E02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E0236"/>
  </w:style>
  <w:style w:type="numbering" w:customStyle="1" w:styleId="LFO1911">
    <w:name w:val="LFO1911"/>
    <w:basedOn w:val="a4"/>
    <w:rsid w:val="001E0236"/>
  </w:style>
  <w:style w:type="table" w:customStyle="1" w:styleId="TableGrid123">
    <w:name w:val="Table Grid123"/>
    <w:basedOn w:val="a3"/>
    <w:next w:val="aff4"/>
    <w:qFormat/>
    <w:rsid w:val="001E02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1E02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1E02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E0236"/>
  </w:style>
  <w:style w:type="numbering" w:customStyle="1" w:styleId="LFO1912">
    <w:name w:val="LFO1912"/>
    <w:basedOn w:val="a4"/>
    <w:rsid w:val="001E0236"/>
  </w:style>
  <w:style w:type="table" w:customStyle="1" w:styleId="TableGrid124">
    <w:name w:val="Table Grid124"/>
    <w:basedOn w:val="a3"/>
    <w:next w:val="aff4"/>
    <w:qFormat/>
    <w:rsid w:val="001E02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1E02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1E02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E0236"/>
  </w:style>
  <w:style w:type="numbering" w:customStyle="1" w:styleId="NoList3213">
    <w:name w:val="No List3213"/>
    <w:next w:val="a4"/>
    <w:uiPriority w:val="99"/>
    <w:semiHidden/>
    <w:unhideWhenUsed/>
    <w:rsid w:val="001E0236"/>
  </w:style>
  <w:style w:type="table" w:customStyle="1" w:styleId="21c">
    <w:name w:val="古典型 21"/>
    <w:basedOn w:val="a3"/>
    <w:next w:val="2c"/>
    <w:qFormat/>
    <w:rsid w:val="001E02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1E023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1E0236"/>
    <w:rPr>
      <w:rFonts w:eastAsia="宋体"/>
      <w:lang w:eastAsia="zh-CN"/>
    </w:rPr>
  </w:style>
  <w:style w:type="paragraph" w:customStyle="1" w:styleId="Bullet2">
    <w:name w:val="Bullet2"/>
    <w:basedOn w:val="a1"/>
    <w:qFormat/>
    <w:rsid w:val="001E023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1E023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1E0236"/>
    <w:rPr>
      <w:rFonts w:eastAsia="MS Mincho"/>
      <w:b/>
      <w:bCs/>
      <w:lang w:val="x-none" w:eastAsia="zh-CN"/>
    </w:rPr>
  </w:style>
  <w:style w:type="character" w:customStyle="1" w:styleId="Char44">
    <w:name w:val="日期 Char4"/>
    <w:qFormat/>
    <w:rsid w:val="001E0236"/>
    <w:rPr>
      <w:lang w:eastAsia="x-none"/>
    </w:rPr>
  </w:style>
  <w:style w:type="character" w:customStyle="1" w:styleId="1fff7">
    <w:name w:val="文档结构图 字符1"/>
    <w:qFormat/>
    <w:rsid w:val="001E023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E0236"/>
    <w:rPr>
      <w:rFonts w:ascii="Arial" w:eastAsia="Times New Roman" w:hAnsi="Arial"/>
      <w:b/>
      <w:i/>
      <w:noProof/>
      <w:sz w:val="18"/>
    </w:rPr>
  </w:style>
  <w:style w:type="character" w:customStyle="1" w:styleId="1fff8">
    <w:name w:val="批注框文本 字符1"/>
    <w:qFormat/>
    <w:rsid w:val="001E0236"/>
    <w:rPr>
      <w:sz w:val="18"/>
      <w:szCs w:val="18"/>
      <w:lang w:val="en-GB" w:eastAsia="en-US"/>
    </w:rPr>
  </w:style>
  <w:style w:type="character" w:customStyle="1" w:styleId="1fff9">
    <w:name w:val="批注文字 字符1"/>
    <w:qFormat/>
    <w:rsid w:val="001E0236"/>
    <w:rPr>
      <w:rFonts w:eastAsia="MS Mincho"/>
      <w:lang w:val="x-none" w:eastAsia="en-US"/>
    </w:rPr>
  </w:style>
  <w:style w:type="character" w:customStyle="1" w:styleId="1fffa">
    <w:name w:val="批注主题 字符1"/>
    <w:qFormat/>
    <w:rsid w:val="001E02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023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0236"/>
    <w:rPr>
      <w:rFonts w:eastAsia="Times New Roman"/>
      <w:sz w:val="16"/>
    </w:rPr>
  </w:style>
  <w:style w:type="character" w:customStyle="1" w:styleId="1fffb">
    <w:name w:val="正文文本缩进 字符1"/>
    <w:qFormat/>
    <w:rsid w:val="001E02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02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02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02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0236"/>
    <w:rPr>
      <w:rFonts w:ascii="Arial" w:eastAsia="Times New Roman" w:hAnsi="Arial"/>
      <w:sz w:val="32"/>
    </w:rPr>
  </w:style>
  <w:style w:type="character" w:customStyle="1" w:styleId="610">
    <w:name w:val="标题 6 字符1"/>
    <w:aliases w:val="T1 字符1,Header 6 字符1"/>
    <w:qFormat/>
    <w:rsid w:val="001E023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0236"/>
    <w:rPr>
      <w:rFonts w:ascii="Arial" w:eastAsia="Times New Roman" w:hAnsi="Arial"/>
      <w:b/>
      <w:noProof/>
      <w:sz w:val="18"/>
    </w:rPr>
  </w:style>
  <w:style w:type="character" w:customStyle="1" w:styleId="1fffc">
    <w:name w:val="纯文本 字符1"/>
    <w:qFormat/>
    <w:rsid w:val="001E023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0236"/>
    <w:rPr>
      <w:rFonts w:eastAsia="宋体"/>
      <w:lang w:val="en-GB" w:eastAsia="ja-JP"/>
    </w:rPr>
  </w:style>
  <w:style w:type="character" w:customStyle="1" w:styleId="21d">
    <w:name w:val="正文文本 2 字符1"/>
    <w:qFormat/>
    <w:rsid w:val="001E0236"/>
    <w:rPr>
      <w:rFonts w:eastAsia="宋体"/>
      <w:i/>
      <w:lang w:val="en-GB" w:eastAsia="x-none"/>
    </w:rPr>
  </w:style>
  <w:style w:type="character" w:customStyle="1" w:styleId="318">
    <w:name w:val="正文文本 3 字符1"/>
    <w:qFormat/>
    <w:rsid w:val="001E0236"/>
    <w:rPr>
      <w:rFonts w:eastAsia="Osaka"/>
      <w:color w:val="000000"/>
      <w:lang w:val="en-GB" w:eastAsia="x-none"/>
    </w:rPr>
  </w:style>
  <w:style w:type="character" w:customStyle="1" w:styleId="21e">
    <w:name w:val="正文文本缩进 2 字符1"/>
    <w:qFormat/>
    <w:rsid w:val="001E0236"/>
    <w:rPr>
      <w:rFonts w:eastAsia="MS Mincho"/>
      <w:lang w:val="en-GB" w:eastAsia="en-GB"/>
    </w:rPr>
  </w:style>
  <w:style w:type="character" w:customStyle="1" w:styleId="1fffd">
    <w:name w:val="尾注文本 字符1"/>
    <w:qFormat/>
    <w:rsid w:val="001E023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0236"/>
    <w:rPr>
      <w:rFonts w:eastAsia="MS Mincho"/>
      <w:b/>
      <w:lang w:val="en-GB" w:eastAsia="en-US"/>
    </w:rPr>
  </w:style>
  <w:style w:type="character" w:customStyle="1" w:styleId="710">
    <w:name w:val="标题 7 字符1"/>
    <w:aliases w:val="L7 字符1,Header 7 字符1"/>
    <w:qFormat/>
    <w:rsid w:val="001E0236"/>
    <w:rPr>
      <w:rFonts w:ascii="Arial" w:eastAsia="Times New Roman" w:hAnsi="Arial"/>
    </w:rPr>
  </w:style>
  <w:style w:type="character" w:customStyle="1" w:styleId="810">
    <w:name w:val="标题 8 字符1"/>
    <w:qFormat/>
    <w:rsid w:val="001E0236"/>
    <w:rPr>
      <w:rFonts w:ascii="Arial" w:eastAsia="Times New Roman" w:hAnsi="Arial"/>
      <w:sz w:val="36"/>
    </w:rPr>
  </w:style>
  <w:style w:type="character" w:customStyle="1" w:styleId="912">
    <w:name w:val="标题 9 字符1"/>
    <w:aliases w:val="Figure Heading 字符,FH 字符"/>
    <w:qFormat/>
    <w:rsid w:val="001E0236"/>
    <w:rPr>
      <w:rFonts w:ascii="Arial" w:eastAsia="Times New Roman" w:hAnsi="Arial"/>
      <w:sz w:val="36"/>
    </w:rPr>
  </w:style>
  <w:style w:type="character" w:customStyle="1" w:styleId="1ffff">
    <w:name w:val="注释标题 字符1"/>
    <w:qFormat/>
    <w:rsid w:val="001E0236"/>
    <w:rPr>
      <w:rFonts w:eastAsia="MS Mincho"/>
      <w:lang w:eastAsia="en-US"/>
    </w:rPr>
  </w:style>
  <w:style w:type="character" w:customStyle="1" w:styleId="HTML11">
    <w:name w:val="HTML 预设格式 字符1"/>
    <w:rsid w:val="001E0236"/>
    <w:rPr>
      <w:rFonts w:ascii="Courier New" w:eastAsia="MS Mincho" w:hAnsi="Courier New"/>
      <w:lang w:val="en-GB" w:eastAsia="ja-JP"/>
    </w:rPr>
  </w:style>
  <w:style w:type="character" w:customStyle="1" w:styleId="jlqj4b">
    <w:name w:val="jlqj4b"/>
    <w:basedOn w:val="a2"/>
    <w:rsid w:val="001E0236"/>
  </w:style>
  <w:style w:type="character" w:customStyle="1" w:styleId="yieifb">
    <w:name w:val="yieifb"/>
    <w:basedOn w:val="a2"/>
    <w:rsid w:val="001E0236"/>
  </w:style>
  <w:style w:type="character" w:customStyle="1" w:styleId="kihvae">
    <w:name w:val="kihvae"/>
    <w:basedOn w:val="a2"/>
    <w:rsid w:val="001E0236"/>
  </w:style>
  <w:style w:type="character" w:customStyle="1" w:styleId="viiyi">
    <w:name w:val="viiyi"/>
    <w:basedOn w:val="a2"/>
    <w:rsid w:val="001E0236"/>
  </w:style>
  <w:style w:type="paragraph" w:customStyle="1" w:styleId="ActionPoint">
    <w:name w:val="ActionPoint"/>
    <w:basedOn w:val="a1"/>
    <w:qFormat/>
    <w:rsid w:val="001E023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1E0236"/>
    <w:pPr>
      <w:ind w:left="2836"/>
    </w:pPr>
    <w:rPr>
      <w:rFonts w:eastAsia="Times New Roman"/>
      <w:lang w:val="x-none"/>
    </w:rPr>
  </w:style>
  <w:style w:type="character" w:customStyle="1" w:styleId="c-icon">
    <w:name w:val="c-icon"/>
    <w:rsid w:val="001E0236"/>
  </w:style>
  <w:style w:type="paragraph" w:customStyle="1" w:styleId="Char111">
    <w:name w:val="Char11"/>
    <w:semiHidden/>
    <w:qFormat/>
    <w:rsid w:val="001E02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1E0236"/>
    <w:rPr>
      <w:rFonts w:ascii="Arial" w:eastAsia="MS Mincho" w:hAnsi="Arial"/>
      <w:lang w:val="en-GB" w:eastAsia="ar-SA" w:bidi="ar-SA"/>
    </w:rPr>
  </w:style>
  <w:style w:type="character" w:customStyle="1" w:styleId="711">
    <w:name w:val="(文字) (文字)71"/>
    <w:rsid w:val="001E0236"/>
    <w:rPr>
      <w:rFonts w:ascii="Arial" w:eastAsia="MS Mincho" w:hAnsi="Arial"/>
      <w:sz w:val="36"/>
      <w:lang w:val="en-GB" w:eastAsia="ar-SA" w:bidi="ar-SA"/>
    </w:rPr>
  </w:style>
  <w:style w:type="character" w:customStyle="1" w:styleId="611">
    <w:name w:val="(文字) (文字)61"/>
    <w:rsid w:val="001E0236"/>
    <w:rPr>
      <w:rFonts w:eastAsia="MS Mincho"/>
      <w:lang w:val="en-GB" w:eastAsia="ar-SA" w:bidi="ar-SA"/>
    </w:rPr>
  </w:style>
  <w:style w:type="character" w:customStyle="1" w:styleId="514">
    <w:name w:val="(文字) (文字)51"/>
    <w:rsid w:val="001E0236"/>
    <w:rPr>
      <w:rFonts w:ascii="Courier New" w:eastAsia="MS Mincho" w:hAnsi="Courier New"/>
      <w:lang w:val="nb-NO" w:eastAsia="ar-SA" w:bidi="ar-SA"/>
    </w:rPr>
  </w:style>
  <w:style w:type="paragraph" w:customStyle="1" w:styleId="Figuretitle0">
    <w:name w:val="Figure_title"/>
    <w:basedOn w:val="a1"/>
    <w:next w:val="a1"/>
    <w:qFormat/>
    <w:rsid w:val="001E02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E02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E02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E02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E0236"/>
    <w:rPr>
      <w:smallCaps/>
      <w:color w:val="5A5A5A"/>
    </w:rPr>
  </w:style>
  <w:style w:type="paragraph" w:customStyle="1" w:styleId="Style90">
    <w:name w:val="_Style 90"/>
    <w:uiPriority w:val="99"/>
    <w:semiHidden/>
    <w:qFormat/>
    <w:rsid w:val="001E02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E0236"/>
    <w:rPr>
      <w:smallCaps/>
      <w:color w:val="5A5A5A"/>
    </w:rPr>
  </w:style>
  <w:style w:type="character" w:customStyle="1" w:styleId="CRCoverPageZchn">
    <w:name w:val="CR Cover Page Zchn"/>
    <w:rsid w:val="001E0236"/>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023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023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023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023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0236"/>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0236"/>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0236"/>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0236"/>
    <w:rPr>
      <w:rFonts w:ascii="Times New Roman" w:eastAsia="Times New Roman" w:hAnsi="Times New Roman"/>
      <w:lang w:val="en-GB" w:eastAsia="ko-KR"/>
    </w:rPr>
  </w:style>
  <w:style w:type="paragraph" w:customStyle="1" w:styleId="712">
    <w:name w:val="目录 71"/>
    <w:basedOn w:val="a1"/>
    <w:next w:val="a1"/>
    <w:uiPriority w:val="39"/>
    <w:qFormat/>
    <w:rsid w:val="001E023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0236"/>
    <w:rPr>
      <w:color w:val="808080"/>
      <w:shd w:val="clear" w:color="auto" w:fill="E6E6E6"/>
    </w:rPr>
  </w:style>
  <w:style w:type="paragraph" w:customStyle="1" w:styleId="Style95">
    <w:name w:val="_Style 95"/>
    <w:uiPriority w:val="99"/>
    <w:semiHidden/>
    <w:qFormat/>
    <w:rsid w:val="001E0236"/>
    <w:pPr>
      <w:autoSpaceDN w:val="0"/>
      <w:spacing w:after="160" w:line="254" w:lineRule="auto"/>
    </w:pPr>
    <w:rPr>
      <w:rFonts w:eastAsia="Times New Roman"/>
      <w:lang w:val="en-GB" w:eastAsia="en-US"/>
    </w:rPr>
  </w:style>
  <w:style w:type="paragraph" w:customStyle="1" w:styleId="Style91">
    <w:name w:val="_Style 91"/>
    <w:uiPriority w:val="99"/>
    <w:semiHidden/>
    <w:qFormat/>
    <w:rsid w:val="001E0236"/>
    <w:pPr>
      <w:autoSpaceDN w:val="0"/>
      <w:spacing w:after="160" w:line="256" w:lineRule="auto"/>
    </w:pPr>
    <w:rPr>
      <w:rFonts w:eastAsia="Times New Roman"/>
      <w:lang w:val="en-GB" w:eastAsia="en-US"/>
    </w:rPr>
  </w:style>
  <w:style w:type="character" w:customStyle="1" w:styleId="Style115">
    <w:name w:val="_Style 115"/>
    <w:uiPriority w:val="31"/>
    <w:qFormat/>
    <w:rsid w:val="001E0236"/>
    <w:rPr>
      <w:smallCaps/>
      <w:color w:val="5A5A5A"/>
    </w:rPr>
  </w:style>
  <w:style w:type="character" w:customStyle="1" w:styleId="Style104">
    <w:name w:val="_Style 104"/>
    <w:uiPriority w:val="31"/>
    <w:qFormat/>
    <w:rsid w:val="001E0236"/>
    <w:rPr>
      <w:smallCaps/>
      <w:color w:val="5A5A5A"/>
    </w:rPr>
  </w:style>
  <w:style w:type="character" w:customStyle="1" w:styleId="2Char12">
    <w:name w:val="标题 2 Char1"/>
    <w:aliases w:val="I2 Char"/>
    <w:basedOn w:val="a2"/>
    <w:qFormat/>
    <w:rsid w:val="001E0236"/>
    <w:rPr>
      <w:rFonts w:ascii="Arial" w:eastAsia="Times New Roman" w:hAnsi="Arial" w:cs="Times New Roman"/>
      <w:sz w:val="32"/>
      <w:szCs w:val="20"/>
      <w:lang w:eastAsia="en-GB"/>
    </w:rPr>
  </w:style>
  <w:style w:type="character" w:customStyle="1" w:styleId="3Char20">
    <w:name w:val="标题 3 Char2"/>
    <w:basedOn w:val="a2"/>
    <w:qFormat/>
    <w:rsid w:val="001E0236"/>
    <w:rPr>
      <w:rFonts w:ascii="Arial" w:eastAsia="Times New Roman" w:hAnsi="Arial" w:cs="Times New Roman"/>
      <w:sz w:val="28"/>
      <w:szCs w:val="20"/>
      <w:lang w:eastAsia="en-GB"/>
    </w:rPr>
  </w:style>
  <w:style w:type="character" w:customStyle="1" w:styleId="8Char4">
    <w:name w:val="标题 8 Char4"/>
    <w:basedOn w:val="a2"/>
    <w:qFormat/>
    <w:rsid w:val="001E0236"/>
    <w:rPr>
      <w:rFonts w:ascii="Arial" w:eastAsia="Times New Roman" w:hAnsi="Arial" w:cs="Times New Roman"/>
      <w:sz w:val="36"/>
      <w:szCs w:val="20"/>
      <w:lang w:eastAsia="en-GB"/>
    </w:rPr>
  </w:style>
  <w:style w:type="character" w:customStyle="1" w:styleId="9Char4">
    <w:name w:val="标题 9 Char4"/>
    <w:basedOn w:val="a2"/>
    <w:qFormat/>
    <w:rsid w:val="001E0236"/>
    <w:rPr>
      <w:rFonts w:ascii="Arial" w:eastAsia="Times New Roman" w:hAnsi="Arial" w:cs="Times New Roman"/>
      <w:sz w:val="36"/>
      <w:szCs w:val="20"/>
      <w:lang w:eastAsia="en-GB"/>
    </w:rPr>
  </w:style>
  <w:style w:type="character" w:customStyle="1" w:styleId="Char45">
    <w:name w:val="文档结构图 Char4"/>
    <w:basedOn w:val="a2"/>
    <w:uiPriority w:val="99"/>
    <w:qFormat/>
    <w:rsid w:val="001E0236"/>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1E023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1E023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1E0236"/>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1E0236"/>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1E0236"/>
    <w:rPr>
      <w:rFonts w:ascii="Times New Roman" w:eastAsia="Times New Roman" w:hAnsi="Times New Roman" w:cs="Times New Roman"/>
      <w:color w:val="000000"/>
      <w:sz w:val="20"/>
      <w:szCs w:val="20"/>
      <w:lang w:eastAsia="x-none"/>
    </w:rPr>
  </w:style>
  <w:style w:type="character" w:customStyle="1" w:styleId="Char2a">
    <w:name w:val="列表 Char2"/>
    <w:qFormat/>
    <w:rsid w:val="001E0236"/>
    <w:rPr>
      <w:rFonts w:ascii="Times New Roman" w:eastAsia="Times New Roman" w:hAnsi="Times New Roman" w:cs="Times New Roman"/>
      <w:color w:val="000000"/>
      <w:sz w:val="20"/>
      <w:szCs w:val="20"/>
      <w:lang w:eastAsia="ja-JP"/>
    </w:rPr>
  </w:style>
  <w:style w:type="character" w:customStyle="1" w:styleId="ListChar5">
    <w:name w:val="List Char5"/>
    <w:qFormat/>
    <w:rsid w:val="001E0236"/>
    <w:rPr>
      <w:rFonts w:ascii="Times New Roman" w:hAnsi="Times New Roman"/>
      <w:lang w:val="en-GB" w:eastAsia="en-US"/>
    </w:rPr>
  </w:style>
  <w:style w:type="paragraph" w:customStyle="1" w:styleId="12a">
    <w:name w:val="修订12"/>
    <w:hidden/>
    <w:semiHidden/>
    <w:qFormat/>
    <w:rsid w:val="001E0236"/>
    <w:rPr>
      <w:rFonts w:ascii="Times New Roman" w:eastAsia="Batang" w:hAnsi="Times New Roman"/>
      <w:lang w:val="en-GB" w:eastAsia="en-US"/>
    </w:rPr>
  </w:style>
  <w:style w:type="paragraph" w:customStyle="1" w:styleId="Style79">
    <w:name w:val="_Style 79"/>
    <w:uiPriority w:val="99"/>
    <w:semiHidden/>
    <w:qFormat/>
    <w:rsid w:val="001E0236"/>
    <w:pPr>
      <w:spacing w:after="160" w:line="259" w:lineRule="auto"/>
    </w:pPr>
    <w:rPr>
      <w:rFonts w:ascii="Times New Roman" w:eastAsia="MS Mincho" w:hAnsi="Times New Roman"/>
      <w:lang w:val="en-GB" w:eastAsia="en-US"/>
    </w:rPr>
  </w:style>
  <w:style w:type="paragraph" w:customStyle="1" w:styleId="CharChar39">
    <w:name w:val="Char Char39"/>
    <w:semiHidden/>
    <w:rsid w:val="001E02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E023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E023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E023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E023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1E023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E023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E023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E0236"/>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DA42E-96CA-4FFB-B786-B7710B03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3815</Words>
  <Characters>21750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2022-11-04T09:41:00Z</dcterms:created>
  <dcterms:modified xsi:type="dcterms:W3CDTF">2022-11-05T02:20:00Z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(3)4MzMRANZIfv1+Jvt/gfv4zi6C+ArLqhwdME3mqTNSTubo3Vfy8JBfKqZfeGAt9hMVPJYw7Kb
neSo0SBNx8dm2amArOjYKBXmx2/kJvyjOsOqfcG40EC6DhBfX/xpnrXktZih7DqgQ6tpWkpr
DYVmwTd+hyY3lKGCPtf+wUSrgtGvjt/llevd0xOx0EjQTaEIeqJHUHv5KarQMO2MHhY5IYpV
ALz8UT/Au0dVGOQWMn</vt:lpwstr>
  </property>
  <property fmtid="{D5CDD505-2E9C-101B-9397-08002B2CF9AE}" pid="22" name="_2015_ms_pID_7253431">
    <vt:lpwstr>v5CMv4jM7zR9pcBiNrHJC61Slw5OtkmEPULI2bnfRzpI4gKhR6l5Pl
/005B5ih/T7QzgBkMhGkIX3N2mdparE5Q890pYv6p4nz+RIf6wg2shDBQfrRFBoUUFfXrUzz
s1FG9K1XSGuHASi04z/tQ0u7UV7E182FLr7PssP5kmJKOI0DbKgyUnGRYG6J/CpL+4ltVLsL
rWLZwMAOGyHEvdk3BSgjyB/WrLYkyHrt1CsO</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1667614823</vt:lpwstr>
  </property>
</Properties>
</file>